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0d5a5" w14:paraId="d10d5a5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492618">
        <w:rPr>
          <w:rFonts w:hAnsi="Times New Roman" w:ascii="Times New Roman"/>
          <w:szCs w:val="24"/>
          <w:lang w:val="hr-HR"/>
        </w:rPr>
        <w:t>TERESTIKA d.o.o. za geodetska mjerenje, izradu geodetskih elaborata i podloga, Zagreb, Ogrizovićeva 40/B, OIB 12787401597</w:t>
      </w:r>
      <w:r w:rsidR="00FE5E1F" w:rsidRPr="002C3C91">
        <w:rPr>
          <w:rFonts w:hAnsi="Times New Roman" w:ascii="Times New Roman"/>
          <w:color w:val="FF0000"/>
          <w:szCs w:val="24"/>
          <w:lang w:val="hr-HR"/>
        </w:rPr>
        <w:t>,</w:t>
      </w:r>
      <w:r w:rsidR="00951D00" w:rsidRPr="002C3C91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951D00" w:rsidRPr="00C72F8C">
        <w:rPr>
          <w:rFonts w:hAnsi="Times New Roman" w:ascii="Times New Roman"/>
          <w:szCs w:val="24"/>
          <w:lang w:val="hr-HR"/>
        </w:rPr>
        <w:t>dana</w:t>
      </w:r>
      <w:r w:rsidR="00F2310C" w:rsidRPr="00C72F8C">
        <w:rPr>
          <w:rFonts w:hAnsi="Times New Roman" w:ascii="Times New Roman"/>
          <w:szCs w:val="24"/>
          <w:lang w:val="hr-HR"/>
        </w:rPr>
        <w:t xml:space="preserve"> </w:t>
      </w:r>
      <w:r w:rsidR="00492618">
        <w:rPr>
          <w:rFonts w:hAnsi="Times New Roman" w:ascii="Times New Roman"/>
          <w:szCs w:val="24"/>
          <w:lang w:val="hr-HR"/>
        </w:rPr>
        <w:t>14</w:t>
      </w:r>
      <w:r w:rsidR="00995579" w:rsidRPr="00C72F8C">
        <w:rPr>
          <w:rFonts w:hAnsi="Times New Roman" w:ascii="Times New Roman"/>
          <w:szCs w:val="24"/>
          <w:lang w:val="hr-HR"/>
        </w:rPr>
        <w:t xml:space="preserve">. </w:t>
      </w:r>
      <w:r w:rsidR="00492618">
        <w:rPr>
          <w:rFonts w:hAnsi="Times New Roman" w:ascii="Times New Roman"/>
          <w:szCs w:val="24"/>
          <w:lang w:val="hr-HR"/>
        </w:rPr>
        <w:t>rujna</w:t>
      </w:r>
      <w:r w:rsidR="00995579" w:rsidRPr="00C72F8C">
        <w:rPr>
          <w:rFonts w:hAnsi="Times New Roman" w:ascii="Times New Roman"/>
          <w:szCs w:val="24"/>
          <w:lang w:val="hr-HR"/>
        </w:rPr>
        <w:t xml:space="preserve"> 2017</w:t>
      </w:r>
      <w:r w:rsidR="009B6170" w:rsidRPr="00C72F8C">
        <w:rPr>
          <w:rFonts w:hAnsi="Times New Roman" w:ascii="Times New Roman"/>
          <w:szCs w:val="24"/>
          <w:lang w:val="hr-HR"/>
        </w:rPr>
        <w:t>.</w:t>
      </w:r>
      <w:r w:rsidR="00951D00" w:rsidRPr="00C72F8C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492618">
        <w:rPr>
          <w:rFonts w:hAnsi="Times New Roman" w:ascii="Times New Roman"/>
          <w:szCs w:val="24"/>
          <w:lang w:val="hr-HR"/>
        </w:rPr>
        <w:t>TERESTIKA d.o.o. za geodetska mjerenje, izradu geodetskih elaborata i podloga, Zagreb, Ogrizovićeva 40/B, OIB 12787401597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>od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492618">
        <w:rPr>
          <w:rFonts w:hAnsi="Times New Roman" w:ascii="Times New Roman"/>
          <w:szCs w:val="24"/>
          <w:u w:val="single"/>
          <w:lang w:val="hr-HR"/>
        </w:rPr>
        <w:t>15</w:t>
      </w:r>
      <w:r w:rsidR="002A7AD5" w:rsidRPr="00C72F8C">
        <w:rPr>
          <w:rFonts w:hAnsi="Times New Roman" w:ascii="Times New Roman"/>
          <w:szCs w:val="24"/>
          <w:u w:val="single"/>
          <w:lang w:val="hr-HR"/>
        </w:rPr>
        <w:t>.</w:t>
      </w:r>
      <w:r w:rsidR="00492618">
        <w:rPr>
          <w:rFonts w:hAnsi="Times New Roman" w:ascii="Times New Roman"/>
          <w:szCs w:val="24"/>
          <w:u w:val="single"/>
          <w:lang w:val="hr-HR"/>
        </w:rPr>
        <w:t>5</w:t>
      </w:r>
      <w:r w:rsidR="001311CF" w:rsidRPr="00C72F8C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C72F8C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C72F8C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C72F8C">
        <w:rPr>
          <w:rFonts w:hAnsi="Times New Roman" w:ascii="Times New Roman"/>
          <w:szCs w:val="24"/>
          <w:lang w:val="hr-HR"/>
        </w:rPr>
        <w:t xml:space="preserve"> za pokriće troškova</w:t>
      </w:r>
      <w:r w:rsidRPr="00C72F8C">
        <w:rPr>
          <w:rFonts w:hAnsi="Times New Roman" w:ascii="Times New Roman"/>
          <w:szCs w:val="24"/>
          <w:lang w:val="hr-HR"/>
        </w:rPr>
        <w:t xml:space="preserve">, kako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prethodnog </w:t>
      </w:r>
      <w:r w:rsidRPr="00C72F8C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C72F8C">
        <w:rPr>
          <w:rFonts w:hAnsi="Times New Roman" w:ascii="Times New Roman"/>
          <w:szCs w:val="24"/>
          <w:lang w:val="hr-HR"/>
        </w:rPr>
        <w:t>stečajnog postupka</w:t>
      </w:r>
      <w:r w:rsidRPr="00C72F8C">
        <w:rPr>
          <w:rFonts w:hAnsi="Times New Roman" w:ascii="Times New Roman"/>
          <w:szCs w:val="24"/>
          <w:lang w:val="hr-HR"/>
        </w:rPr>
        <w:t>,</w:t>
      </w:r>
      <w:r w:rsidR="00203D64" w:rsidRPr="00C72F8C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C72F8C">
        <w:rPr>
          <w:rFonts w:hAnsi="Times New Roman" w:ascii="Times New Roman"/>
          <w:szCs w:val="24"/>
          <w:lang w:val="hr-HR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C72F8C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pozivom na broj: </w:t>
      </w:r>
      <w:r w:rsidR="00492618">
        <w:rPr>
          <w:rFonts w:hAnsi="Times New Roman" w:ascii="Times New Roman"/>
          <w:b/>
          <w:i/>
          <w:szCs w:val="24"/>
          <w:lang w:val="hr-HR"/>
        </w:rPr>
        <w:t>5716</w:t>
      </w:r>
      <w:r w:rsidR="00F80734" w:rsidRPr="00C72F8C">
        <w:rPr>
          <w:rFonts w:hAnsi="Times New Roman" w:ascii="Times New Roman"/>
          <w:i/>
          <w:szCs w:val="24"/>
          <w:lang w:val="hr-HR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FA3CDE" w:rsidR="00FA3CDE" w:rsidRPr="00FA3C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</w:t>
      </w:r>
      <w:r w:rsidR="00FA3CDE">
        <w:rPr>
          <w:rFonts w:hAnsi="Times New Roman" w:ascii="Times New Roman"/>
          <w:szCs w:val="24"/>
          <w:lang w:val="hr-HR"/>
        </w:rPr>
        <w:t xml:space="preserve">gradu stečajnom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FA3CDE">
        <w:rPr>
          <w:rFonts w:hAnsi="Times New Roman" w:ascii="Times New Roman"/>
          <w:szCs w:val="24"/>
          <w:lang w:val="hr-HR"/>
        </w:rPr>
        <w:t xml:space="preserve">upravitelju </w:t>
      </w:r>
      <w:r w:rsidR="00F3749E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 xml:space="preserve">, </w:t>
      </w:r>
      <w:r w:rsidR="00FA3CDE">
        <w:rPr>
          <w:rFonts w:hAnsi="Times New Roman" w:ascii="Times New Roman"/>
          <w:szCs w:val="24"/>
          <w:lang w:val="hr-HR"/>
        </w:rPr>
        <w:t xml:space="preserve">nagrada stečajnom upravitelju 5.000,00 </w:t>
      </w:r>
      <w:r w:rsidR="00F3749E">
        <w:rPr>
          <w:rFonts w:hAnsi="Times New Roman" w:ascii="Times New Roman"/>
          <w:szCs w:val="24"/>
          <w:lang w:val="hr-HR"/>
        </w:rPr>
        <w:t xml:space="preserve">kn neto odnosno 10.000,00 kn </w:t>
      </w:r>
      <w:r w:rsidR="00FA3CDE">
        <w:rPr>
          <w:rFonts w:hAnsi="Times New Roman" w:ascii="Times New Roman"/>
          <w:szCs w:val="24"/>
          <w:lang w:val="hr-HR"/>
        </w:rPr>
        <w:t>bruto, materijalni troškovi cca 2.000,00</w:t>
      </w:r>
      <w:r w:rsidR="00F3749E">
        <w:rPr>
          <w:rFonts w:hAnsi="Times New Roman" w:ascii="Times New Roman"/>
          <w:szCs w:val="24"/>
          <w:lang w:val="hr-HR"/>
        </w:rPr>
        <w:t xml:space="preserve"> kn</w:t>
      </w:r>
      <w:r w:rsidR="00FA3CDE">
        <w:rPr>
          <w:rFonts w:hAnsi="Times New Roman" w:ascii="Times New Roman"/>
          <w:szCs w:val="24"/>
          <w:lang w:val="hr-HR"/>
        </w:rPr>
        <w:t>, troškovi knjigovodstva za 6 mj. cca 3.500,00 kn.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492618">
        <w:rPr>
          <w:rFonts w:hAnsi="Times New Roman" w:ascii="Times New Roman"/>
          <w:szCs w:val="24"/>
          <w:lang w:val="hr-HR"/>
        </w:rPr>
        <w:t>14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492618">
        <w:rPr>
          <w:rFonts w:hAnsi="Times New Roman" w:ascii="Times New Roman"/>
          <w:szCs w:val="24"/>
          <w:lang w:val="hr-HR"/>
        </w:rPr>
        <w:t>rujna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F3749E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F3749E">
        <w:rPr>
          <w:rFonts w:hAnsi="Times New Roman" w:ascii="Times New Roman"/>
          <w:szCs w:val="24"/>
          <w:lang w:val="hr-HR"/>
        </w:rPr>
        <w:t>,v.r.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F3749E" w:rsidP="00324504" w:rsidR="00F3749E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F3749E" w:rsidP="00324504" w:rsidR="00F3749E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F3749E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492618">
      <w:rPr>
        <w:rFonts w:hAnsi="Times New Roman" w:ascii="Times New Roman"/>
        <w:szCs w:val="24"/>
        <w:lang w:val="hr-HR"/>
      </w:rPr>
      <w:t>67</w:t>
    </w:r>
    <w:r w:rsidR="00C72F8C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C72F8C">
      <w:rPr>
        <w:rFonts w:hAnsi="Times New Roman" w:ascii="Times New Roman"/>
        <w:szCs w:val="24"/>
        <w:lang w:val="hr-HR"/>
      </w:rPr>
      <w:t>6702/16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3749E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9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374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74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749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74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74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374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74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749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74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74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St-57/2016</izvorni_sadrzaj>
    <derivirana_varijabla naziv="DomainObject.Predmet.OznakaBroj_1">St-57/2016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TERESTIKA d.o.o. za geodetska mjerenje, izradu geodetskih elaborata i podloga zastupanog po punomoćniku Danko-Mladen Hećimović; Mladen Bokunić</izvorni_sadrzaj>
    <derivirana_varijabla naziv="DomainObject.Predmet.ProtustrankaFormated_1">  TERESTIKA d.o.o. za geodetska mjerenje, izradu geodetskih elaborata i podloga zastupanog po punomoćniku Danko-Mladen Hećimović; Mladen Bokunić</derivirana_varijabla>
  </DomainObject.Predmet.ProtustrankaFormated>
  <DomainObject.Predmet.ProtustrankaFormatedOIB>
    <izvorni_sadrzaj>  TERESTIKA d.o.o. za geodetska mjerenje, izradu geodetskih elaborata i podloga, OIB 12787401597 zastupanog po punomoćniku Danko-Mladen Hećimović; Mladen Bokunić</izvorni_sadrzaj>
    <derivirana_varijabla naziv="DomainObject.Predmet.ProtustrankaFormatedOIB_1">  TERESTIKA d.o.o. za geodetska mjerenje, izradu geodetskih elaborata i podloga, OIB 12787401597 zastupanog po punomoćniku Danko-Mladen Hećimović; Mladen Bokunić</derivirana_varijabla>
  </DomainObject.Predmet.ProtustrankaFormatedOIB>
  <DomainObject.Predmet.ProtustrankaFormatedWithAdress>
    <izvorni_sadrzaj> TERESTIKA d.o.o. za geodetska mjerenje, izradu geodetskih elaborata i podloga, Ogrizovićeva 40/B, 10000 Zagreb zastupanog po punomoćniku Danko-Mladen Hećimović; Mladen Bokunić</izvorni_sadrzaj>
    <derivirana_varijabla naziv="DomainObject.Predmet.ProtustrankaFormatedWithAdress_1"> TERESTIKA d.o.o. za geodetska mjerenje, izradu geodetskih elaborata i podloga, Ogrizovićeva 40/B, 10000 Zagreb zastupanog po punomoćniku Danko-Mladen Hećimović; Mladen Bokunić</derivirana_varijabla>
  </DomainObject.Predmet.ProtustrankaFormatedWithAdress>
  <DomainObject.Predmet.ProtustrankaFormatedWithAdressOIB>
    <izvorni_sadrzaj> TERESTIKA d.o.o. za geodetska mjerenje, izradu geodetskih elaborata i podloga, OIB 12787401597, Ogrizovićeva 40/B, 10000 Zagreb zastupanog po punomoćniku Danko-Mladen Hećimović; Mladen Bokunić</izvorni_sadrzaj>
    <derivirana_varijabla naziv="DomainObject.Predmet.ProtustrankaFormatedWithAdressOIB_1"> TERESTIKA d.o.o. za geodetska mjerenje, izradu geodetskih elaborata i podloga, OIB 12787401597, Ogrizovićeva 40/B, 10000 Zagreb zastupanog po punomoćniku Danko-Mladen Hećimović; Mladen Bokunić</derivirana_varijabla>
  </DomainObject.Predmet.ProtustrankaFormatedWithAdressOIB>
  <DomainObject.Predmet.ProtustrankaWithAdress>
    <izvorni_sadrzaj>TERESTIKA d.o.o. za geodetska mjerenje, izradu geodetskih elaborata i podloga Ogrizovićeva 40/B, 10000 Zagreb</izvorni_sadrzaj>
    <derivirana_varijabla naziv="DomainObject.Predmet.ProtustrankaWithAdress_1">TERESTIKA d.o.o. za geodetska mjerenje, izradu geodetskih elaborata i podloga Ogrizovićeva 40/B, 10000 Zagreb</derivirana_varijabla>
  </DomainObject.Predmet.ProtustrankaWithAdress>
  <DomainObject.Predmet.ProtustrankaWithAdressOIB>
    <izvorni_sadrzaj>TERESTIKA d.o.o. za geodetska mjerenje, izradu geodetskih elaborata i podloga, OIB 12787401597, Ogrizovićeva 40/B, 10000 Zagreb</izvorni_sadrzaj>
    <derivirana_varijabla naziv="DomainObject.Predmet.ProtustrankaWithAdressOIB_1">TERESTIKA d.o.o. za geodetska mjerenje, izradu geodetskih elaborata i podloga, OIB 12787401597, Ogrizovićeva 40/B, 10000 Zagreb</derivirana_varijabla>
  </DomainObject.Predmet.ProtustrankaWithAdressOIB>
  <DomainObject.Predmet.ProtustrankaNazivFormated>
    <izvorni_sadrzaj>TERESTIKA d.o.o. za geodetska mjerenje, izradu geodetskih elaborata i podloga</izvorni_sadrzaj>
    <derivirana_varijabla naziv="DomainObject.Predmet.ProtustrankaNazivFormated_1">TERESTIKA d.o.o. za geodetska mjerenje, izradu geodetskih elaborata i podloga</derivirana_varijabla>
  </DomainObject.Predmet.ProtustrankaNazivFormated>
  <DomainObject.Predmet.ProtustrankaNazivFormatedOIB>
    <izvorni_sadrzaj>TERESTIKA d.o.o. za geodetska mjerenje, izradu geodetskih elaborata i podloga, OIB 12787401597</izvorni_sadrzaj>
    <derivirana_varijabla naziv="DomainObject.Predmet.ProtustrankaNazivFormatedOIB_1">TERESTIKA d.o.o. za geodetska mjerenje, izradu geodetskih elaborata i podloga, OIB 12787401597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TERESTIKA d.o.o. za geodetska mjerenje, izradu geodetskih elaborata i podloga zastupanog po punomoćniku Danko-Mladen Hećimović; Mladen Bokunić</item>
    </izvorni_sadrzaj>
    <derivirana_varijabla naziv="DomainObject.Predmet.ProtuStrankaListFormated_1">
      <item>TERESTIKA d.o.o. za geodetska mjerenje, izradu geodetskih elaborata i podloga zastupanog po punomoćniku Danko-Mladen Hećimović; Mladen Bokunić</item>
    </derivirana_varijabla>
  </DomainObject.Predmet.ProtuStrankaListFormated>
  <DomainObject.Predmet.ProtuStrankaListFormatedOIB>
    <izvorni_sadrzaj>
      <item>TERESTIKA d.o.o. za geodetska mjerenje, izradu geodetskih elaborata i podloga, OIB 12787401597 zastupanog po punomoćniku Danko-Mladen Hećimović; Mladen Bokunić</item>
    </izvorni_sadrzaj>
    <derivirana_varijabla naziv="DomainObject.Predmet.ProtuStrankaListFormatedOIB_1">
      <item>TERESTIKA d.o.o. za geodetska mjerenje, izradu geodetskih elaborata i podloga, OIB 12787401597 zastupanog po punomoćniku Danko-Mladen Hećimović; Mladen Bokunić</item>
    </derivirana_varijabla>
  </DomainObject.Predmet.ProtuStrankaListFormatedOIB>
  <DomainObject.Predmet.ProtuStrankaListFormatedWithAdress>
    <izvorni_sadrzaj>
      <item>TERESTIKA d.o.o. za geodetska mjerenje, izradu geodetskih elaborata i podloga, Ogrizovićeva 40/B, 10000 Zagreb zastupanog po punomoćniku Danko-Mladen Hećimović; Mladen Bokunić</item>
    </izvorni_sadrzaj>
    <derivirana_varijabla naziv="DomainObject.Predmet.ProtuStrankaListFormatedWithAdress_1">
      <item>TERESTIKA d.o.o. za geodetska mjerenje, izradu geodetskih elaborata i podloga, Ogrizovićeva 40/B, 10000 Zagreb zastupanog po punomoćniku Danko-Mladen Hećimović; Mladen Bokunić</item>
    </derivirana_varijabla>
  </DomainObject.Predmet.ProtuStrankaListFormatedWithAdress>
  <DomainObject.Predmet.ProtuStrankaListFormatedWithAdressOIB>
    <izvorni_sadrzaj>
      <item>TERESTIKA d.o.o. za geodetska mjerenje, izradu geodetskih elaborata i podloga, OIB 12787401597, Ogrizovićeva 40/B, 10000 Zagreb zastupanog po punomoćniku Danko-Mladen Hećimović; Mladen Bokunić</item>
    </izvorni_sadrzaj>
    <derivirana_varijabla naziv="DomainObject.Predmet.ProtuStrankaListFormatedWithAdressOIB_1">
      <item>TERESTIKA d.o.o. za geodetska mjerenje, izradu geodetskih elaborata i podloga, OIB 12787401597, Ogrizovićeva 40/B, 10000 Zagreb zastupanog po punomoćniku Danko-Mladen Hećimović; Mladen Bokunić</item>
    </derivirana_varijabla>
  </DomainObject.Predmet.ProtuStrankaListFormatedWithAdressOIB>
  <DomainObject.Predmet.ProtuStrankaListNazivFormated>
    <izvorni_sadrzaj>
      <item>TERESTIKA d.o.o. za geodetska mjerenje, izradu geodetskih elaborata i podloga</item>
    </izvorni_sadrzaj>
    <derivirana_varijabla naziv="DomainObject.Predmet.ProtuStrankaListNazivFormated_1">
      <item>TERESTIKA d.o.o. za geodetska mjerenje, izradu geodetskih elaborata i podloga</item>
    </derivirana_varijabla>
  </DomainObject.Predmet.ProtuStrankaListNazivFormated>
  <DomainObject.Predmet.ProtuStrankaListNazivFormatedOIB>
    <izvorni_sadrzaj>
      <item>TERESTIKA d.o.o. za geodetska mjerenje, izradu geodetskih elaborata i podloga, OIB 12787401597</item>
    </izvorni_sadrzaj>
    <derivirana_varijabla naziv="DomainObject.Predmet.ProtuStrankaListNazivFormatedOIB_1">
      <item>TERESTIKA d.o.o. za geodetska mjerenje, izradu geodetskih elaborata i podloga, OIB 12787401597</item>
    </derivirana_varijabla>
  </DomainObject.Predmet.ProtuStrankaListNazivFormatedOIB>
  <DomainObject.Predmet.OstaliListFormated>
    <izvorni_sadrzaj>
      <item>Danko-Mladen Hećimović punomoćnik sudionika u postupku TERESTIKA d.o.o. za geodetska mjerenje, izradu geodetskih elaborata i podloga</item>
      <item>Mladen Bokunić punomoćnik sudionika u postupku TERESTIKA d.o.o. za geodetska mjerenje, izradu geodetskih elaborata i podloga</item>
    </izvorni_sadrzaj>
    <derivirana_varijabla naziv="DomainObject.Predmet.OstaliListFormated_1">
      <item>Danko-Mladen Hećimović punomoćnik sudionika u postupku TERESTIKA d.o.o. za geodetska mjerenje, izradu geodetskih elaborata i podloga</item>
      <item>Mladen Bokunić punomoćnik sudionika u postupku TERESTIKA d.o.o. za geodetska mjerenje, izradu geodetskih elaborata i podloga</item>
    </derivirana_varijabla>
  </DomainObject.Predmet.OstaliListFormated>
  <DomainObject.Predmet.OstaliListFormatedOIB>
    <izvorni_sadrzaj>
      <item>Danko-Mladen Hećimović, OIB 06497369682 punomoćnik sudionika u postupku TERESTIKA d.o.o. za geodetska mjerenje, izradu geodetskih elaborata i podloga</item>
      <item>Mladen Bokunić, OIB 26932097091 punomoćnik sudionika u postupku TERESTIKA d.o.o. za geodetska mjerenje, izradu geodetskih elaborata i podloga</item>
    </izvorni_sadrzaj>
    <derivirana_varijabla naziv="DomainObject.Predmet.OstaliListFormatedOIB_1">
      <item>Danko-Mladen Hećimović, OIB 06497369682 punomoćnik sudionika u postupku TERESTIKA d.o.o. za geodetska mjerenje, izradu geodetskih elaborata i podloga</item>
      <item>Mladen Bokunić, OIB 26932097091 punomoćnik sudionika u postupku TERESTIKA d.o.o. za geodetska mjerenje, izradu geodetskih elaborata i podloga</item>
    </derivirana_varijabla>
  </DomainObject.Predmet.OstaliListFormatedOIB>
  <DomainObject.Predmet.OstaliListFormatedWithAdress>
    <izvorni_sadrzaj>
      <item>Danko-Mladen Hećimović, Ulica Milana Ogrizovića 39, 10000 Zagreb punomoćnik sudionika u postupku TERESTIKA d.o.o. za geodetska mjerenje, izradu geodetskih elaborata i podloga</item>
      <item>Mladen Bokunić, Vijenac Frane Gotovca 3, 10000 Zagreb punomoćnik sudionika u postupku TERESTIKA d.o.o. za geodetska mjerenje, izradu geodetskih elaborata i podloga</item>
    </izvorni_sadrzaj>
    <derivirana_varijabla naziv="DomainObject.Predmet.OstaliListFormatedWithAdress_1">
      <item>Danko-Mladen Hećimović, Ulica Milana Ogrizovića 39, 10000 Zagreb punomoćnik sudionika u postupku TERESTIKA d.o.o. za geodetska mjerenje, izradu geodetskih elaborata i podloga</item>
      <item>Mladen Bokunić, Vijenac Frane Gotovca 3, 10000 Zagreb punomoćnik sudionika u postupku TERESTIKA d.o.o. za geodetska mjerenje, izradu geodetskih elaborata i podloga</item>
    </derivirana_varijabla>
  </DomainObject.Predmet.OstaliListFormatedWithAdress>
  <DomainObject.Predmet.OstaliListFormatedWithAdressOIB>
    <izvorni_sadrzaj>
      <item>Danko-Mladen Hećimović, OIB 06497369682, Ulica Milana Ogrizovića 39, 10000 Zagreb punomoćnik sudionika u postupku TERESTIKA d.o.o. za geodetska mjerenje, izradu geodetskih elaborata i podloga</item>
      <item>Mladen Bokunić, OIB 26932097091, Vijenac Frane Gotovca 3, 10000 Zagreb punomoćnik sudionika u postupku TERESTIKA d.o.o. za geodetska mjerenje, izradu geodetskih elaborata i podloga</item>
    </izvorni_sadrzaj>
    <derivirana_varijabla naziv="DomainObject.Predmet.OstaliListFormatedWithAdressOIB_1">
      <item>Danko-Mladen Hećimović, OIB 06497369682, Ulica Milana Ogrizovića 39, 10000 Zagreb punomoćnik sudionika u postupku TERESTIKA d.o.o. za geodetska mjerenje, izradu geodetskih elaborata i podloga</item>
      <item>Mladen Bokunić, OIB 26932097091, Vijenac Frane Gotovca 3, 10000 Zagreb punomoćnik sudionika u postupku TERESTIKA d.o.o. za geodetska mjerenje, izradu geodetskih elaborata i podloga</item>
    </derivirana_varijabla>
  </DomainObject.Predmet.OstaliListFormatedWithAdressOIB>
  <DomainObject.Predmet.OstaliListNazivFormated>
    <izvorni_sadrzaj>
      <item>Danko-Mladen Hećimović</item>
      <item>Mladen Bokunić</item>
    </izvorni_sadrzaj>
    <derivirana_varijabla naziv="DomainObject.Predmet.OstaliListNazivFormated_1">
      <item>Danko-Mladen Hećimović</item>
      <item>Mladen Bokunić</item>
    </derivirana_varijabla>
  </DomainObject.Predmet.OstaliListNazivFormated>
  <DomainObject.Predmet.OstaliListNazivFormatedOIB>
    <izvorni_sadrzaj>
      <item>Danko-Mladen Hećimović, OIB 06497369682</item>
      <item>Mladen Bokunić, OIB 26932097091</item>
    </izvorni_sadrzaj>
    <derivirana_varijabla naziv="DomainObject.Predmet.OstaliListNazivFormatedOIB_1">
      <item>Danko-Mladen Hećimović, OIB 06497369682</item>
      <item>Mladen Bokunić, OIB 26932097091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TERESTIKA d.o.o. za geodetska mjerenje, izradu geodetskih elaborata i podloga</izvorni_sadrzaj>
    <derivirana_varijabla naziv="DomainObject.Predmet.ProtustrankaIDrugi_1">TERESTIKA d.o.o. za geodetska mjerenje, izradu geodetskih elaborata i podloga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TERESTIKA d.o.o. za geodetska mjerenje, izradu geodetskih elaborata i podloga, OIB 12787401597, Ogrizovićeva 40/B, 10000 Zagreb</izvorni_sadrzaj>
    <derivirana_varijabla naziv="DomainObject.Predmet.ProtustrankaIDrugiAdressOIB_1">TERESTIKA d.o.o. za geodetska mjerenje, izradu geodetskih elaborata i podloga, OIB 12787401597, Ogrizovićeva 40/B,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TERESTIKA d.o.o. za geodetska mjerenje, izradu geodetskih elaborata i podloga</item>
      <item>Danko-Mladen Hećimović</item>
      <item>Mladen Bokunić</item>
    </izvorni_sadrzaj>
    <derivirana_varijabla naziv="DomainObject.Predmet.SudioniciListNaziv_1">
      <item>FINA Regionalni centar Zagreb</item>
      <item>TERESTIKA d.o.o. za geodetska mjerenje, izradu geodetskih elaborata i podloga</item>
      <item>Danko-Mladen Hećimović</item>
      <item>Mladen Bokunić</item>
    </derivirana_varijabla>
  </DomainObject.Predmet.SudioniciListNaziv>
  <DomainObject.Predmet.SudioniciListAdressOIB>
    <izvorni_sadrzaj>
      <item>FINA Regionalni centar Zagreb, OIB 85821130368, Ilica 307,10000 Zagreb</item>
      <item>TERESTIKA d.o.o. za geodetska mjerenje, izradu geodetskih elaborata i podloga, OIB 12787401597, Ogrizovićeva 40/B,10000 Zagreb</item>
      <item>Danko-Mladen Hećimović, OIB 06497369682, Ulica Milana Ogrizovića 39,10000 Zagreb</item>
      <item>Mladen Bokunić, OIB 26932097091, Vijenac Frane Gotovca 3,10000 Zagreb</item>
    </izvorni_sadrzaj>
    <derivirana_varijabla naziv="DomainObject.Predmet.SudioniciListAdressOIB_1">
      <item>FINA Regionalni centar Zagreb, OIB 85821130368, Ilica 307,10000 Zagreb</item>
      <item>TERESTIKA d.o.o. za geodetska mjerenje, izradu geodetskih elaborata i podloga, OIB 12787401597, Ogrizovićeva 40/B,10000 Zagreb</item>
      <item>Danko-Mladen Hećimović, OIB 06497369682, Ulica Milana Ogrizovića 39,10000 Zagreb</item>
      <item>Mladen Bokunić, OIB 26932097091, Vijenac Frane Gotovca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12787401597</item>
      <item>, OIB 06497369682</item>
      <item>, OIB 26932097091</item>
    </izvorni_sadrzaj>
    <derivirana_varijabla naziv="DomainObject.Predmet.SudioniciListNazivOIB_1">
      <item>, OIB 85821130368</item>
      <item>, OIB 12787401597</item>
      <item>, OIB 06497369682</item>
      <item>, OIB 26932097091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2947</properties:Characters>
  <properties:Lines>78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2017-09-14T07:48:00Z</dcterms:created>
  <dc:creator>rsticn</dc:creator>
  <cp:lastModifiedBy>Monika Grbac</cp:lastModifiedBy>
  <cp:lastPrinted>2017-01-24T09:27:00Z</cp:lastPrinted>
  <dcterms:modified xmlns:xsi="http://www.w3.org/2001/XMLSchema-instance" xsi:type="dcterms:W3CDTF">2017-09-14T07:55:00Z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