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64bb" w14:paraId="d0464bb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7B1DA7">
        <w:t>6</w:t>
      </w:r>
      <w:r w:rsidR="00100A60">
        <w:t>3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proofErr w:type="spellStart"/>
      <w:r w:rsidR="00100A60" w:rsidRPr="00100A60">
        <w:t>FILIPANČIĆ</w:t>
      </w:r>
      <w:proofErr w:type="spellEnd"/>
      <w:r w:rsidR="00100A60" w:rsidRPr="00100A60">
        <w:t xml:space="preserve"> PROMET d.o.o.</w:t>
      </w:r>
      <w:r w:rsidR="00100A60">
        <w:t xml:space="preserve"> Velika Gorica, </w:t>
      </w:r>
      <w:proofErr w:type="spellStart"/>
      <w:r w:rsidR="00100A60">
        <w:t>Ilovnjak</w:t>
      </w:r>
      <w:proofErr w:type="spellEnd"/>
      <w:r w:rsidR="00100A60">
        <w:t xml:space="preserve"> 35, </w:t>
      </w:r>
      <w:proofErr w:type="spellStart"/>
      <w:r w:rsidR="00100A60">
        <w:t>OIB</w:t>
      </w:r>
      <w:proofErr w:type="spellEnd"/>
      <w:r w:rsidR="00100A60">
        <w:t xml:space="preserve">: </w:t>
      </w:r>
      <w:r w:rsidR="00100A60" w:rsidRPr="00100A60">
        <w:t>72379880904</w:t>
      </w:r>
      <w:r w:rsidR="00100A60">
        <w:t xml:space="preserve">, </w:t>
      </w:r>
      <w:proofErr w:type="spellStart"/>
      <w:r w:rsidR="00100A60">
        <w:t>MBS</w:t>
      </w:r>
      <w:proofErr w:type="spellEnd"/>
      <w:r w:rsidR="00100A60">
        <w:t xml:space="preserve">: </w:t>
      </w:r>
      <w:r w:rsidR="00100A60" w:rsidRPr="00100A60">
        <w:t>080463308</w:t>
      </w:r>
      <w:r w:rsidR="00100A6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00A60">
        <w:t xml:space="preserve">4.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13E9A">
        <w:rPr>
          <w:bCs/>
        </w:rPr>
        <w:t xml:space="preserve"> </w:t>
      </w:r>
      <w:proofErr w:type="spellStart"/>
      <w:r w:rsidR="00100A60" w:rsidRPr="00100A60">
        <w:t>FILIPANČIĆ</w:t>
      </w:r>
      <w:proofErr w:type="spellEnd"/>
      <w:r w:rsidR="00100A60" w:rsidRPr="00100A60">
        <w:t xml:space="preserve"> PROMET d.o.o.</w:t>
      </w:r>
      <w:r w:rsidR="00100A60">
        <w:t xml:space="preserve"> Velika Gorica, </w:t>
      </w:r>
      <w:proofErr w:type="spellStart"/>
      <w:r w:rsidR="00100A60">
        <w:t>Ilovnjak</w:t>
      </w:r>
      <w:proofErr w:type="spellEnd"/>
      <w:r w:rsidR="00100A60">
        <w:t xml:space="preserve"> 35, </w:t>
      </w:r>
      <w:proofErr w:type="spellStart"/>
      <w:r w:rsidR="00100A60">
        <w:t>OIB</w:t>
      </w:r>
      <w:proofErr w:type="spellEnd"/>
      <w:r w:rsidR="00100A60">
        <w:t xml:space="preserve">: </w:t>
      </w:r>
      <w:r w:rsidR="00100A60" w:rsidRPr="00100A60">
        <w:t>72379880904</w:t>
      </w:r>
      <w:r w:rsidR="00100A60">
        <w:t xml:space="preserve">, </w:t>
      </w:r>
      <w:proofErr w:type="spellStart"/>
      <w:r w:rsidR="00100A60">
        <w:t>MBS</w:t>
      </w:r>
      <w:proofErr w:type="spellEnd"/>
      <w:r w:rsidR="00100A60">
        <w:t xml:space="preserve">: </w:t>
      </w:r>
      <w:r w:rsidR="00100A60" w:rsidRPr="00100A60">
        <w:t>080463308</w:t>
      </w:r>
      <w:r w:rsidR="00100A60">
        <w:t xml:space="preserve">. </w:t>
      </w:r>
      <w:r w:rsidR="00FC06FE">
        <w:t>iznosi 2</w:t>
      </w:r>
      <w:r w:rsidR="00100A60">
        <w:t>9.867,42</w:t>
      </w:r>
      <w:r w:rsidR="00FC06FE">
        <w:t xml:space="preserve"> kn.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100A60">
        <w:t xml:space="preserve">Davor </w:t>
      </w:r>
      <w:proofErr w:type="spellStart"/>
      <w:r w:rsidR="00100A60">
        <w:t>Filipančić</w:t>
      </w:r>
      <w:proofErr w:type="spellEnd"/>
      <w:r w:rsidR="00100A60">
        <w:t xml:space="preserve"> i Ivan </w:t>
      </w:r>
      <w:proofErr w:type="spellStart"/>
      <w:r w:rsidR="00100A60">
        <w:t>Filipančić</w:t>
      </w:r>
      <w:proofErr w:type="spellEnd"/>
      <w:r w:rsidR="00100A60">
        <w:t xml:space="preserve"> iz Velike Gorice</w:t>
      </w:r>
      <w:r w:rsidR="007B1DA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7B1DA7">
        <w:t>6</w:t>
      </w:r>
      <w:r w:rsidR="00782FD3">
        <w:t>3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782FD3">
        <w:t>4.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D5D3D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5D3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5D3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D3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D3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5D3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5D3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D3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D3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FILIPANČIĆ PROMET d.o.o.</izvorni_sadrzaj>
    <derivirana_varijabla naziv="DomainObject.Predmet.ProtustrankaFormated_1">  FILIPANČIĆ PROMET d.o.o.</derivirana_varijabla>
  </DomainObject.Predmet.ProtustrankaFormated>
  <DomainObject.Predmet.ProtustrankaFormatedOIB>
    <izvorni_sadrzaj>  FILIPANČIĆ PROMET d.o.o., OIB 72379880904</izvorni_sadrzaj>
    <derivirana_varijabla naziv="DomainObject.Predmet.ProtustrankaFormatedOIB_1">  FILIPANČIĆ PROMET d.o.o., OIB 72379880904</derivirana_varijabla>
  </DomainObject.Predmet.ProtustrankaFormatedOIB>
  <DomainObject.Predmet.ProtustrankaFormatedWithAdress>
    <izvorni_sadrzaj> FILIPANČIĆ PROMET d.o.o., Ilovnjak 35, 10410 Velika Gorica</izvorni_sadrzaj>
    <derivirana_varijabla naziv="DomainObject.Predmet.ProtustrankaFormatedWithAdress_1"> FILIPANČIĆ PROMET d.o.o., Ilovnjak 35, 10410 Velika Gorica</derivirana_varijabla>
  </DomainObject.Predmet.ProtustrankaFormatedWithAdress>
  <DomainObject.Predmet.ProtustrankaFormatedWithAdressOIB>
    <izvorni_sadrzaj> FILIPANČIĆ PROMET d.o.o., OIB 72379880904, Ilovnjak 35, 10410 Velika Gorica</izvorni_sadrzaj>
    <derivirana_varijabla naziv="DomainObject.Predmet.ProtustrankaFormatedWithAdressOIB_1"> FILIPANČIĆ PROMET d.o.o., OIB 72379880904, Ilovnjak 35, 10410 Velika Gorica</derivirana_varijabla>
  </DomainObject.Predmet.ProtustrankaFormatedWithAdressOIB>
  <DomainObject.Predmet.ProtustrankaWithAdress>
    <izvorni_sadrzaj>FILIPANČIĆ PROMET d.o.o. Ilovnjak 35, 10410 Velika Gorica</izvorni_sadrzaj>
    <derivirana_varijabla naziv="DomainObject.Predmet.ProtustrankaWithAdress_1">FILIPANČIĆ PROMET d.o.o. Ilovnjak 35, 10410 Velika Gorica</derivirana_varijabla>
  </DomainObject.Predmet.ProtustrankaWithAdress>
  <DomainObject.Predmet.ProtustrankaWithAdressOIB>
    <izvorni_sadrzaj>FILIPANČIĆ PROMET d.o.o., OIB 72379880904, Ilovnjak 35, 10410 Velika Gorica</izvorni_sadrzaj>
    <derivirana_varijabla naziv="DomainObject.Predmet.ProtustrankaWithAdressOIB_1">FILIPANČIĆ PROMET d.o.o., OIB 72379880904, Ilovnjak 35, 10410 Velika Gorica</derivirana_varijabla>
  </DomainObject.Predmet.ProtustrankaWithAdressOIB>
  <DomainObject.Predmet.ProtustrankaNazivFormated>
    <izvorni_sadrzaj>FILIPANČIĆ PROMET d.o.o.</izvorni_sadrzaj>
    <derivirana_varijabla naziv="DomainObject.Predmet.ProtustrankaNazivFormated_1">FILIPANČIĆ PROMET d.o.o.</derivirana_varijabla>
  </DomainObject.Predmet.ProtustrankaNazivFormated>
  <DomainObject.Predmet.ProtustrankaNazivFormatedOIB>
    <izvorni_sadrzaj>FILIPANČIĆ PROMET d.o.o., OIB 72379880904</izvorni_sadrzaj>
    <derivirana_varijabla naziv="DomainObject.Predmet.ProtustrankaNazivFormatedOIB_1">FILIPANČIĆ PROMET d.o.o., OIB 72379880904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FILIPANČIĆ PROMET d.o.o.</item>
    </izvorni_sadrzaj>
    <derivirana_varijabla naziv="DomainObject.Predmet.ProtuStrankaListFormated_1">
      <item>FILIPANČIĆ PROMET d.o.o.</item>
    </derivirana_varijabla>
  </DomainObject.Predmet.ProtuStrankaListFormated>
  <DomainObject.Predmet.ProtuStrankaListFormatedOIB>
    <izvorni_sadrzaj>
      <item>FILIPANČIĆ PROMET d.o.o., OIB 72379880904</item>
    </izvorni_sadrzaj>
    <derivirana_varijabla naziv="DomainObject.Predmet.ProtuStrankaListFormatedOIB_1">
      <item>FILIPANČIĆ PROMET d.o.o., OIB 72379880904</item>
    </derivirana_varijabla>
  </DomainObject.Predmet.ProtuStrankaListFormatedOIB>
  <DomainObject.Predmet.ProtuStrankaListFormatedWithAdress>
    <izvorni_sadrzaj>
      <item>FILIPANČIĆ PROMET d.o.o., Ilovnjak 35, 10410 Velika Gorica</item>
    </izvorni_sadrzaj>
    <derivirana_varijabla naziv="DomainObject.Predmet.ProtuStrankaListFormatedWithAdress_1">
      <item>FILIPANČIĆ PROMET d.o.o., Ilovnjak 35, 10410 Velika Gorica</item>
    </derivirana_varijabla>
  </DomainObject.Predmet.ProtuStrankaListFormatedWithAdress>
  <DomainObject.Predmet.ProtuStrankaListFormatedWithAdressOIB>
    <izvorni_sadrzaj>
      <item>FILIPANČIĆ PROMET d.o.o., OIB 72379880904, Ilovnjak 35, 10410 Velika Gorica</item>
    </izvorni_sadrzaj>
    <derivirana_varijabla naziv="DomainObject.Predmet.ProtuStrankaListFormatedWithAdressOIB_1">
      <item>FILIPANČIĆ PROMET d.o.o., OIB 72379880904, Ilovnjak 35, 10410 Velika Gorica</item>
    </derivirana_varijabla>
  </DomainObject.Predmet.ProtuStrankaListFormatedWithAdressOIB>
  <DomainObject.Predmet.ProtuStrankaListNazivFormated>
    <izvorni_sadrzaj>
      <item>FILIPANČIĆ PROMET d.o.o.</item>
    </izvorni_sadrzaj>
    <derivirana_varijabla naziv="DomainObject.Predmet.ProtuStrankaListNazivFormated_1">
      <item>FILIPANČIĆ PROMET d.o.o.</item>
    </derivirana_varijabla>
  </DomainObject.Predmet.ProtuStrankaListNazivFormated>
  <DomainObject.Predmet.ProtuStrankaListNazivFormatedOIB>
    <izvorni_sadrzaj>
      <item>FILIPANČIĆ PROMET d.o.o., OIB 72379880904</item>
    </izvorni_sadrzaj>
    <derivirana_varijabla naziv="DomainObject.Predmet.ProtuStrankaListNazivFormatedOIB_1">
      <item>FILIPANČIĆ PROMET d.o.o., OIB 72379880904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FILIPANČIĆ PROMET d.o.o.</izvorni_sadrzaj>
    <derivirana_varijabla naziv="DomainObject.Predmet.ProtustrankaIDrugi_1">FILIPANČIĆ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FILIPANČIĆ PROMET d.o.o., OIB 72379880904, Ilovnjak 35, 10410 Velika Gorica</izvorni_sadrzaj>
    <derivirana_varijabla naziv="DomainObject.Predmet.ProtustrankaIDrugiAdressOIB_1">FILIPANČIĆ PROMET d.o.o., OIB 72379880904, Ilovnjak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FILIPANČIĆ PROMET d.o.o.</item>
      <item>FINA Regionalni centar Zagreb</item>
    </izvorni_sadrzaj>
    <derivirana_varijabla naziv="DomainObject.Predmet.SudioniciListNaziv_1">
      <item>FILIPANČIĆ PROMET d.o.o.</item>
      <item>FINA Regionalni centar Zagreb</item>
    </derivirana_varijabla>
  </DomainObject.Predmet.SudioniciListNaziv>
  <DomainObject.Predmet.SudioniciListAdressOIB>
    <izvorni_sadrzaj>
      <item>FILIPANČIĆ PROMET d.o.o., OIB 72379880904, Ilovnjak 35,10410 Velika Gorica</item>
      <item>FINA Regionalni centar Zagreb, OIB 85821130368, Trg svibanjskih žrtava 1995. 1,10000 Zagreb</item>
    </izvorni_sadrzaj>
    <derivirana_varijabla naziv="DomainObject.Predmet.SudioniciListAdressOIB_1">
      <item>FILIPANČIĆ PROMET d.o.o., OIB 72379880904, Ilovnjak 35,10410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72379880904</item>
      <item>, OIB 85821130368</item>
    </izvorni_sadrzaj>
    <derivirana_varijabla naziv="DomainObject.Predmet.SudioniciListNazivOIB_1">
      <item>, OIB 72379880904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1945</properties:Characters>
  <properties:Lines>46</properties:Lines>
  <properties:Paragraphs>15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2018-05-18T07:31:00Z</cp:lastPrinted>
  <dcterms:modified xmlns:xsi="http://www.w3.org/2001/XMLSchema-instance" xsi:type="dcterms:W3CDTF">2018-07-04T07:12:00Z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