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8f19" w14:paraId="bea8f19" w:rsidRDefault="00987996" w:rsidP="001940FB" w:rsidR="0098799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20381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8799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87996" w:rsidP="00AA6BCF" w:rsidR="0098799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87996" w:rsidP="00987996" w:rsidR="0098799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87996" w:rsidP="00987996" w:rsidR="0098799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987996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98799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8799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13D29">
        <w:rPr>
          <w:rFonts w:cs="Calibri" w:eastAsia="Arial Unicode MS" w:hAnsi="Calibri" w:ascii="Calibri"/>
          <w:kern w:val="1"/>
          <w:lang w:eastAsia="ar-SA" w:val="hr-HR"/>
        </w:rPr>
        <w:t>MARIJA PERIĆ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98799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13D29" w:rsidRPr="00313D29">
        <w:rPr>
          <w:rFonts w:cs="Calibri" w:hAnsi="Calibri" w:ascii="Calibri"/>
        </w:rPr>
        <w:t>165.782,16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="00987996">
        <w:rPr>
          <w:rFonts w:cs="Calibri" w:eastAsia="Arial Unicode MS" w:hAnsi="Calibri" w:ascii="Calibri"/>
          <w:kern w:val="1"/>
          <w:lang w:eastAsia="ar-SA" w:val="hr-HR"/>
        </w:rPr>
        <w:t xml:space="preserve"> je priznata tražbina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od </w:t>
      </w:r>
      <w:r w:rsidR="00313D29" w:rsidRPr="00313D29">
        <w:rPr>
          <w:rFonts w:cs="Calibri" w:hAnsi="Calibri" w:ascii="Calibri"/>
        </w:rPr>
        <w:t>151.882,16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13D29" w:rsidRPr="00313D29">
        <w:rPr>
          <w:rFonts w:cs="Calibri" w:hAnsi="Calibri" w:ascii="Calibri"/>
        </w:rPr>
        <w:t>13.900,00 kn</w:t>
      </w:r>
      <w:r w:rsidR="00313D2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8799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8799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87996" w:rsidRPr="0098799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8799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3D29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313D29">
              <w:rPr>
                <w:rFonts w:cs="Calibri" w:hAnsi="Calibri" w:ascii="Calibri"/>
              </w:rPr>
              <w:t>MARIJA PERIĆ</w:t>
            </w:r>
            <w:r>
              <w:rPr>
                <w:rFonts w:cs="Calibri"/>
              </w:rPr>
              <w:t xml:space="preserve">, </w:t>
            </w:r>
            <w:r w:rsidRPr="00313D29">
              <w:rPr>
                <w:rFonts w:cs="Calibri"/>
              </w:rPr>
              <w:t xml:space="preserve"> </w:t>
            </w:r>
            <w:r w:rsidRPr="00313D29">
              <w:rPr>
                <w:rFonts w:cs="Calibri" w:hAnsi="Calibri" w:ascii="Calibri"/>
              </w:rPr>
              <w:t>Uskočka 4,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313D29">
              <w:rPr>
                <w:rFonts w:cs="Calibri" w:hAnsi="Calibri" w:ascii="Calibri"/>
              </w:rPr>
              <w:t>65096214194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13D29" w:rsidP="00313D29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13D2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13D2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13D29">
              <w:rPr>
                <w:rFonts w:cs="Calibri" w:hAnsi="Calibri" w:ascii="Calibri"/>
              </w:rPr>
              <w:t>165.782,16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13D2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32123" w:id="1"/>
            <w:r w:rsidRPr="00313D29">
              <w:rPr>
                <w:rFonts w:cs="Calibri" w:hAnsi="Calibri" w:ascii="Calibri"/>
              </w:rPr>
              <w:t>151.882,16 kn</w:t>
            </w:r>
            <w:bookmarkEnd w:id="1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13D2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13D29">
              <w:rPr>
                <w:rFonts w:cs="Calibri" w:hAnsi="Calibri" w:ascii="Calibri"/>
              </w:rPr>
              <w:t>13.900,00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87996" w:rsidP="00987996" w:rsidR="0098799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D0933" w:rsidP="00757015" w:rsidR="0075701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015" w:rsidP="00757015" w:rsidR="0075701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57015" w:rsidP="00757015" w:rsidR="0075701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57015" w:rsidP="00757015" w:rsidR="0075701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EB0" w:rsidR="00876EB0">
      <w:pPr>
        <w:spacing w:after="0"/>
      </w:pPr>
      <w:r>
        <w:separator/>
      </w:r>
    </w:p>
  </w:endnote>
  <w:endnote w:id="0" w:type="continuationSeparator">
    <w:p w:rsidRDefault="00876EB0" w:rsidR="00876E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EB0" w:rsidR="00876EB0">
      <w:pPr>
        <w:spacing w:after="0"/>
      </w:pPr>
      <w:r>
        <w:separator/>
      </w:r>
    </w:p>
  </w:footnote>
  <w:footnote w:id="0" w:type="continuationSeparator">
    <w:p w:rsidRDefault="00876EB0" w:rsidR="00876E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B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AFCF64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3B2"/>
    <w:rsid w:val="000C6566"/>
    <w:rsid w:val="000D0933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81A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6738A"/>
    <w:rsid w:val="00280AB6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13D29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5D14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00DB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039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7015"/>
    <w:rsid w:val="007629C5"/>
    <w:rsid w:val="007645BE"/>
    <w:rsid w:val="00766C5F"/>
    <w:rsid w:val="007709F0"/>
    <w:rsid w:val="00770FB3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76EB0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87996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2318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00C7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80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AB6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AB6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AB6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AB6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80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AB6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AB6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AB6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AB6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1437</properties:Characters>
  <properties:Lines>73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St-651/2017-228 / Podnesak - Podnesak (-228.docx)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