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9625" w14:paraId="8bb9625" w:rsidRDefault="00E4247E" w:rsidP="00E4247E" w:rsidR="00E4247E">
      <w:pPr>
        <w15:collapsed w:val="false"/>
      </w:pPr>
      <w:bookmarkStart w:name="_GoBack" w:id="0"/>
      <w:bookmarkEnd w:id="0"/>
    </w:p>
    <w:p w:rsidRDefault="00E4247E" w:rsidP="00E4247E" w:rsidR="00E4247E">
      <w:pPr>
        <w:jc w:val="both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17550" cx="5334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7E" w:rsidP="00E4247E" w:rsidR="00E4247E">
      <w:pPr>
        <w:jc w:val="both"/>
      </w:pPr>
    </w:p>
    <w:p w:rsidRDefault="00E4247E" w:rsidP="00E4247E" w:rsidR="00E4247E">
      <w:pPr>
        <w:ind w:left="708"/>
      </w:pPr>
      <w:r>
        <w:t>REPUBLIKA HRVATSKA</w:t>
      </w:r>
    </w:p>
    <w:p w:rsidRDefault="00E4247E" w:rsidP="00E4247E" w:rsidR="00E4247E">
      <w:pPr>
        <w:ind w:left="708"/>
      </w:pPr>
      <w:r>
        <w:t>TRGOVAČKI SUD U OSIJEKU</w:t>
      </w:r>
    </w:p>
    <w:p w:rsidRDefault="00E4247E" w:rsidP="00E4247E" w:rsidR="00E4247E">
      <w:pPr>
        <w:ind w:left="708"/>
      </w:pPr>
      <w:r>
        <w:t>STALNA SLUŽBA  U SLAVONSKOM BRODU</w:t>
      </w:r>
    </w:p>
    <w:p w:rsidRDefault="00E4247E" w:rsidP="00E4247E" w:rsidR="00E4247E">
      <w:pPr>
        <w:ind w:left="708"/>
      </w:pPr>
      <w:r>
        <w:t>Trg pobjede 13</w:t>
      </w:r>
    </w:p>
    <w:p w:rsidRDefault="00E4247E" w:rsidP="00E4247E" w:rsidR="00E4247E">
      <w:pPr>
        <w:ind w:left="708"/>
      </w:pPr>
      <w:r>
        <w:t>35000 SLAVONSKI BROD                                                             3 St-489/2011-132</w:t>
      </w:r>
    </w:p>
    <w:p w:rsidRDefault="00E4247E" w:rsidP="00E4247E" w:rsidR="00E4247E">
      <w:pPr>
        <w:ind w:left="708"/>
      </w:pPr>
      <w:r>
        <w:t xml:space="preserve">                                                                               </w:t>
      </w:r>
    </w:p>
    <w:p w:rsidRDefault="00E4247E" w:rsidP="00E4247E" w:rsidR="00E4247E">
      <w:pPr>
        <w:ind w:left="708"/>
        <w:jc w:val="center"/>
        <w:rPr>
          <w:b/>
        </w:rPr>
      </w:pPr>
    </w:p>
    <w:p w:rsidRDefault="00E4247E" w:rsidP="00E4247E" w:rsidR="00E4247E">
      <w:pPr>
        <w:ind w:left="708"/>
        <w:jc w:val="center"/>
        <w:rPr>
          <w:b/>
        </w:rPr>
      </w:pPr>
      <w:r>
        <w:rPr>
          <w:b/>
        </w:rPr>
        <w:t>Z A K L J U Č A K</w:t>
      </w:r>
    </w:p>
    <w:p w:rsidRDefault="00E4247E" w:rsidP="00E4247E" w:rsidR="00E4247E">
      <w:pPr>
        <w:ind w:left="708"/>
        <w:jc w:val="center"/>
      </w:pPr>
    </w:p>
    <w:p w:rsidRDefault="00E4247E" w:rsidP="00E4247E" w:rsidR="00E4247E">
      <w:pPr>
        <w:ind w:firstLine="708" w:left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sucu Danijeli Martini Maoduš,  u stečajnom postupku nad dužnikom  POLJOOPSKRBA d.o.o. u stečaju, zastupana po stečajnom upravitelju Tihomiru Zec iz Osijeka,  25. srpnja 2017. </w:t>
      </w:r>
    </w:p>
    <w:p w:rsidRDefault="00E4247E" w:rsidP="00E4247E" w:rsidR="00E4247E">
      <w:pPr>
        <w:ind w:left="708"/>
      </w:pPr>
    </w:p>
    <w:p w:rsidRDefault="00E4247E" w:rsidP="00E4247E" w:rsidR="00E4247E">
      <w:pPr>
        <w:ind w:left="708"/>
        <w:jc w:val="center"/>
      </w:pPr>
      <w:r>
        <w:t>z a k l j u č i o   j e</w:t>
      </w:r>
    </w:p>
    <w:p w:rsidRDefault="00E4247E" w:rsidP="00E4247E" w:rsidR="00E4247E">
      <w:pPr>
        <w:ind w:left="708"/>
      </w:pPr>
    </w:p>
    <w:p w:rsidRDefault="00E4247E" w:rsidP="00E4247E" w:rsidR="00E4247E">
      <w:pPr>
        <w:ind w:left="708"/>
      </w:pPr>
    </w:p>
    <w:p w:rsidRDefault="00E4247E" w:rsidP="00E4247E" w:rsidR="00E4247E">
      <w:pPr>
        <w:ind w:firstLine="708" w:left="708"/>
        <w:jc w:val="both"/>
      </w:pPr>
      <w:r>
        <w:t>Poziva se stečajni upravitelj deponirati potpis u sudskom registru ovog suda.</w:t>
      </w:r>
    </w:p>
    <w:p w:rsidRDefault="00E4247E" w:rsidP="00E4247E" w:rsidR="00E4247E">
      <w:pPr>
        <w:ind w:left="708"/>
        <w:jc w:val="both"/>
      </w:pPr>
    </w:p>
    <w:p w:rsidRDefault="00E4247E" w:rsidP="00E4247E" w:rsidR="00E4247E">
      <w:pPr>
        <w:ind w:firstLine="708" w:left="708"/>
      </w:pPr>
      <w:r>
        <w:t xml:space="preserve">U Slavonskom Brodu </w:t>
      </w:r>
      <w:r>
        <w:rPr>
          <w:color w:val="222222"/>
        </w:rPr>
        <w:t>25. srpnja 2017.</w:t>
      </w:r>
    </w:p>
    <w:p w:rsidRDefault="00E4247E" w:rsidP="00E4247E" w:rsidR="00E4247E">
      <w:pPr>
        <w:ind w:firstLine="708" w:left="6372"/>
      </w:pPr>
      <w:r>
        <w:t>Sutkinja:</w:t>
      </w:r>
    </w:p>
    <w:p w:rsidRDefault="00E4247E" w:rsidP="00E4247E" w:rsidR="00E4247E">
      <w:pPr>
        <w:ind w:left="708"/>
      </w:pPr>
    </w:p>
    <w:p w:rsidRDefault="00E4247E" w:rsidP="00E4247E" w:rsidR="00E4247E">
      <w:pPr>
        <w:ind w:left="708"/>
      </w:pPr>
      <w:r>
        <w:t>                                                                                           Daniela Martini Maoduš</w:t>
      </w:r>
    </w:p>
    <w:p w:rsidRDefault="00E4247E" w:rsidP="00E4247E" w:rsidR="00E4247E">
      <w:pPr>
        <w:ind w:left="708"/>
      </w:pPr>
    </w:p>
    <w:p w:rsidRDefault="00E4247E" w:rsidP="00E4247E" w:rsidR="00E4247E">
      <w:pPr>
        <w:ind w:left="708"/>
      </w:pPr>
    </w:p>
    <w:p w:rsidRDefault="00E4247E" w:rsidP="00E4247E" w:rsidR="00E4247E">
      <w:pPr>
        <w:ind w:left="708"/>
      </w:pPr>
    </w:p>
    <w:p w:rsidRDefault="00E4247E" w:rsidP="00E4247E" w:rsidR="00E4247E">
      <w:pPr>
        <w:ind w:left="708"/>
      </w:pPr>
    </w:p>
    <w:p w:rsidRDefault="00E4247E" w:rsidP="00E4247E" w:rsidR="00E4247E">
      <w:pPr>
        <w:ind w:left="708"/>
      </w:pPr>
    </w:p>
    <w:p w:rsidRDefault="00E4247E" w:rsidP="00E4247E" w:rsidR="00E4247E">
      <w:pPr>
        <w:ind w:left="708"/>
      </w:pPr>
    </w:p>
    <w:p w:rsidRDefault="00E4247E" w:rsidP="00E4247E" w:rsidR="00E4247E">
      <w:pPr>
        <w:jc w:val="both"/>
        <w:rPr>
          <w:b/>
          <w:bCs/>
          <w:color w:val="222222"/>
        </w:rPr>
      </w:pPr>
    </w:p>
    <w:p w:rsidRDefault="00E4247E" w:rsidP="00E4247E" w:rsidR="00E4247E">
      <w:pPr>
        <w:pStyle w:val="Odlomakpopisa"/>
        <w:ind w:left="1428"/>
        <w:jc w:val="both"/>
        <w:rPr>
          <w:b/>
          <w:bCs/>
          <w:color w:val="222222"/>
        </w:rPr>
      </w:pPr>
    </w:p>
    <w:p w:rsidRDefault="00E4247E" w:rsidP="00E4247E" w:rsidR="00E4247E"/>
    <w:p w:rsidRDefault="00E4247E" w:rsidP="00E4247E" w:rsidR="00E4247E">
      <w:pPr>
        <w:jc w:val="both"/>
      </w:pPr>
    </w:p>
    <w:p w:rsidRDefault="007911ED" w:rsidR="007911ED"/>
    <w:sectPr w:rsidR="007911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247E"/>
    <w:rsid w:val="007911ED"/>
    <w:rsid w:val="00BE77A8"/>
    <w:rsid w:val="00E4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24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247E"/>
    <w:pPr>
      <w:ind w:left="720"/>
      <w:contextualSpacing/>
    </w:pPr>
    <w:rPr>
      <w:rFonts w:eastAsia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24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247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7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24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247E"/>
    <w:pPr>
      <w:ind w:left="720"/>
      <w:contextualSpacing/>
    </w:pPr>
    <w:rPr>
      <w:rFonts w:eastAsia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24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247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7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898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zadnja soba - ormar , III dio -</izvorni_sadrzaj>
    <derivirana_varijabla naziv="DomainObject.Predmet.PrimjedbaSuca_1">I i II dio  - zadnja soba - ormar , III dio -</derivirana_varijabla>
  </DomainObject.Predmet.PrimjedbaSuc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>
  <DomainObject.Predmet.OstaliList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OIB>
  <DomainObject.Predmet.OstaliListFormatedWithAdress>
    <izvorni_sadrzaj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_1"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>
  <DomainObject.Predmet.OstaliListFormatedWithAdressOIB>
    <izvorni_sadrzaj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OIB_1"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OIB>
  <DomainObject.Predmet.OstaliListNaziv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>
  <DomainObject.Predmet.OstaliListNaziv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SudioniciListNaziv_1"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94</properties:Words>
  <properties:Characters>457</properties:Characters>
  <properties:Lines>36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2017-07-25T09:38:00Z</dcterms:created>
  <dc:creator>wsadmin</dc:creator>
  <cp:lastModifiedBy>wsadmin</cp:lastModifiedBy>
  <cp:lastPrinted>2017-07-25T09:39:00Z</cp:lastPrinted>
  <dcterms:modified xmlns:xsi="http://www.w3.org/2001/XMLSchema-instance" xsi:type="dcterms:W3CDTF">2017-07-25T09:41:00Z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