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ec679" w14:paraId="95ec679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A839BF">
        <w:t>St-6849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EE7640">
        <w:t xml:space="preserve"> </w:t>
      </w:r>
      <w:r w:rsidR="00A839BF" w:rsidRPr="00A839BF">
        <w:t xml:space="preserve">MARIO USLUGE j.d.o.o., Zagreb, </w:t>
      </w:r>
      <w:proofErr w:type="spellStart"/>
      <w:r w:rsidR="00A839BF" w:rsidRPr="00A839BF">
        <w:t>Obirska</w:t>
      </w:r>
      <w:proofErr w:type="spellEnd"/>
      <w:r w:rsidR="00A839BF" w:rsidRPr="00A839BF">
        <w:t xml:space="preserve"> 19, OIB: 61110731142</w:t>
      </w:r>
      <w:r w:rsidR="00A839BF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A839BF">
        <w:t xml:space="preserve"> </w:t>
      </w:r>
      <w:r w:rsidR="00A839BF" w:rsidRPr="00A839BF">
        <w:t xml:space="preserve">MARIO USLUGE j.d.o.o., Zagreb, </w:t>
      </w:r>
      <w:proofErr w:type="spellStart"/>
      <w:r w:rsidR="00A839BF" w:rsidRPr="00A839BF">
        <w:t>Obirska</w:t>
      </w:r>
      <w:proofErr w:type="spellEnd"/>
      <w:r w:rsidR="00A839BF" w:rsidRPr="00A839BF">
        <w:t xml:space="preserve"> 19, OIB: 61110731142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D5D44">
        <w:t xml:space="preserve"> </w:t>
      </w:r>
      <w:r w:rsidR="00A839BF" w:rsidRPr="00A839BF">
        <w:t xml:space="preserve">MARIO USLUGE j.d.o.o., Zagreb, </w:t>
      </w:r>
      <w:proofErr w:type="spellStart"/>
      <w:r w:rsidR="00A839BF" w:rsidRPr="00A839BF">
        <w:t>Obirska</w:t>
      </w:r>
      <w:proofErr w:type="spellEnd"/>
      <w:r w:rsidR="00A839BF" w:rsidRPr="00A839BF">
        <w:t xml:space="preserve"> 19, OIB: 61110731142</w:t>
      </w:r>
      <w:r w:rsidR="00A839BF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D0DE2" w:rsidP="00063BA7" w:rsidR="00063BA7">
      <w:pPr>
        <w:jc w:val="right"/>
      </w:pPr>
      <w:r>
        <w:lastRenderedPageBreak/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304E06" w:rsidP="00304E06" w:rsidR="00304E06">
      <w:pPr>
        <w:ind w:left="7080"/>
      </w:pPr>
      <w:r>
        <w:t xml:space="preserve">      </w:t>
      </w:r>
      <w:r w:rsidR="00063BA7">
        <w:t>Ivan Bešlić</w:t>
      </w:r>
      <w:r>
        <w:t>, v.r.</w:t>
      </w:r>
    </w:p>
    <w:p w:rsidRDefault="00304E06" w:rsidP="00720C69" w:rsidR="00304E06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304E06" w:rsidP="00720C69" w:rsidR="00304E06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sectPr w:rsidSect="00CE0836" w:rsidR="004500CD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191" w:rsidR="000D1191">
      <w:r>
        <w:separator/>
      </w:r>
    </w:p>
  </w:endnote>
  <w:endnote w:id="0" w:type="continuationSeparator">
    <w:p w:rsidRDefault="000D1191" w:rsidR="000D1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191" w:rsidR="000D1191">
      <w:r>
        <w:separator/>
      </w:r>
    </w:p>
  </w:footnote>
  <w:footnote w:id="0" w:type="continuationSeparator">
    <w:p w:rsidRDefault="000D1191" w:rsidR="000D1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A839BF">
      <w:t>6849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75D10"/>
    <w:multiLevelType w:val="hybridMultilevel"/>
    <w:tmpl w:val="91980A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1AC0"/>
    <w:rsid w:val="00203C4E"/>
    <w:rsid w:val="0021194A"/>
    <w:rsid w:val="00230357"/>
    <w:rsid w:val="00257DF9"/>
    <w:rsid w:val="00262F6F"/>
    <w:rsid w:val="00295D2E"/>
    <w:rsid w:val="002975CA"/>
    <w:rsid w:val="002A6564"/>
    <w:rsid w:val="002C06AF"/>
    <w:rsid w:val="002C2165"/>
    <w:rsid w:val="002D053D"/>
    <w:rsid w:val="002E4830"/>
    <w:rsid w:val="002E4C8E"/>
    <w:rsid w:val="002F46A7"/>
    <w:rsid w:val="002F5365"/>
    <w:rsid w:val="002F7A23"/>
    <w:rsid w:val="00304E06"/>
    <w:rsid w:val="003056A0"/>
    <w:rsid w:val="00311F45"/>
    <w:rsid w:val="00324DC7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4245D"/>
    <w:rsid w:val="00B43A4B"/>
    <w:rsid w:val="00B65371"/>
    <w:rsid w:val="00B66465"/>
    <w:rsid w:val="00B8211D"/>
    <w:rsid w:val="00B91F18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6849</izvorni_sadrzaj>
    <derivirana_varijabla naziv="DomainObject.Predmet.Broj_1">6849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St-6849/2016</izvorni_sadrzaj>
    <derivirana_varijabla naziv="DomainObject.Predmet.OznakaBroj_1">St-6849/2016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USLUGE jednostavno društvo s ograničenom odgovornošću za usluge</izvorni_sadrzaj>
    <derivirana_varijabla naziv="DomainObject.Predmet.ProtustrankaFormated_1">  MARIO USLUGE jednostavno društvo s ograničenom odgovornošću za usluge</derivirana_varijabla>
  </DomainObject.Predmet.ProtustrankaFormated>
  <DomainObject.Predmet.ProtustrankaFormatedOIB>
    <izvorni_sadrzaj>  MARIO USLUGE jednostavno društvo s ograničenom odgovornošću za usluge, OIB 61110731142</izvorni_sadrzaj>
    <derivirana_varijabla naziv="DomainObject.Predmet.ProtustrankaFormatedOIB_1">  MARIO USLUGE jednostavno društvo s ograničenom odgovornošću za usluge, OIB 61110731142</derivirana_varijabla>
  </DomainObject.Predmet.ProtustrankaFormatedOIB>
  <DomainObject.Predmet.ProtustrankaFormatedWithAdress>
    <izvorni_sadrzaj> MARIO USLUGE jednostavno društvo s ograničenom odgovornošću za usluge, Obirska 19, 10000 Zagreb</izvorni_sadrzaj>
    <derivirana_varijabla naziv="DomainObject.Predmet.ProtustrankaFormatedWithAdress_1"> MARIO USLUGE jednostavno društvo s ograničenom odgovornošću za usluge, Obirska 19, 10000 Zagreb</derivirana_varijabla>
  </DomainObject.Predmet.ProtustrankaFormatedWithAdress>
  <DomainObject.Predmet.ProtustrankaFormatedWithAdressOIB>
    <izvorni_sadrzaj> MARIO USLUGE jednostavno društvo s ograničenom odgovornošću za usluge, OIB 61110731142, Obirska 19, 10000 Zagreb</izvorni_sadrzaj>
    <derivirana_varijabla naziv="DomainObject.Predmet.ProtustrankaFormatedWithAdressOIB_1"> MARIO USLUGE jednostavno društvo s ograničenom odgovornošću za usluge, OIB 61110731142, Obirska 19, 10000 Zagreb</derivirana_varijabla>
  </DomainObject.Predmet.ProtustrankaFormatedWithAdressOIB>
  <DomainObject.Predmet.ProtustrankaWithAdress>
    <izvorni_sadrzaj>MARIO USLUGE jednostavno društvo s ograničenom odgovornošću za usluge Obirska 19, 10000 Zagreb</izvorni_sadrzaj>
    <derivirana_varijabla naziv="DomainObject.Predmet.ProtustrankaWithAdress_1">MARIO USLUGE jednostavno društvo s ograničenom odgovornošću za usluge Obirska 19, 10000 Zagreb</derivirana_varijabla>
  </DomainObject.Predmet.ProtustrankaWithAdress>
  <DomainObject.Predmet.ProtustrankaWithAdressOIB>
    <izvorni_sadrzaj>MARIO USLUGE jednostavno društvo s ograničenom odgovornošću za usluge, OIB 61110731142, Obirska 19, 10000 Zagreb</izvorni_sadrzaj>
    <derivirana_varijabla naziv="DomainObject.Predmet.ProtustrankaWithAdressOIB_1">MARIO USLUGE jednostavno društvo s ograničenom odgovornošću za usluge, OIB 61110731142, Obirska 19, 10000 Zagreb</derivirana_varijabla>
  </DomainObject.Predmet.ProtustrankaWithAdressOIB>
  <DomainObject.Predmet.ProtustrankaNazivFormated>
    <izvorni_sadrzaj>MARIO USLUGE jednostavno društvo s ograničenom odgovornošću za usluge</izvorni_sadrzaj>
    <derivirana_varijabla naziv="DomainObject.Predmet.ProtustrankaNazivFormated_1">MARIO USLUGE jednostavno društvo s ograničenom odgovornošću za usluge</derivirana_varijabla>
  </DomainObject.Predmet.ProtustrankaNazivFormated>
  <DomainObject.Predmet.ProtustrankaNazivFormatedOIB>
    <izvorni_sadrzaj>MARIO USLUGE jednostavno društvo s ograničenom odgovornošću za usluge, OIB 61110731142</izvorni_sadrzaj>
    <derivirana_varijabla naziv="DomainObject.Predmet.ProtustrankaNazivFormatedOIB_1">MARIO USLUGE jednostavno društvo s ograničenom odgovornošću za usluge, OIB 61110731142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USLUGE jednostavno društvo s ograničenom odgovornošću za usluge</item>
    </izvorni_sadrzaj>
    <derivirana_varijabla naziv="DomainObject.Predmet.ProtuStrankaListFormated_1">
      <item>MARIO USLUGE jednostavno društvo s ograničenom odgovornošću za usluge</item>
    </derivirana_varijabla>
  </DomainObject.Predmet.ProtuStrankaListFormated>
  <DomainObject.Predmet.ProtuStrankaListFormatedOIB>
    <izvorni_sadrzaj>
      <item>MARIO USLUGE jednostavno društvo s ograničenom odgovornošću za usluge, OIB 61110731142</item>
    </izvorni_sadrzaj>
    <derivirana_varijabla naziv="DomainObject.Predmet.ProtuStrankaListFormatedOIB_1">
      <item>MARIO USLUGE jednostavno društvo s ograničenom odgovornošću za usluge, OIB 61110731142</item>
    </derivirana_varijabla>
  </DomainObject.Predmet.ProtuStrankaListFormatedOIB>
  <DomainObject.Predmet.ProtuStrankaListFormatedWithAdress>
    <izvorni_sadrzaj>
      <item>MARIO USLUGE jednostavno društvo s ograničenom odgovornošću za usluge, Obirska 19, 10000 Zagreb</item>
    </izvorni_sadrzaj>
    <derivirana_varijabla naziv="DomainObject.Predmet.ProtuStrankaListFormatedWithAdress_1">
      <item>MARIO USLUGE jednostavno društvo s ograničenom odgovornošću za usluge, Obirska 19, 10000 Zagreb</item>
    </derivirana_varijabla>
  </DomainObject.Predmet.ProtuStrankaListFormatedWithAdress>
  <DomainObject.Predmet.ProtuStrankaListFormatedWithAdressOIB>
    <izvorni_sadrzaj>
      <item>MARIO USLUGE jednostavno društvo s ograničenom odgovornošću za usluge, OIB 61110731142, Obirska 19, 10000 Zagreb</item>
    </izvorni_sadrzaj>
    <derivirana_varijabla naziv="DomainObject.Predmet.ProtuStrankaListFormatedWithAdressOIB_1">
      <item>MARIO USLUGE jednostavno društvo s ograničenom odgovornošću za usluge, OIB 61110731142, Obirska 19, 10000 Zagreb</item>
    </derivirana_varijabla>
  </DomainObject.Predmet.ProtuStrankaListFormatedWithAdressOIB>
  <DomainObject.Predmet.ProtuStrankaListNazivFormated>
    <izvorni_sadrzaj>
      <item>MARIO USLUGE jednostavno društvo s ograničenom odgovornošću za usluge</item>
    </izvorni_sadrzaj>
    <derivirana_varijabla naziv="DomainObject.Predmet.ProtuStrankaListNazivFormated_1">
      <item>MARIO USLUGE jednostavno društvo s ograničenom odgovornošću za usluge</item>
    </derivirana_varijabla>
  </DomainObject.Predmet.ProtuStrankaListNazivFormated>
  <DomainObject.Predmet.ProtuStrankaListNazivFormatedOIB>
    <izvorni_sadrzaj>
      <item>MARIO USLUGE jednostavno društvo s ograničenom odgovornošću za usluge, OIB 61110731142</item>
    </izvorni_sadrzaj>
    <derivirana_varijabla naziv="DomainObject.Predmet.ProtuStrankaListNazivFormatedOIB_1">
      <item>MARIO USLUGE jednostavno društvo s ograničenom odgovornošću za usluge, OIB 61110731142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USLUGE jednostavno društvo s ograničenom odgovornošću za usluge</izvorni_sadrzaj>
    <derivirana_varijabla naziv="DomainObject.Predmet.ProtustrankaIDrugi_1">MARIO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MARIO USLUGE jednostavno društvo s ograničenom odgovornošću za usluge, OIB 61110731142, Obirska 19, 10000 Zagreb</izvorni_sadrzaj>
    <derivirana_varijabla naziv="DomainObject.Predmet.ProtustrankaIDrugiAdressOIB_1">MARIO USLUGE jednostavno društvo s ograničenom odgovornošću za usluge, OIB 61110731142, Obirska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 USLUGE jednostavno društvo s ograničenom odgovornošću za usluge</item>
    </izvorni_sadrzaj>
    <derivirana_varijabla naziv="DomainObject.Predmet.SudioniciListNaziv_1">
      <item>FINA Regionalni centar Zagreb</item>
      <item>MARIO USLUGE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MARIO USLUGE jednostavno društvo s ograničenom odgovornošću za usluge, OIB 61110731142, Obirska 19,10000 Zagreb</item>
    </izvorni_sadrzaj>
    <derivirana_varijabla naziv="DomainObject.Predmet.SudioniciListAdressOIB_1">
      <item>FINA Regionalni centar Zagreb, OIB 85821130368, Trg svibanjskih žrtava 1995. 1,10000 Zagreb</item>
      <item>MARIO USLUGE jednostavno društvo s ograničenom odgovornošću za usluge, OIB 61110731142, Obirska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61110731142</item>
    </izvorni_sadrzaj>
    <derivirana_varijabla naziv="DomainObject.Predmet.SudioniciListNazivOIB_1">
      <item>, OIB 85821130368</item>
      <item>, OIB 61110731142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5B4E3-91D4-4E2E-AD88-E92B0E49E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1751</properties:Characters>
  <properties:Lines>59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2017-03-09T10:27:00Z</cp:lastPrinted>
  <dcterms:modified xmlns:xsi="http://www.w3.org/2001/XMLSchema-instance" xsi:type="dcterms:W3CDTF">2017-03-09T10:27:00Z</dcterms:modified>
  <cp:revision>19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