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29a6" w14:paraId="68d29a6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4B4E57">
        <w:t>306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>PULA, Giardini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4B4E57">
        <w:t xml:space="preserve">KVADRAT – D </w:t>
      </w:r>
      <w:r w:rsidR="009441BF">
        <w:t>d</w:t>
      </w:r>
      <w:r w:rsidR="00F638F3">
        <w:t>ruštvo s ograničenom odgovornošću za</w:t>
      </w:r>
      <w:r w:rsidR="004B4E57">
        <w:t xml:space="preserve"> građevinarstvo, trgovinu i prijevoz, Pula, Silvija Strahimira Kranjčevića 21,</w:t>
      </w:r>
      <w:r w:rsidR="00C86E8A">
        <w:t xml:space="preserve"> OIB </w:t>
      </w:r>
      <w:r w:rsidR="004B4E57">
        <w:t>75828031048</w:t>
      </w:r>
      <w:r w:rsidR="009441BF">
        <w:t xml:space="preserve">, MBS </w:t>
      </w:r>
      <w:r w:rsidR="00F638F3">
        <w:t>040</w:t>
      </w:r>
      <w:r w:rsidR="004B4E57">
        <w:t>111765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4B4E57">
        <w:t>KVADRAT – D društvo s ograničenom odgovornošću za građevinarstvo, trgovinu i prijevoz, Pula, Silvija Strahimira Kranjčevića 21, OIB 75828031048, MBS 040111765</w:t>
      </w:r>
      <w:r w:rsidR="00A27B71">
        <w:t>,</w:t>
      </w:r>
      <w:r w:rsidR="00C86E8A">
        <w:t xml:space="preserve"> iznosi</w:t>
      </w:r>
      <w:r w:rsidR="004B4E57">
        <w:t xml:space="preserve"> 5.550,00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4B4E57">
        <w:t>306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464B1D">
      <w:r>
        <w:t>DNA: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e-ogl. ploča suda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zahtjev – e ogl. ploča</w:t>
      </w:r>
    </w:p>
    <w:p w:rsidRDefault="00A27B71" w:rsidP="00A27B71" w:rsidR="00A27B71" w:rsidRPr="00A27B71">
      <w:pPr>
        <w:pStyle w:val="Odlomakpopisa"/>
        <w:numPr>
          <w:ilvl w:val="0"/>
          <w:numId w:val="2"/>
        </w:numPr>
      </w:pPr>
      <w:r>
        <w:t xml:space="preserve">kal. </w:t>
      </w:r>
      <w:r w:rsidR="009E5173">
        <w:t>15.12</w:t>
      </w:r>
      <w:r>
        <w:t xml:space="preserve">.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B4E57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St-2306/2016</izvorni_sadrzaj>
    <derivirana_varijabla naziv="DomainObject.Predmet.OznakaBroj_1">St-2306/2016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 - D d.o.o. PULA</izvorni_sadrzaj>
    <derivirana_varijabla naziv="DomainObject.Predmet.ProtustrankaFormated_1">  KVADRAT - D d.o.o. PULA</derivirana_varijabla>
  </DomainObject.Predmet.ProtustrankaFormated>
  <DomainObject.Predmet.ProtustrankaFormatedOIB>
    <izvorni_sadrzaj>  KVADRAT - D d.o.o. PULA, OIB 75828031048</izvorni_sadrzaj>
    <derivirana_varijabla naziv="DomainObject.Predmet.ProtustrankaFormatedOIB_1">  KVADRAT - D d.o.o. PULA, OIB 75828031048</derivirana_varijabla>
  </DomainObject.Predmet.ProtustrankaFormatedOIB>
  <DomainObject.Predmet.ProtustrankaFormatedWithAdress>
    <izvorni_sadrzaj> KVADRAT - D d.o.o. PULA, Silvija Strahimira Kranjčevića 21, 52100 Pula</izvorni_sadrzaj>
    <derivirana_varijabla naziv="DomainObject.Predmet.ProtustrankaFormatedWithAdress_1"> KVADRAT - D d.o.o. PULA, Silvija Strahimira Kranjčevića 21, 52100 Pula</derivirana_varijabla>
  </DomainObject.Predmet.ProtustrankaFormatedWithAdress>
  <DomainObject.Predmet.ProtustrankaFormatedWithAdressOIB>
    <izvorni_sadrzaj> KVADRAT - D d.o.o. PULA, OIB 75828031048, Silvija Strahimira Kranjčevića 21, 52100 Pula</izvorni_sadrzaj>
    <derivirana_varijabla naziv="DomainObject.Predmet.ProtustrankaFormatedWithAdressOIB_1"> KVADRAT - D d.o.o. PULA, OIB 75828031048, Silvija Strahimira Kranjčevića 21, 52100 Pula</derivirana_varijabla>
  </DomainObject.Predmet.ProtustrankaFormatedWithAdressOIB>
  <DomainObject.Predmet.ProtustrankaWithAdress>
    <izvorni_sadrzaj>KVADRAT - D d.o.o. PULA Silvija Strahimira Kranjčevića 21, 52100 Pula</izvorni_sadrzaj>
    <derivirana_varijabla naziv="DomainObject.Predmet.ProtustrankaWithAdress_1">KVADRAT - D d.o.o. PULA Silvija Strahimira Kranjčevića 21, 52100 Pula</derivirana_varijabla>
  </DomainObject.Predmet.ProtustrankaWithAdress>
  <DomainObject.Predmet.ProtustrankaWithAdressOIB>
    <izvorni_sadrzaj>KVADRAT - D d.o.o. PULA, OIB 75828031048, Silvija Strahimira Kranjčevića 21, 52100 Pula</izvorni_sadrzaj>
    <derivirana_varijabla naziv="DomainObject.Predmet.ProtustrankaWithAdressOIB_1">KVADRAT - D d.o.o. PULA, OIB 75828031048, Silvija Strahimira Kranjčevića 21, 52100 Pula</derivirana_varijabla>
  </DomainObject.Predmet.ProtustrankaWithAdressOIB>
  <DomainObject.Predmet.ProtustrankaNazivFormated>
    <izvorni_sadrzaj>KVADRAT - D d.o.o. PULA</izvorni_sadrzaj>
    <derivirana_varijabla naziv="DomainObject.Predmet.ProtustrankaNazivFormated_1">KVADRAT - D d.o.o. PULA</derivirana_varijabla>
  </DomainObject.Predmet.ProtustrankaNazivFormated>
  <DomainObject.Predmet.ProtustrankaNazivFormatedOIB>
    <izvorni_sadrzaj>KVADRAT - D d.o.o. PULA, OIB 75828031048</izvorni_sadrzaj>
    <derivirana_varijabla naziv="DomainObject.Predmet.ProtustrankaNazivFormatedOIB_1">KVADRAT - D d.o.o. PULA, OIB 75828031048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KVADRAT - D d.o.o. PULA</item>
    </izvorni_sadrzaj>
    <derivirana_varijabla naziv="DomainObject.Predmet.ProtuStrankaListFormated_1">
      <item>KVADRAT - D d.o.o. PULA</item>
    </derivirana_varijabla>
  </DomainObject.Predmet.ProtuStrankaListFormated>
  <DomainObject.Predmet.ProtuStrankaListFormatedOIB>
    <izvorni_sadrzaj>
      <item>KVADRAT - D d.o.o. PULA, OIB 75828031048</item>
    </izvorni_sadrzaj>
    <derivirana_varijabla naziv="DomainObject.Predmet.ProtuStrankaListFormatedOIB_1">
      <item>KVADRAT - D d.o.o. PULA, OIB 75828031048</item>
    </derivirana_varijabla>
  </DomainObject.Predmet.ProtuStrankaListFormatedOIB>
  <DomainObject.Predmet.ProtuStrankaListFormatedWithAdress>
    <izvorni_sadrzaj>
      <item>KVADRAT - D d.o.o. PULA, Silvija Strahimira Kranjčevića 21, 52100 Pula</item>
    </izvorni_sadrzaj>
    <derivirana_varijabla naziv="DomainObject.Predmet.ProtuStrankaListFormatedWithAdress_1">
      <item>KVADRAT - D d.o.o. PULA, Silvija Strahimira Kranjčevića 21, 52100 Pula</item>
    </derivirana_varijabla>
  </DomainObject.Predmet.ProtuStrankaListFormatedWithAdress>
  <DomainObject.Predmet.ProtuStrankaListFormatedWithAdressOIB>
    <izvorni_sadrzaj>
      <item>KVADRAT - D d.o.o. PULA, OIB 75828031048, Silvija Strahimira Kranjčevića 21, 52100 Pula</item>
    </izvorni_sadrzaj>
    <derivirana_varijabla naziv="DomainObject.Predmet.ProtuStrankaListFormatedWithAdressOIB_1">
      <item>KVADRAT - D d.o.o. PULA, OIB 75828031048, Silvija Strahimira Kranjčevića 21, 52100 Pula</item>
    </derivirana_varijabla>
  </DomainObject.Predmet.ProtuStrankaListFormatedWithAdressOIB>
  <DomainObject.Predmet.ProtuStrankaListNazivFormated>
    <izvorni_sadrzaj>
      <item>KVADRAT - D d.o.o. PULA</item>
    </izvorni_sadrzaj>
    <derivirana_varijabla naziv="DomainObject.Predmet.ProtuStrankaListNazivFormated_1">
      <item>KVADRAT - D d.o.o. PULA</item>
    </derivirana_varijabla>
  </DomainObject.Predmet.ProtuStrankaListNazivFormated>
  <DomainObject.Predmet.ProtuStrankaListNazivFormatedOIB>
    <izvorni_sadrzaj>
      <item>KVADRAT - D d.o.o. PULA, OIB 75828031048</item>
    </izvorni_sadrzaj>
    <derivirana_varijabla naziv="DomainObject.Predmet.ProtuStrankaListNazivFormatedOIB_1">
      <item>KVADRAT - D d.o.o. PULA, OIB 75828031048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KVADRAT - D d.o.o. PULA</izvorni_sadrzaj>
    <derivirana_varijabla naziv="DomainObject.Predmet.ProtustrankaIDrugi_1">KVADRAT - 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KVADRAT - D d.o.o. PULA, OIB 75828031048, Silvija Strahimira Kranjčevića 21, 52100 Pula</izvorni_sadrzaj>
    <derivirana_varijabla naziv="DomainObject.Predmet.ProtustrankaIDrugiAdressOIB_1">KVADRAT - D d.o.o. PULA, OIB 75828031048, Silvija Strahimira Kranjčevića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KVADRAT - D d.o.o. PULA</item>
    </izvorni_sadrzaj>
    <derivirana_varijabla naziv="DomainObject.Predmet.SudioniciListNaziv_1">
      <item>FINANCIJSKA AGENCIJA, RC RIJEKA, PODRUŽNICA PULA, PULA</item>
      <item>KVADRAT - D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KVADRAT - D d.o.o. PULA, OIB 75828031048, Silvija Strahimira Kranjčevića 21,52100 Pula</item>
    </izvorni_sadrzaj>
    <derivirana_varijabla naziv="DomainObject.Predmet.SudioniciListAdressOIB_1">
      <item>FINANCIJSKA AGENCIJA, RC RIJEKA, PODRUŽNICA PULA, PULA, OIB 85821130368, Ulica grada Vukovara 70,10000 Zagreb</item>
      <item>KVADRAT - D d.o.o. PULA, OIB 75828031048, Silvija Strahimira Kranjčevića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75828031048</item>
    </izvorni_sadrzaj>
    <derivirana_varijabla naziv="DomainObject.Predmet.SudioniciListNazivOIB_1">
      <item>, OIB 85821130368</item>
      <item>, OIB 75828031048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7D020-7F89-4D31-A4AD-1F54FA58E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1944</properties:Characters>
  <properties:Lines>50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2016-10-14T05:57:00Z</cp:lastPrinted>
  <dcterms:modified xmlns:xsi="http://www.w3.org/2001/XMLSchema-instance" xsi:type="dcterms:W3CDTF">2016-10-14T05:57:00Z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