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0bca" w14:paraId="4d70bc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7093">
        <w:rPr>
          <w:lang w:val="hr-HR"/>
        </w:rPr>
        <w:t>5</w:t>
      </w:r>
      <w:r w:rsidR="00284F06">
        <w:rPr>
          <w:lang w:val="hr-HR"/>
        </w:rPr>
        <w:t>23</w:t>
      </w:r>
      <w:r w:rsidR="00F1709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4C14EC">
        <w:rPr>
          <w:lang w:val="hr-HR"/>
        </w:rPr>
        <w:t xml:space="preserve">GECAN </w:t>
      </w:r>
      <w:r w:rsidR="00A52825">
        <w:rPr>
          <w:lang w:val="hr-HR"/>
        </w:rPr>
        <w:t xml:space="preserve">društvo s ograničenom odgovornošću za </w:t>
      </w:r>
      <w:r w:rsidR="004C14EC">
        <w:rPr>
          <w:lang w:val="hr-HR"/>
        </w:rPr>
        <w:t xml:space="preserve">lov, trgovinu, ugostiteljstvo i promet, Voćin, Trg Marije Voćinske br. 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4C14EC">
        <w:rPr>
          <w:lang w:val="hr-HR"/>
        </w:rPr>
        <w:t>16575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4C14EC">
        <w:rPr>
          <w:lang w:val="hr-HR"/>
        </w:rPr>
        <w:t>85581268669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217B">
        <w:rPr>
          <w:lang w:val="hr-HR"/>
        </w:rPr>
        <w:t>5</w:t>
      </w:r>
      <w:r w:rsidR="004C14EC">
        <w:rPr>
          <w:lang w:val="hr-HR"/>
        </w:rPr>
        <w:t>23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C244C">
        <w:rPr>
          <w:lang w:val="hr-HR"/>
        </w:rPr>
        <w:t>68.569,10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FC244C">
        <w:rPr>
          <w:lang w:val="hr-HR"/>
        </w:rPr>
        <w:t xml:space="preserve">Josip Gecan, Voćin, Trg Marije Voćinske br. 1, </w:t>
      </w:r>
      <w:r w:rsidR="0046217B">
        <w:rPr>
          <w:lang w:val="hr-HR"/>
        </w:rPr>
        <w:t xml:space="preserve">OIB: </w:t>
      </w:r>
      <w:r w:rsidR="00FC244C">
        <w:rPr>
          <w:lang w:val="hr-HR"/>
        </w:rPr>
        <w:t>47433196473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C244C">
        <w:rPr>
          <w:lang w:val="hr-HR"/>
        </w:rPr>
        <w:t>7.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407629">
        <w:rPr>
          <w:lang w:val="hr-HR"/>
        </w:rPr>
        <w:t>7.1.2016.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42A" w:rsidR="00B6642A">
      <w:r>
        <w:separator/>
      </w:r>
    </w:p>
  </w:endnote>
  <w:endnote w:id="0" w:type="continuationSeparator">
    <w:p w:rsidRDefault="00B6642A" w:rsidR="00B66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42A" w:rsidR="00B6642A">
      <w:r>
        <w:separator/>
      </w:r>
    </w:p>
  </w:footnote>
  <w:footnote w:id="0" w:type="continuationSeparator">
    <w:p w:rsidRDefault="00B6642A" w:rsidR="00B664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4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07DB9"/>
    <w:rsid w:val="00020AD1"/>
    <w:rsid w:val="00046BC8"/>
    <w:rsid w:val="000527B0"/>
    <w:rsid w:val="00056888"/>
    <w:rsid w:val="00061220"/>
    <w:rsid w:val="00071E80"/>
    <w:rsid w:val="00080DAD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84F0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54F99"/>
    <w:rsid w:val="00373AF2"/>
    <w:rsid w:val="00380A6A"/>
    <w:rsid w:val="00394610"/>
    <w:rsid w:val="003967C5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5DC0"/>
    <w:rsid w:val="0047725A"/>
    <w:rsid w:val="004B7E8E"/>
    <w:rsid w:val="004C14EC"/>
    <w:rsid w:val="004D07A7"/>
    <w:rsid w:val="004D4755"/>
    <w:rsid w:val="004F67AC"/>
    <w:rsid w:val="00504309"/>
    <w:rsid w:val="0051289C"/>
    <w:rsid w:val="0052619D"/>
    <w:rsid w:val="00585647"/>
    <w:rsid w:val="00594A12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59B1"/>
    <w:rsid w:val="00831DA7"/>
    <w:rsid w:val="00832E31"/>
    <w:rsid w:val="00836226"/>
    <w:rsid w:val="00847DF5"/>
    <w:rsid w:val="00857E06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6642A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B2C89"/>
    <w:rsid w:val="00DC7979"/>
    <w:rsid w:val="00E4147B"/>
    <w:rsid w:val="00E41F11"/>
    <w:rsid w:val="00E44B9F"/>
    <w:rsid w:val="00E469A6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6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6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St-523/2015-2</izvorni_sadrzaj>
    <derivirana_varijabla naziv="DomainObject.Oznaka_1">St-523/2015-2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GECAN društvo s ograničenom odgovornošću za lov, trgovinu, ugostiteljstvo i promet, Voćin</izvorni_sadrzaj>
    <derivirana_varijabla naziv="DomainObject.Predmet.ProtustrankaFormated_1">  GECAN društvo s ograničenom odgovornošću za lov, trgovinu, ugostiteljstvo i promet, Voćin</derivirana_varijabla>
  </DomainObject.Predmet.ProtustrankaFormated>
  <DomainObject.Predmet.ProtustrankaFormatedOIB>
    <izvorni_sadrzaj>  GECAN društvo s ograničenom odgovornošću za lov, trgovinu, ugostiteljstvo i promet, Voćin, OIB 85581268669</izvorni_sadrzaj>
    <derivirana_varijabla naziv="DomainObject.Predmet.ProtustrankaFormatedOIB_1">  GECAN društvo s ograničenom odgovornošću za lov, trgovinu, ugostiteljstvo i promet, Voćin, OIB 85581268669</derivirana_varijabla>
  </DomainObject.Predmet.ProtustrankaFormatedOIB>
  <DomainObject.Predmet.ProtustrankaFormatedWithAdress>
    <izvorni_sadrzaj> GECAN društvo s ograničenom odgovornošću za lov, trgovinu, ugostiteljstvo i promet, Voćin, Trg Marije Voćinske br. 1, 33522 Voćin</izvorni_sadrzaj>
    <derivirana_varijabla naziv="DomainObject.Predmet.ProtustrankaFormatedWithAdress_1"> GECAN društvo s ograničenom odgovornošću za lov, trgovinu, ugostiteljstvo i promet, Voćin, Trg Marije Voćinske br. 1, 33522 Voćin</derivirana_varijabla>
  </DomainObject.Predmet.ProtustrankaFormatedWithAdress>
  <DomainObject.Predmet.ProtustrankaFormatedWithAdressOIB>
    <izvorni_sadrzaj> GECAN društvo s ograničenom odgovornošću za lov, trgovinu, ugostiteljstvo i promet, Voćin, OIB 85581268669, Trg Marije Voćinske br. 1, 33522 Voćin</izvorni_sadrzaj>
    <derivirana_varijabla naziv="DomainObject.Predmet.ProtustrankaFormatedWithAdressOIB_1"> GECAN društvo s ograničenom odgovornošću za lov, trgovinu, ugostiteljstvo i promet, Voćin, OIB 85581268669, Trg Marije Voćinske br. 1, 33522 Voćin</derivirana_varijabla>
  </DomainObject.Predmet.ProtustrankaFormatedWithAdressOIB>
  <DomainObject.Predmet.ProtustrankaWithAdress>
    <izvorni_sadrzaj>GECAN društvo s ograničenom odgovornošću za lov, trgovinu, ugostiteljstvo i promet, Voćin Trg Marije Voćinske br. 1, 33522 Voćin</izvorni_sadrzaj>
    <derivirana_varijabla naziv="DomainObject.Predmet.ProtustrankaWithAdress_1">GECAN društvo s ograničenom odgovornošću za lov, trgovinu, ugostiteljstvo i promet, Voćin Trg Marije Voćinske br. 1, 33522 Voćin</derivirana_varijabla>
  </DomainObject.Predmet.ProtustrankaWithAdress>
  <DomainObject.Predmet.ProtustrankaWithAdressOIB>
    <izvorni_sadrzaj>GECAN društvo s ograničenom odgovornošću za lov, trgovinu, ugostiteljstvo i promet, Voćin, OIB 85581268669, Trg Marije Voćinske br. 1, 33522 Voćin</izvorni_sadrzaj>
    <derivirana_varijabla naziv="DomainObject.Predmet.ProtustrankaWithAdressOIB_1">GECAN društvo s ograničenom odgovornošću za lov, trgovinu, ugostiteljstvo i promet, Voćin, OIB 85581268669, Trg Marije Voćinske br. 1, 33522 Voćin</derivirana_varijabla>
  </DomainObject.Predmet.ProtustrankaWithAdressOIB>
  <DomainObject.Predmet.ProtustrankaNazivFormated>
    <izvorni_sadrzaj>GECAN društvo s ograničenom odgovornošću za lov, trgovinu, ugostiteljstvo i promet, Voćin</izvorni_sadrzaj>
    <derivirana_varijabla naziv="DomainObject.Predmet.ProtustrankaNazivFormated_1">GECAN društvo s ograničenom odgovornošću za lov, trgovinu, ugostiteljstvo i promet, Voćin</derivirana_varijabla>
  </DomainObject.Predmet.ProtustrankaNazivFormated>
  <DomainObject.Predmet.ProtustrankaNazivFormatedOIB>
    <izvorni_sadrzaj>GECAN društvo s ograničenom odgovornošću za lov, trgovinu, ugostiteljstvo i promet, Voćin, OIB 85581268669</izvorni_sadrzaj>
    <derivirana_varijabla naziv="DomainObject.Predmet.ProtustrankaNazivFormatedOIB_1">GECAN društvo s ograničenom odgovornošću za lov, trgovinu, ugostiteljstvo i promet, Voćin, OIB 85581268669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GECAN društvo s ograničenom odgovornošću za lov, trgovinu, ugostiteljstvo i promet, Voćin</item>
    </izvorni_sadrzaj>
    <derivirana_varijabla naziv="DomainObject.Predmet.ProtuStrankaListFormated_1">
      <item>GECAN društvo s ograničenom odgovornošću za lov, trgovinu, ugostiteljstvo i promet, Voćin</item>
    </derivirana_varijabla>
  </DomainObject.Predmet.ProtuStrankaListFormated>
  <DomainObject.Predmet.ProtuStrankaListFormatedOIB>
    <izvorni_sadrzaj>
      <item>GECAN društvo s ograničenom odgovornošću za lov, trgovinu, ugostiteljstvo i promet, Voćin, OIB 85581268669</item>
    </izvorni_sadrzaj>
    <derivirana_varijabla naziv="DomainObject.Predmet.ProtuStrankaListFormatedOIB_1">
      <item>GECAN društvo s ograničenom odgovornošću za lov, trgovinu, ugostiteljstvo i promet, Voćin, OIB 85581268669</item>
    </derivirana_varijabla>
  </DomainObject.Predmet.ProtuStrankaListFormatedOIB>
  <DomainObject.Predmet.ProtuStrankaListFormatedWithAdress>
    <izvorni_sadrzaj>
      <item>GECAN društvo s ograničenom odgovornošću za lov, trgovinu, ugostiteljstvo i promet, Voćin, Trg Marije Voćinske br. 1, 33522 Voćin</item>
    </izvorni_sadrzaj>
    <derivirana_varijabla naziv="DomainObject.Predmet.ProtuStrankaListFormatedWithAdress_1">
      <item>GECAN društvo s ograničenom odgovornošću za lov, trgovinu, ugostiteljstvo i promet, Voćin, Trg Marije Voćinske br. 1, 33522 Voćin</item>
    </derivirana_varijabla>
  </DomainObject.Predmet.ProtuStrankaListFormatedWithAdress>
  <DomainObject.Predmet.ProtuStrankaListFormatedWithAdressOIB>
    <izvorni_sadrzaj>
      <item>GECAN društvo s ograničenom odgovornošću za lov, trgovinu, ugostiteljstvo i promet, Voćin, OIB 85581268669, Trg Marije Voćinske br. 1, 33522 Voćin</item>
    </izvorni_sadrzaj>
    <derivirana_varijabla naziv="DomainObject.Predmet.ProtuStrankaListFormatedWithAdressOIB_1">
      <item>GECAN društvo s ograničenom odgovornošću za lov, trgovinu, ugostiteljstvo i promet, Voćin, OIB 85581268669, Trg Marije Voćinske br. 1, 33522 Voćin</item>
    </derivirana_varijabla>
  </DomainObject.Predmet.ProtuStrankaListFormatedWithAdressOIB>
  <DomainObject.Predmet.ProtuStrankaListNazivFormated>
    <izvorni_sadrzaj>
      <item>GECAN društvo s ograničenom odgovornošću za lov, trgovinu, ugostiteljstvo i promet, Voćin</item>
    </izvorni_sadrzaj>
    <derivirana_varijabla naziv="DomainObject.Predmet.ProtuStrankaListNazivFormated_1">
      <item>GECAN društvo s ograničenom odgovornošću za lov, trgovinu, ugostiteljstvo i promet, Voćin</item>
    </derivirana_varijabla>
  </DomainObject.Predmet.ProtuStrankaListNazivFormated>
  <DomainObject.Predmet.ProtuStrankaListNazivFormatedOIB>
    <izvorni_sadrzaj>
      <item>GECAN društvo s ograničenom odgovornošću za lov, trgovinu, ugostiteljstvo i promet, Voćin, OIB 85581268669</item>
    </izvorni_sadrzaj>
    <derivirana_varijabla naziv="DomainObject.Predmet.ProtuStrankaListNazivFormatedOIB_1">
      <item>GECAN društvo s ograničenom odgovornošću za lov, trgovinu, ugostiteljstvo i promet, Voćin, OIB 85581268669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St-523/2015-2</izvorni_sadrzaj>
    <derivirana_varijabla naziv="DomainObject.PoslovniBrojDokumenta_1">St-523/2015-2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GECAN društvo s ograničenom odgovornošću za lov, trgovinu, ugostiteljstvo i promet, Voćin</izvorni_sadrzaj>
    <derivirana_varijabla naziv="DomainObject.Predmet.ProtustrankaIDrugi_1">GECAN društvo s ograničenom odgovornošću za lov, trgovinu, ugostiteljstvo i promet,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GECAN društvo s ograničenom odgovornošću za lov, trgovinu, ugostiteljstvo i promet, Voćin, OIB 85581268669, Trg Marije Voćinske br. 1, 33522 Voćin</izvorni_sadrzaj>
    <derivirana_varijabla naziv="DomainObject.Predmet.ProtustrankaIDrugiAdressOIB_1">GECAN društvo s ograničenom odgovornošću za lov, trgovinu, ugostiteljstvo i promet, Voćin, OIB 85581268669, Trg Marije Voćinske br. 1,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GECAN društvo s ograničenom odgovornošću za lov, trgovinu, ugostiteljstvo i promet, Voćin</item>
    </izvorni_sadrzaj>
    <derivirana_varijabla naziv="DomainObject.Predmet.SudioniciListNaziv_1">
      <item>FINA, RC ZAGREB, Podružnica Bjelovar</item>
      <item>GECAN društvo s ograničenom odgovornošću za lov, trgovinu, ugostiteljstvo i promet, Voćin</item>
    </derivirana_varijabla>
  </DomainObject.Predmet.SudioniciListNaziv>
  <DomainObject.Predmet.SudioniciListAdressOIB>
    <izvorni_sadrzaj>
      <item>FINA, RC ZAGREB, Podružnica Bjelovar, OIB 85821130368, F. Supila 4,43000 Bjelovar</item>
      <item>GECAN društvo s ograničenom odgovornošću za lov, trgovinu, ugostiteljstvo i promet, Voćin, OIB 85581268669, Trg Marije Voćinske br. 1,33522 Voćin</item>
    </izvorni_sadrzaj>
    <derivirana_varijabla naziv="DomainObject.Predmet.SudioniciListAdressOIB_1">
      <item>FINA, RC ZAGREB, Podružnica Bjelovar, OIB 85821130368, F. Supila 4,43000 Bjelovar</item>
      <item>GECAN društvo s ograničenom odgovornošću za lov, trgovinu, ugostiteljstvo i promet, Voćin, OIB 85581268669, Trg Marije Voćinske br. 1,33522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85581268669</item>
    </izvorni_sadrzaj>
    <derivirana_varijabla naziv="DomainObject.Predmet.SudioniciListNazivOIB_1">
      <item>, OIB 85821130368</item>
      <item>, OIB 85581268669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1758</properties:Characters>
  <properties:Lines>48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2016-01-07T08:21:00Z</dcterms:created>
  <dc:creator>ssabljic</dc:creator>
  <cp:lastModifiedBy>Suzana Sabljić</cp:lastModifiedBy>
  <cp:lastPrinted>2015-12-28T08:07:00Z</cp:lastPrinted>
  <dcterms:modified xmlns:xsi="http://www.w3.org/2001/XMLSchema-instance" xsi:type="dcterms:W3CDTF">2016-01-07T08:40:00Z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