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707c" w14:paraId="1a1707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11432" w:rsidP="00A167C6" w:rsidR="00EC159D">
      <w:pPr>
        <w:pStyle w:val="Bezproreda"/>
      </w:pPr>
      <w:r>
        <w:tab/>
      </w:r>
      <w:r w:rsidR="00EC6CD3">
        <w:tab/>
      </w:r>
      <w:r w:rsidR="00EC6CD3">
        <w:tab/>
      </w:r>
      <w:r w:rsidR="00EC6CD3">
        <w:tab/>
      </w:r>
      <w:r w:rsidR="00EC6CD3">
        <w:tab/>
      </w:r>
      <w:r w:rsidR="00EC6CD3">
        <w:tab/>
      </w:r>
      <w:r w:rsidR="00EC6CD3">
        <w:tab/>
      </w:r>
      <w:r w:rsidR="00EC6CD3">
        <w:tab/>
      </w:r>
      <w:r w:rsidR="00EC6CD3">
        <w:tab/>
        <w:t xml:space="preserve">               70 St-522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EC6CD3">
        <w:t xml:space="preserve"> </w:t>
      </w:r>
      <w:r w:rsidR="00EC6CD3" w:rsidRPr="00EC6CD3">
        <w:t>PROMISSUM VICTUS  d.o.o.</w:t>
      </w:r>
      <w:r w:rsidR="00EC6CD3">
        <w:t xml:space="preserve"> OIB: </w:t>
      </w:r>
      <w:r w:rsidR="00EC6CD3" w:rsidRPr="00EC6CD3">
        <w:t>94310536158</w:t>
      </w:r>
      <w:r w:rsidR="00EC6CD3">
        <w:t>, MBS:</w:t>
      </w:r>
      <w:r w:rsidR="00EC6CD3" w:rsidRPr="00EC6CD3">
        <w:t xml:space="preserve"> 080701604</w:t>
      </w:r>
      <w:r w:rsidR="00EC6CD3">
        <w:t xml:space="preserve"> iz Zagreba, Vrbik 33a </w:t>
      </w:r>
      <w:r w:rsidR="009D4469">
        <w:t xml:space="preserve">, </w:t>
      </w:r>
      <w:r w:rsidR="007C052C">
        <w:t xml:space="preserve">dana </w:t>
      </w:r>
      <w:r w:rsidR="00EC6CD3">
        <w:t>20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D4469" w:rsidRPr="009D4469">
        <w:t xml:space="preserve"> </w:t>
      </w:r>
      <w:r w:rsidR="00EC6CD3" w:rsidRPr="00EC6CD3">
        <w:t xml:space="preserve">PROMISSUM VICTUS  d.o.o. OIB: 94310536158, MBS: 080701604 iz Zagreba, Vrbik 33a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EC6CD3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DA6A95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EC6CD3">
        <w:t xml:space="preserve"> </w:t>
      </w:r>
      <w:r w:rsidR="00EC6CD3" w:rsidRPr="00EC6CD3">
        <w:t>PROMISSUM VICTUS  d.o.o. OIB: 94310536158, MBS: 080701604 iz Zagreba, Vrbik 33a</w:t>
      </w:r>
      <w:r w:rsidR="00EC6CD3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EC6CD3">
        <w:t>, 20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6E4" w:rsidP="00DF43CB" w:rsidR="00B926E4">
      <w:pPr>
        <w:spacing w:lineRule="auto" w:line="240" w:after="0"/>
      </w:pPr>
      <w:r>
        <w:separator/>
      </w:r>
    </w:p>
  </w:endnote>
  <w:endnote w:id="0" w:type="continuationSeparator">
    <w:p w:rsidRDefault="00B926E4" w:rsidP="00DF43CB" w:rsidR="00B926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6E4" w:rsidP="00DF43CB" w:rsidR="00B926E4">
      <w:pPr>
        <w:spacing w:lineRule="auto" w:line="240" w:after="0"/>
      </w:pPr>
      <w:r>
        <w:separator/>
      </w:r>
    </w:p>
  </w:footnote>
  <w:footnote w:id="0" w:type="continuationSeparator">
    <w:p w:rsidRDefault="00B926E4" w:rsidP="00DF43CB" w:rsidR="00B926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A17C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C6CD3">
          <w:t>70.St-522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565E1"/>
    <w:rsid w:val="001A17C8"/>
    <w:rsid w:val="00236046"/>
    <w:rsid w:val="00254CEC"/>
    <w:rsid w:val="002F4E4F"/>
    <w:rsid w:val="003054CA"/>
    <w:rsid w:val="00345C9C"/>
    <w:rsid w:val="003A1FB9"/>
    <w:rsid w:val="0045323B"/>
    <w:rsid w:val="004A58E7"/>
    <w:rsid w:val="00561B14"/>
    <w:rsid w:val="0062520A"/>
    <w:rsid w:val="006E1039"/>
    <w:rsid w:val="006E4E2E"/>
    <w:rsid w:val="007C052C"/>
    <w:rsid w:val="008415E8"/>
    <w:rsid w:val="0092290B"/>
    <w:rsid w:val="009C1F6F"/>
    <w:rsid w:val="009D4469"/>
    <w:rsid w:val="00A01C56"/>
    <w:rsid w:val="00A167C6"/>
    <w:rsid w:val="00A62139"/>
    <w:rsid w:val="00B926E4"/>
    <w:rsid w:val="00B95F85"/>
    <w:rsid w:val="00C40A68"/>
    <w:rsid w:val="00C92070"/>
    <w:rsid w:val="00D11432"/>
    <w:rsid w:val="00D52F94"/>
    <w:rsid w:val="00D574B1"/>
    <w:rsid w:val="00DA6A95"/>
    <w:rsid w:val="00DE2C63"/>
    <w:rsid w:val="00DF43CB"/>
    <w:rsid w:val="00EC159D"/>
    <w:rsid w:val="00EC6CD3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A1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7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7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7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7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A1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7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7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7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7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PROMISSUM VICTUS  d.o.o.</izvorni_sadrzaj>
    <derivirana_varijabla naziv="DomainObject.Predmet.ProtustrankaFormated_1">  PROMISSUM VICTUS  d.o.o.</derivirana_varijabla>
  </DomainObject.Predmet.ProtustrankaFormated>
  <DomainObject.Predmet.ProtustrankaFormatedOIB>
    <izvorni_sadrzaj>  PROMISSUM VICTUS  d.o.o., OIB 94310536158</izvorni_sadrzaj>
    <derivirana_varijabla naziv="DomainObject.Predmet.ProtustrankaFormatedOIB_1">  PROMISSUM VICTUS  d.o.o., OIB 94310536158</derivirana_varijabla>
  </DomainObject.Predmet.ProtustrankaFormatedOIB>
  <DomainObject.Predmet.ProtustrankaFormatedWithAdress>
    <izvorni_sadrzaj> PROMISSUM VICTUS  d.o.o., Vrbik 33a, 10000 Zagreb</izvorni_sadrzaj>
    <derivirana_varijabla naziv="DomainObject.Predmet.ProtustrankaFormatedWithAdress_1"> PROMISSUM VICTUS  d.o.o., Vrbik 33a, 10000 Zagreb</derivirana_varijabla>
  </DomainObject.Predmet.ProtustrankaFormatedWithAdress>
  <DomainObject.Predmet.ProtustrankaFormatedWithAdressOIB>
    <izvorni_sadrzaj> PROMISSUM VICTUS  d.o.o., OIB 94310536158, Vrbik 33a, 10000 Zagreb</izvorni_sadrzaj>
    <derivirana_varijabla naziv="DomainObject.Predmet.ProtustrankaFormatedWithAdressOIB_1"> PROMISSUM VICTUS  d.o.o., OIB 94310536158, Vrbik 33a, 10000 Zagreb</derivirana_varijabla>
  </DomainObject.Predmet.ProtustrankaFormatedWithAdressOIB>
  <DomainObject.Predmet.ProtustrankaWithAdress>
    <izvorni_sadrzaj>PROMISSUM VICTUS  d.o.o. Vrbik 33a, 10000 Zagreb</izvorni_sadrzaj>
    <derivirana_varijabla naziv="DomainObject.Predmet.ProtustrankaWithAdress_1">PROMISSUM VICTUS  d.o.o. Vrbik 33a, 10000 Zagreb</derivirana_varijabla>
  </DomainObject.Predmet.ProtustrankaWithAdress>
  <DomainObject.Predmet.ProtustrankaWithAdressOIB>
    <izvorni_sadrzaj>PROMISSUM VICTUS  d.o.o., OIB 94310536158, Vrbik 33a, 10000 Zagreb</izvorni_sadrzaj>
    <derivirana_varijabla naziv="DomainObject.Predmet.ProtustrankaWithAdressOIB_1">PROMISSUM VICTUS  d.o.o., OIB 94310536158, Vrbik 33a, 10000 Zagreb</derivirana_varijabla>
  </DomainObject.Predmet.ProtustrankaWithAdressOIB>
  <DomainObject.Predmet.ProtustrankaNazivFormated>
    <izvorni_sadrzaj>PROMISSUM VICTUS  d.o.o.</izvorni_sadrzaj>
    <derivirana_varijabla naziv="DomainObject.Predmet.ProtustrankaNazivFormated_1">PROMISSUM VICTUS  d.o.o.</derivirana_varijabla>
  </DomainObject.Predmet.ProtustrankaNazivFormated>
  <DomainObject.Predmet.ProtustrankaNazivFormatedOIB>
    <izvorni_sadrzaj>PROMISSUM VICTUS  d.o.o., OIB 94310536158</izvorni_sadrzaj>
    <derivirana_varijabla naziv="DomainObject.Predmet.ProtustrankaNazivFormatedOIB_1">PROMISSUM VICTUS  d.o.o., OIB 94310536158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PROMISSUM VICTUS  d.o.o.</item>
    </izvorni_sadrzaj>
    <derivirana_varijabla naziv="DomainObject.Predmet.ProtuStrankaListFormated_1">
      <item>PROMISSUM VICTUS  d.o.o.</item>
    </derivirana_varijabla>
  </DomainObject.Predmet.ProtuStrankaListFormated>
  <DomainObject.Predmet.ProtuStrankaListFormatedOIB>
    <izvorni_sadrzaj>
      <item>PROMISSUM VICTUS  d.o.o., OIB 94310536158</item>
    </izvorni_sadrzaj>
    <derivirana_varijabla naziv="DomainObject.Predmet.ProtuStrankaListFormatedOIB_1">
      <item>PROMISSUM VICTUS  d.o.o., OIB 94310536158</item>
    </derivirana_varijabla>
  </DomainObject.Predmet.ProtuStrankaListFormatedOIB>
  <DomainObject.Predmet.ProtuStrankaListFormatedWithAdress>
    <izvorni_sadrzaj>
      <item>PROMISSUM VICTUS  d.o.o., Vrbik 33a, 10000 Zagreb</item>
    </izvorni_sadrzaj>
    <derivirana_varijabla naziv="DomainObject.Predmet.ProtuStrankaListFormatedWithAdress_1">
      <item>PROMISSUM VICTUS  d.o.o., Vrbik 33a, 10000 Zagreb</item>
    </derivirana_varijabla>
  </DomainObject.Predmet.ProtuStrankaListFormatedWithAdress>
  <DomainObject.Predmet.ProtuStrankaListFormatedWithAdressOIB>
    <izvorni_sadrzaj>
      <item>PROMISSUM VICTUS  d.o.o., OIB 94310536158, Vrbik 33a, 10000 Zagreb</item>
    </izvorni_sadrzaj>
    <derivirana_varijabla naziv="DomainObject.Predmet.ProtuStrankaListFormatedWithAdressOIB_1">
      <item>PROMISSUM VICTUS  d.o.o., OIB 94310536158, Vrbik 33a, 10000 Zagreb</item>
    </derivirana_varijabla>
  </DomainObject.Predmet.ProtuStrankaListFormatedWithAdressOIB>
  <DomainObject.Predmet.ProtuStrankaListNazivFormated>
    <izvorni_sadrzaj>
      <item>PROMISSUM VICTUS  d.o.o.</item>
    </izvorni_sadrzaj>
    <derivirana_varijabla naziv="DomainObject.Predmet.ProtuStrankaListNazivFormated_1">
      <item>PROMISSUM VICTUS  d.o.o.</item>
    </derivirana_varijabla>
  </DomainObject.Predmet.ProtuStrankaListNazivFormated>
  <DomainObject.Predmet.ProtuStrankaListNazivFormatedOIB>
    <izvorni_sadrzaj>
      <item>PROMISSUM VICTUS  d.o.o., OIB 94310536158</item>
    </izvorni_sadrzaj>
    <derivirana_varijabla naziv="DomainObject.Predmet.ProtuStrankaListNazivFormatedOIB_1">
      <item>PROMISSUM VICTUS  d.o.o., OIB 94310536158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PROMISSUM VICTUS  d.o.o.</izvorni_sadrzaj>
    <derivirana_varijabla naziv="DomainObject.Predmet.ProtustrankaIDrugi_1">PROMISSUM VICTUS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PROMISSUM VICTUS  d.o.o., OIB 94310536158, Vrbik 33a, 10000 Zagreb</izvorni_sadrzaj>
    <derivirana_varijabla naziv="DomainObject.Predmet.ProtustrankaIDrugiAdressOIB_1">PROMISSUM VICTUS  d.o.o., OIB 94310536158, Vrbik 33a,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PROMISSUM VICTUS  d.o.o.</item>
    </izvorni_sadrzaj>
    <derivirana_varijabla naziv="DomainObject.Predmet.SudioniciListNaziv_1">
      <item>FINA Regionalni centar Zagreb</item>
      <item>PROMISSUM VICTUS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PROMISSUM VICTUS  d.o.o., OIB 94310536158, Vrbik 33a,10000 Zagreb</item>
    </izvorni_sadrzaj>
    <derivirana_varijabla naziv="DomainObject.Predmet.SudioniciListAdressOIB_1">
      <item>FINA Regionalni centar Zagreb, OIB 85821130368, Trg svibanjskih žrtava 1995. br. 1,10000 Zagreb</item>
      <item>PROMISSUM VICTUS  d.o.o., OIB 94310536158, Vrbik 33a,10000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94310536158</item>
    </izvorni_sadrzaj>
    <derivirana_varijabla naziv="DomainObject.Predmet.SudioniciListNazivOIB_1">
      <item>, OIB 85821130368</item>
      <item>, OIB 94310536158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2016-01-22T07:07:00Z</dcterms:created>
  <dc:creator>Maja Jurovicki</dc:creator>
  <cp:lastModifiedBy>Melanija Krilčić</cp:lastModifiedBy>
  <cp:lastPrinted>2016-01-22T07:22:00Z</cp:lastPrinted>
  <dcterms:modified xmlns:xsi="http://www.w3.org/2001/XMLSchema-instance" xsi:type="dcterms:W3CDTF">2016-01-22T07:22:00Z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