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9448" w14:paraId="5e29448" w:rsidRDefault="003E0127" w:rsidP="003E0127" w:rsidR="003E0127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127" w:rsidP="003E0127" w:rsidR="003E0127">
      <w:pPr>
        <w:spacing w:after="0"/>
      </w:pPr>
      <w:r>
        <w:t xml:space="preserve">         REPUBLIKA HRVATSKA</w:t>
      </w:r>
    </w:p>
    <w:p w:rsidRDefault="003E0127" w:rsidP="003E0127" w:rsidR="003E0127">
      <w:pPr>
        <w:spacing w:after="0"/>
      </w:pPr>
      <w:r>
        <w:t xml:space="preserve"> TRGOVAČKI SUD U VARAŽDINU</w:t>
      </w:r>
    </w:p>
    <w:p w:rsidRDefault="003E0127" w:rsidP="003E0127" w:rsidR="003E0127">
      <w:pPr>
        <w:spacing w:after="0"/>
        <w:ind w:firstLine="720"/>
      </w:pPr>
      <w:r>
        <w:t xml:space="preserve">         B. Radić 2</w:t>
      </w:r>
    </w:p>
    <w:p w:rsidRDefault="003E0127" w:rsidP="003E0127" w:rsidR="003E0127">
      <w:pPr>
        <w:spacing w:after="0"/>
        <w:jc w:val="center"/>
      </w:pPr>
    </w:p>
    <w:p w:rsidRDefault="003E0127" w:rsidP="003E0127" w:rsidR="003E0127">
      <w:pPr>
        <w:spacing w:after="0"/>
        <w:jc w:val="center"/>
      </w:pPr>
    </w:p>
    <w:p w:rsidRDefault="003E0127" w:rsidP="003E0127" w:rsidR="003E0127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BETONARA I ŠLJUNČARA 'TRUGA' d.o.o., OIB: 23722684797, sa sjedištem u Rade </w:t>
      </w:r>
      <w:proofErr w:type="spellStart"/>
      <w:r>
        <w:t>Konačara</w:t>
      </w:r>
      <w:proofErr w:type="spellEnd"/>
      <w:r>
        <w:t xml:space="preserve"> 63, 40315 Mursko Središće, dana 6. studenog 2015. godine, temeljem čl. 430. Stečajnog zakona ("Narodne novine" 71/15, u daljnjem tekstu SZ) objavljuje slijedeći</w:t>
      </w:r>
    </w:p>
    <w:p w:rsidRDefault="003E0127" w:rsidP="003E0127" w:rsidR="003E0127">
      <w:pPr>
        <w:spacing w:after="0"/>
        <w:jc w:val="both"/>
      </w:pPr>
    </w:p>
    <w:p w:rsidRDefault="003E0127" w:rsidP="003E0127" w:rsidR="003E012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E0127" w:rsidP="003E0127" w:rsidR="003E0127">
      <w:pPr>
        <w:spacing w:after="0"/>
        <w:jc w:val="both"/>
      </w:pPr>
    </w:p>
    <w:p w:rsidRDefault="003E0127" w:rsidP="003E0127" w:rsidR="003E0127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BETONARA I ŠLJUNČARA 'TRUGA' d.o.o., OIB: 23722684797, sa sjedištem u Rade </w:t>
      </w:r>
      <w:proofErr w:type="spellStart"/>
      <w:r>
        <w:t>Konačara</w:t>
      </w:r>
      <w:proofErr w:type="spellEnd"/>
      <w:r>
        <w:t xml:space="preserve"> 63, 40315 Mursko Središće, iznosi 341.658,46 kn.</w:t>
      </w:r>
    </w:p>
    <w:p w:rsidRDefault="003E0127" w:rsidP="003E0127" w:rsidR="003E0127">
      <w:pPr>
        <w:spacing w:after="0"/>
        <w:jc w:val="both"/>
      </w:pPr>
    </w:p>
    <w:p w:rsidRDefault="003E0127" w:rsidP="003E0127" w:rsidR="003E0127">
      <w:pPr>
        <w:spacing w:after="0"/>
        <w:jc w:val="both"/>
      </w:pPr>
      <w:r>
        <w:tab/>
        <w:t xml:space="preserve">II/ Poziva se direktor dužnika Ivan Vuri, OIB: 97679002980, Mursko Središće, </w:t>
      </w:r>
      <w:bookmarkStart w:name="_GoBack" w:id="0"/>
      <w:bookmarkEnd w:id="0"/>
      <w:r>
        <w:t xml:space="preserve">Rade Končara 63,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0127" w:rsidP="003E0127" w:rsidR="003E0127">
      <w:pPr>
        <w:spacing w:after="0"/>
        <w:jc w:val="both"/>
      </w:pPr>
    </w:p>
    <w:p w:rsidRDefault="003E0127" w:rsidP="003E0127" w:rsidR="003E0127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E0127" w:rsidP="003E0127" w:rsidR="003E0127">
      <w:pPr>
        <w:spacing w:after="0"/>
        <w:jc w:val="both"/>
      </w:pPr>
    </w:p>
    <w:p w:rsidRDefault="003E0127" w:rsidP="003E0127" w:rsidR="003E012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E0127" w:rsidP="003E0127" w:rsidR="003E0127">
      <w:pPr>
        <w:spacing w:after="0"/>
        <w:ind w:firstLine="720"/>
        <w:jc w:val="both"/>
      </w:pPr>
    </w:p>
    <w:p w:rsidRDefault="003E0127" w:rsidP="003E0127" w:rsidR="003E0127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3E0127" w:rsidP="003E0127" w:rsidR="003E0127">
      <w:pPr>
        <w:spacing w:after="0"/>
        <w:jc w:val="both"/>
      </w:pPr>
    </w:p>
    <w:p w:rsidRDefault="003E0127" w:rsidP="003E0127" w:rsidR="003E0127">
      <w:pPr>
        <w:spacing w:after="0"/>
        <w:jc w:val="both"/>
      </w:pPr>
    </w:p>
    <w:p w:rsidRDefault="003E0127" w:rsidP="003E0127" w:rsidR="003E0127">
      <w:pPr>
        <w:spacing w:after="0"/>
        <w:jc w:val="both"/>
      </w:pPr>
    </w:p>
    <w:p w:rsidRDefault="003E0127" w:rsidP="003E0127" w:rsidR="003E0127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3E0127" w:rsidP="003E0127" w:rsidR="003E0127">
      <w:pPr>
        <w:spacing w:after="0"/>
        <w:outlineLvl w:val="0"/>
      </w:pPr>
    </w:p>
    <w:p w:rsidRDefault="003E0127" w:rsidP="003E0127" w:rsidR="003E0127">
      <w:pPr>
        <w:spacing w:after="0"/>
        <w:jc w:val="center"/>
        <w:outlineLvl w:val="0"/>
      </w:pPr>
    </w:p>
    <w:p w:rsidRDefault="003E0127" w:rsidP="003E0127" w:rsidR="003E0127">
      <w:pPr>
        <w:spacing w:after="0"/>
        <w:jc w:val="center"/>
        <w:outlineLvl w:val="0"/>
      </w:pPr>
      <w:r>
        <w:t>Obrazloženje</w:t>
      </w:r>
    </w:p>
    <w:p w:rsidRDefault="003E0127" w:rsidP="003E0127" w:rsidR="003E0127">
      <w:pPr>
        <w:spacing w:after="0"/>
        <w:outlineLvl w:val="0"/>
      </w:pPr>
    </w:p>
    <w:p w:rsidRDefault="003E0127" w:rsidP="003E0127" w:rsidR="003E0127">
      <w:pPr>
        <w:spacing w:after="0"/>
        <w:jc w:val="both"/>
        <w:outlineLvl w:val="0"/>
      </w:pPr>
      <w:r>
        <w:tab/>
        <w:t xml:space="preserve">Dana 29. listopada 2015.godine,  predlagatelj Financijska agencija, Regionalni centar Zagreb Podružnica Varaždin, podnio je prijedlog  za otvaranje stečajnog postupka nad dužnikom BETONARA I ŠLJUNČARA 'TRUGA' d.o.o., OIB: 23722684797, sa sjedištem u Rade </w:t>
      </w:r>
      <w:proofErr w:type="spellStart"/>
      <w:r>
        <w:t>Konačara</w:t>
      </w:r>
      <w:proofErr w:type="spellEnd"/>
      <w:r>
        <w:t xml:space="preserve"> 63, 40315 Mursko Središće, navodeći da dužnik na dan 27. listopada 2015. u Očevidniku redoslijeda osnova za plaćanje ima evidentirane neizvršene osnove za plaćanje u ukupnom iznosu od 341.658,46 kn te da dužnik nema zaposlenih.</w:t>
      </w:r>
    </w:p>
    <w:p w:rsidRDefault="003E0127" w:rsidP="003E0127" w:rsidR="003E0127">
      <w:pPr>
        <w:spacing w:after="0"/>
        <w:jc w:val="both"/>
        <w:outlineLvl w:val="0"/>
      </w:pPr>
    </w:p>
    <w:p w:rsidRDefault="003E0127" w:rsidP="003E0127" w:rsidR="003E012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E0127" w:rsidP="003E0127" w:rsidR="003E0127">
      <w:pPr>
        <w:spacing w:after="0"/>
        <w:jc w:val="both"/>
        <w:outlineLvl w:val="0"/>
      </w:pPr>
    </w:p>
    <w:p w:rsidRDefault="003E0127" w:rsidP="003E0127" w:rsidR="003E0127">
      <w:pPr>
        <w:spacing w:after="0"/>
        <w:jc w:val="center"/>
        <w:outlineLvl w:val="0"/>
      </w:pPr>
    </w:p>
    <w:p w:rsidRDefault="003E0127" w:rsidP="003E0127" w:rsidR="003E0127">
      <w:pPr>
        <w:spacing w:after="0"/>
        <w:jc w:val="center"/>
        <w:outlineLvl w:val="0"/>
      </w:pPr>
      <w:r>
        <w:t>U Varaždinu, 6. studenog 2015. godine</w:t>
      </w:r>
    </w:p>
    <w:p w:rsidRDefault="003E0127" w:rsidP="003E0127" w:rsidR="003E0127">
      <w:pPr>
        <w:spacing w:after="0"/>
        <w:jc w:val="center"/>
        <w:outlineLvl w:val="0"/>
      </w:pPr>
    </w:p>
    <w:p w:rsidRDefault="003E0127" w:rsidP="003E0127" w:rsidR="003E012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E0127" w:rsidP="003E0127" w:rsidR="003E0127">
      <w:pPr>
        <w:spacing w:after="0"/>
        <w:jc w:val="center"/>
        <w:outlineLvl w:val="0"/>
      </w:pPr>
    </w:p>
    <w:p w:rsidRDefault="003E0127" w:rsidP="003E0127" w:rsidR="003E0127">
      <w:pPr>
        <w:spacing w:after="0"/>
        <w:ind w:firstLine="720" w:left="3600"/>
        <w:jc w:val="center"/>
        <w:outlineLvl w:val="0"/>
      </w:pPr>
      <w:r>
        <w:t>STEČAJNI SUDAC:</w:t>
      </w:r>
    </w:p>
    <w:p w:rsidRDefault="003E0127" w:rsidP="003E0127" w:rsidR="003E0127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proofErr w:type="spellEnd"/>
    </w:p>
    <w:p w:rsidRDefault="003E0127" w:rsidP="003E0127" w:rsidR="003E0127">
      <w:pPr>
        <w:spacing w:after="0"/>
        <w:ind w:firstLine="720" w:left="3600"/>
        <w:jc w:val="center"/>
        <w:outlineLvl w:val="0"/>
      </w:pPr>
    </w:p>
    <w:p w:rsidRDefault="003E0127" w:rsidP="003E0127" w:rsidR="003E0127">
      <w:pPr>
        <w:spacing w:after="0"/>
        <w:outlineLvl w:val="0"/>
      </w:pPr>
    </w:p>
    <w:p w:rsidRDefault="003E0127" w:rsidP="003E0127" w:rsidR="003E0127">
      <w:pPr>
        <w:spacing w:after="0"/>
        <w:outlineLvl w:val="0"/>
      </w:pPr>
    </w:p>
    <w:p w:rsidRDefault="003E0127" w:rsidP="003E0127" w:rsidR="003E0127">
      <w:pPr>
        <w:spacing w:after="0"/>
        <w:outlineLvl w:val="0"/>
      </w:pPr>
    </w:p>
    <w:p w:rsidRDefault="003E0127" w:rsidP="003E0127" w:rsidR="003E0127">
      <w:pPr>
        <w:spacing w:after="0"/>
        <w:outlineLvl w:val="0"/>
      </w:pPr>
    </w:p>
    <w:p w:rsidRDefault="003E0127" w:rsidP="003E0127" w:rsidR="003E0127">
      <w:pPr>
        <w:spacing w:after="0"/>
        <w:outlineLvl w:val="0"/>
      </w:pPr>
      <w:r>
        <w:t>DNA:</w:t>
      </w:r>
    </w:p>
    <w:p w:rsidRDefault="003E0127" w:rsidP="003E0127" w:rsidR="003E0127">
      <w:pPr>
        <w:spacing w:after="0"/>
        <w:outlineLvl w:val="0"/>
      </w:pPr>
      <w:r>
        <w:t>- e-Oglasna ploča suda</w:t>
      </w:r>
    </w:p>
    <w:p w:rsidRDefault="00AE649C" w:rsidP="003E0127" w:rsidR="00AE649C" w:rsidRPr="00B76F3C">
      <w:pPr>
        <w:pStyle w:val="Naslov3"/>
        <w:numPr>
          <w:ilvl w:val="0"/>
          <w:numId w:val="0"/>
        </w:numPr>
      </w:pPr>
    </w:p>
    <w:p w:rsidRDefault="005E7B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E012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127" w:rsidP="003E0127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Poslovni broj: 6 St-308/15-4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127" w:rsidR="003E0127">
    <w:pPr>
      <w:pStyle w:val="Zaglavlje"/>
    </w:pPr>
    <w:r>
      <w:t>Poslovni broj: 6 St-305/15-4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1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BE6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65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St-308/2015-4</izvorni_sadrzaj>
    <derivirana_varijabla naziv="DomainObject.Oznaka_1">St-308/2015-4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BETONARA I ŠLJUNČARA TRUGA društvo s ograničenom odgovornošću za proizvodnju</izvorni_sadrzaj>
    <derivirana_varijabla naziv="DomainObject.Predmet.ProtustrankaFormated_1">  BETONARA I ŠLJUNČARA TRUGA društvo s ograničenom odgovornošću za proizvodnju</derivirana_varijabla>
  </DomainObject.Predmet.ProtustrankaFormated>
  <DomainObject.Predmet.ProtustrankaFormatedOIB>
    <izvorni_sadrzaj>  BETONARA I ŠLJUNČARA TRUGA društvo s ograničenom odgovornošću za proizvodnju, OIB 23722684797</izvorni_sadrzaj>
    <derivirana_varijabla naziv="DomainObject.Predmet.ProtustrankaFormatedOIB_1">  BETONARA I ŠLJUNČARA TRUGA društvo s ograničenom odgovornošću za proizvodnju, OIB 23722684797</derivirana_varijabla>
  </DomainObject.Predmet.ProtustrankaFormatedOIB>
  <DomainObject.Predmet.ProtustrankaFormatedWithAdress>
    <izvorni_sadrzaj> BETONARA I ŠLJUNČARA TRUGA društvo s ograničenom odgovornošću za proizvodnju, Rade Končara 63, 40315 Mursko Središće</izvorni_sadrzaj>
    <derivirana_varijabla naziv="DomainObject.Predmet.ProtustrankaFormatedWithAdress_1"> BETONARA I ŠLJUNČARA TRUGA društvo s ograničenom odgovornošću za proizvodnju, Rade Končara 63, 40315 Mursko Središće</derivirana_varijabla>
  </DomainObject.Predmet.ProtustrankaFormatedWithAdress>
  <DomainObject.Predmet.ProtustrankaFormatedWithAdressOIB>
    <izvorni_sadrzaj> BETONARA I ŠLJUNČARA TRUGA društvo s ograničenom odgovornošću za proizvodnju, OIB 23722684797, Rade Končara 63, 40315 Mursko Središće</izvorni_sadrzaj>
    <derivirana_varijabla naziv="DomainObject.Predmet.ProtustrankaFormatedWithAdressOIB_1"> BETONARA I ŠLJUNČARA TRUGA društvo s ograničenom odgovornošću za proizvodnju, OIB 23722684797, Rade Končara 63, 40315 Mursko Središće</derivirana_varijabla>
  </DomainObject.Predmet.ProtustrankaFormatedWithAdressOIB>
  <DomainObject.Predmet.ProtustrankaWithAdress>
    <izvorni_sadrzaj>BETONARA I ŠLJUNČARA TRUGA društvo s ograničenom odgovornošću za proizvodnju Rade Končara 63, 40315 Mursko Središće</izvorni_sadrzaj>
    <derivirana_varijabla naziv="DomainObject.Predmet.ProtustrankaWithAdress_1">BETONARA I ŠLJUNČARA TRUGA društvo s ograničenom odgovornošću za proizvodnju Rade Končara 63, 40315 Mursko Središće</derivirana_varijabla>
  </DomainObject.Predmet.ProtustrankaWithAdress>
  <DomainObject.Predmet.ProtustrankaWithAdressOIB>
    <izvorni_sadrzaj>BETONARA I ŠLJUNČARA TRUGA društvo s ograničenom odgovornošću za proizvodnju, OIB 23722684797, Rade Končara 63, 40315 Mursko Središće</izvorni_sadrzaj>
    <derivirana_varijabla naziv="DomainObject.Predmet.ProtustrankaWithAdressOIB_1">BETONARA I ŠLJUNČARA TRUGA društvo s ograničenom odgovornošću za proizvodnju, OIB 23722684797, Rade Končara 63, 40315 Mursko Središće</derivirana_varijabla>
  </DomainObject.Predmet.ProtustrankaWithAdressOIB>
  <DomainObject.Predmet.ProtustrankaNazivFormated>
    <izvorni_sadrzaj>BETONARA I ŠLJUNČARA TRUGA društvo s ograničenom odgovornošću za proizvodnju</izvorni_sadrzaj>
    <derivirana_varijabla naziv="DomainObject.Predmet.ProtustrankaNazivFormated_1">BETONARA I ŠLJUNČARA TRUGA društvo s ograničenom odgovornošću za proizvodnju</derivirana_varijabla>
  </DomainObject.Predmet.ProtustrankaNazivFormated>
  <DomainObject.Predmet.ProtustrankaNazivFormatedOIB>
    <izvorni_sadrzaj>BETONARA I ŠLJUNČARA TRUGA društvo s ograničenom odgovornošću za proizvodnju, OIB 23722684797</izvorni_sadrzaj>
    <derivirana_varijabla naziv="DomainObject.Predmet.ProtustrankaNazivFormatedOIB_1">BETONARA I ŠLJUNČARA TRUGA društvo s ograničenom odgovornošću za proizvodnju, OIB 23722684797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341658.46</izvorni_sadrzaj>
    <derivirana_varijabla naziv="DomainObject.Predmet.TrenutnaVrijednost_1">341658.46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BETONARA I ŠLJUNČARA TRUGA društvo s ograničenom odgovornošću za proizvodnju</item>
    </izvorni_sadrzaj>
    <derivirana_varijabla naziv="DomainObject.Predmet.ProtuStrankaListFormated_1">
      <item>BETONARA I ŠLJUNČARA TRUGA društvo s ograničenom odgovornošću za proizvodnju</item>
    </derivirana_varijabla>
  </DomainObject.Predmet.ProtuStrankaListFormated>
  <DomainObject.Predmet.ProtuStrankaListFormatedOIB>
    <izvorni_sadrzaj>
      <item>BETONARA I ŠLJUNČARA TRUGA društvo s ograničenom odgovornošću za proizvodnju, OIB 23722684797</item>
    </izvorni_sadrzaj>
    <derivirana_varijabla naziv="DomainObject.Predmet.ProtuStrankaListFormatedOIB_1">
      <item>BETONARA I ŠLJUNČARA TRUGA društvo s ograničenom odgovornošću za proizvodnju, OIB 23722684797</item>
    </derivirana_varijabla>
  </DomainObject.Predmet.ProtuStrankaListFormatedOIB>
  <DomainObject.Predmet.ProtuStrankaListFormatedWithAdress>
    <izvorni_sadrzaj>
      <item>BETONARA I ŠLJUNČARA TRUGA društvo s ograničenom odgovornošću za proizvodnju, Rade Končara 63, 40315 Mursko Središće</item>
    </izvorni_sadrzaj>
    <derivirana_varijabla naziv="DomainObject.Predmet.ProtuStrankaListFormatedWithAdress_1">
      <item>BETONARA I ŠLJUNČARA TRUGA društvo s ograničenom odgovornošću za proizvodnju, Rade Končara 63, 40315 Mursko Središće</item>
    </derivirana_varijabla>
  </DomainObject.Predmet.ProtuStrankaListFormatedWithAdress>
  <DomainObject.Predmet.ProtuStrankaListFormatedWithAdressOIB>
    <izvorni_sadrzaj>
      <item>BETONARA I ŠLJUNČARA TRUGA društvo s ograničenom odgovornošću za proizvodnju, OIB 23722684797, Rade Končara 63, 40315 Mursko Središće</item>
    </izvorni_sadrzaj>
    <derivirana_varijabla naziv="DomainObject.Predmet.ProtuStrankaListFormatedWithAdressOIB_1">
      <item>BETONARA I ŠLJUNČARA TRUGA društvo s ograničenom odgovornošću za proizvodnju, OIB 23722684797, Rade Končara 63, 40315 Mursko Središće</item>
    </derivirana_varijabla>
  </DomainObject.Predmet.ProtuStrankaListFormatedWithAdressOIB>
  <DomainObject.Predmet.ProtuStrankaListNazivFormated>
    <izvorni_sadrzaj>
      <item>BETONARA I ŠLJUNČARA TRUGA društvo s ograničenom odgovornošću za proizvodnju</item>
    </izvorni_sadrzaj>
    <derivirana_varijabla naziv="DomainObject.Predmet.ProtuStrankaListNazivFormated_1">
      <item>BETONARA I ŠLJUNČARA TRUGA društvo s ograničenom odgovornošću za proizvodnju</item>
    </derivirana_varijabla>
  </DomainObject.Predmet.ProtuStrankaListNazivFormated>
  <DomainObject.Predmet.ProtuStrankaListNazivFormatedOIB>
    <izvorni_sadrzaj>
      <item>BETONARA I ŠLJUNČARA TRUGA društvo s ograničenom odgovornošću za proizvodnju, OIB 23722684797</item>
    </izvorni_sadrzaj>
    <derivirana_varijabla naziv="DomainObject.Predmet.ProtuStrankaListNazivFormatedOIB_1">
      <item>BETONARA I ŠLJUNČARA TRUGA društvo s ograničenom odgovornošću za proizvodnju, OIB 23722684797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St-308/2015-4</izvorni_sadrzaj>
    <derivirana_varijabla naziv="DomainObject.PoslovniBrojDokumenta_1">St-308/2015-4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BETONARA I ŠLJUNČARA TRUGA društvo s ograničenom odgovornošću za proizvodnju</izvorni_sadrzaj>
    <derivirana_varijabla naziv="DomainObject.Predmet.ProtustrankaIDrugi_1">BETONARA I ŠLJUNČARA TRUGA društvo s ograničenom odgovornošću za proizvodnju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BETONARA I ŠLJUNČARA TRUGA društvo s ograničenom odgovornošću za proizvodnju, OIB 23722684797, Rade Končara 63, 40315 Mursko Središće</izvorni_sadrzaj>
    <derivirana_varijabla naziv="DomainObject.Predmet.ProtustrankaIDrugiAdressOIB_1">BETONARA I ŠLJUNČARA TRUGA društvo s ograničenom odgovornošću za proizvodnju, OIB 23722684797, Rade Končara 63,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BETONARA I ŠLJUNČARA TRUGA društvo s ograničenom odgovornošću za proizvodnju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BETONARA I ŠLJUNČARA TRUGA društvo s ograničenom odgovornošću za proizvodnju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BETONARA I ŠLJUNČARA TRUGA društvo s ograničenom odgovornošću za proizvodnju, OIB 23722684797, Rade Končara 63,40315 Mursko Središće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BETONARA I ŠLJUNČARA TRUGA društvo s ograničenom odgovornošću za proizvodnju, OIB 23722684797, Rade Končara 63,40315 Mursko Središće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BB7AD-64A8-4416-931A-5C11FDA1C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2575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2015-11-05T14:24:00Z</cp:lastPrinted>
  <dcterms:modified xmlns:xsi="http://www.w3.org/2001/XMLSchema-instance" xsi:type="dcterms:W3CDTF">2015-11-05T14:24:00Z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