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4a12" w14:paraId="79a4a1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002561">
        <w:t>71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B7BE3">
        <w:t>ANTO MD</w:t>
      </w:r>
      <w:r w:rsidR="00EA36EA">
        <w:t xml:space="preserve"> </w:t>
      </w:r>
      <w:r w:rsidR="00040EFA">
        <w:t>j.</w:t>
      </w:r>
      <w:r w:rsidR="00EA36EA">
        <w:t>d.o.o., OIB:</w:t>
      </w:r>
      <w:r w:rsidR="002B7BE3">
        <w:t>90284045570</w:t>
      </w:r>
      <w:r w:rsidR="00EA36EA">
        <w:t xml:space="preserve">, </w:t>
      </w:r>
      <w:r w:rsidR="002B7BE3">
        <w:t>Zagreb, Podsusedska aleja 51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B7BE3">
        <w:t>8.478,41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E661A5" w:rsidR="008E454A" w:rsidRPr="009C5689">
      <w:pPr>
        <w:ind w:firstLine="1416" w:left="4248"/>
        <w:jc w:val="center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E661A5" w:rsidP="00E661A5" w:rsidR="008E454A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          </w:t>
      </w:r>
      <w:r w:rsidR="008E454A">
        <w:t xml:space="preserve">          </w:t>
      </w:r>
      <w:r>
        <w:t xml:space="preserve">  </w:t>
      </w:r>
      <w:r w:rsidR="008E454A">
        <w:t>Bernardica Novak Šarac</w:t>
      </w:r>
      <w:r>
        <w:t xml:space="preserve"> </w:t>
      </w:r>
      <w:proofErr w:type="spellStart"/>
      <w:r>
        <w:t>vr</w:t>
      </w:r>
      <w:proofErr w:type="spellEnd"/>
    </w:p>
    <w:p w:rsidRDefault="00E661A5" w:rsidP="00E661A5" w:rsidR="00E661A5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661A5" w:rsidP="00E661A5" w:rsidR="00E661A5" w:rsidRPr="00E661A5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ab/>
        <w:t xml:space="preserve">          Tatjana Slaviček </w:t>
      </w:r>
    </w:p>
    <w:sectPr w:rsidSect="00ED6AA8" w:rsidR="00E661A5" w:rsidRPr="00E661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61A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61A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127B47"/>
    <w:rsid w:val="00183D7C"/>
    <w:rsid w:val="001920D8"/>
    <w:rsid w:val="00194D87"/>
    <w:rsid w:val="001B0649"/>
    <w:rsid w:val="001E7687"/>
    <w:rsid w:val="00212CD6"/>
    <w:rsid w:val="00213BD9"/>
    <w:rsid w:val="002B7BE3"/>
    <w:rsid w:val="002E510E"/>
    <w:rsid w:val="002F115E"/>
    <w:rsid w:val="002F4FC7"/>
    <w:rsid w:val="00343047"/>
    <w:rsid w:val="00360CDC"/>
    <w:rsid w:val="00436484"/>
    <w:rsid w:val="00450457"/>
    <w:rsid w:val="00475845"/>
    <w:rsid w:val="004B06C7"/>
    <w:rsid w:val="004C1030"/>
    <w:rsid w:val="005209CA"/>
    <w:rsid w:val="00545FE2"/>
    <w:rsid w:val="005B63E0"/>
    <w:rsid w:val="00644B11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37AD7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C5368"/>
    <w:rsid w:val="00E661A5"/>
    <w:rsid w:val="00E73661"/>
    <w:rsid w:val="00EA2C05"/>
    <w:rsid w:val="00EA36EA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St-1771/2018-3</izvorni_sadrzaj>
    <derivirana_varijabla naziv="DomainObject.Oznaka_1">St-1771/2018-3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St-1771/2018</izvorni_sadrzaj>
    <derivirana_varijabla naziv="DomainObject.Predmet.OznakaBroj_1">St-1771/2018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 MD jednostavno društvo s ograničenom odgovornošću za prijevoz i usluge</izvorni_sadrzaj>
    <derivirana_varijabla naziv="DomainObject.Predmet.ProtustrankaFormated_1">  ANTO MD jednostavno društvo s ograničenom odgovornošću za prijevoz i usluge</derivirana_varijabla>
  </DomainObject.Predmet.ProtustrankaFormated>
  <DomainObject.Predmet.ProtustrankaFormatedOIB>
    <izvorni_sadrzaj>  ANTO MD jednostavno društvo s ograničenom odgovornošću za prijevoz i usluge, OIB 90284045570</izvorni_sadrzaj>
    <derivirana_varijabla naziv="DomainObject.Predmet.ProtustrankaFormatedOIB_1">  ANTO MD jednostavno društvo s ograničenom odgovornošću za prijevoz i usluge, OIB 90284045570</derivirana_varijabla>
  </DomainObject.Predmet.ProtustrankaFormatedOIB>
  <DomainObject.Predmet.ProtustrankaFormatedWithAdress>
    <izvorni_sadrzaj> ANTO MD jednostavno društvo s ograničenom odgovornošću za prijevoz i usluge, Podsusedska aleja 51, 10000 Zagreb</izvorni_sadrzaj>
    <derivirana_varijabla naziv="DomainObject.Predmet.ProtustrankaFormatedWithAdress_1"> ANTO MD jednostavno društvo s ograničenom odgovornošću za prijevoz i usluge, Podsusedska aleja 51, 10000 Zagreb</derivirana_varijabla>
  </DomainObject.Predmet.ProtustrankaFormatedWithAdress>
  <DomainObject.Predmet.ProtustrankaFormatedWithAdressOIB>
    <izvorni_sadrzaj> ANTO MD jednostavno društvo s ograničenom odgovornošću za prijevoz i usluge, OIB 90284045570, Podsusedska aleja 51, 10000 Zagreb</izvorni_sadrzaj>
    <derivirana_varijabla naziv="DomainObject.Predmet.ProtustrankaFormatedWithAdressOIB_1"> ANTO MD jednostavno društvo s ograničenom odgovornošću za prijevoz i usluge, OIB 90284045570, Podsusedska aleja 51, 10000 Zagreb</derivirana_varijabla>
  </DomainObject.Predmet.ProtustrankaFormatedWithAdressOIB>
  <DomainObject.Predmet.ProtustrankaWithAdress>
    <izvorni_sadrzaj>ANTO MD jednostavno društvo s ograničenom odgovornošću za prijevoz i usluge Podsusedska aleja 51, 10000 Zagreb</izvorni_sadrzaj>
    <derivirana_varijabla naziv="DomainObject.Predmet.ProtustrankaWithAdress_1">ANTO MD jednostavno društvo s ograničenom odgovornošću za prijevoz i usluge Podsusedska aleja 51, 10000 Zagreb</derivirana_varijabla>
  </DomainObject.Predmet.ProtustrankaWithAdress>
  <DomainObject.Predmet.ProtustrankaWithAdressOIB>
    <izvorni_sadrzaj>ANTO MD jednostavno društvo s ograničenom odgovornošću za prijevoz i usluge, OIB 90284045570, Podsusedska aleja 51, 10000 Zagreb</izvorni_sadrzaj>
    <derivirana_varijabla naziv="DomainObject.Predmet.ProtustrankaWithAdressOIB_1">ANTO MD jednostavno društvo s ograničenom odgovornošću za prijevoz i usluge, OIB 90284045570, Podsusedska aleja 51, 10000 Zagreb</derivirana_varijabla>
  </DomainObject.Predmet.ProtustrankaWithAdressOIB>
  <DomainObject.Predmet.ProtustrankaNazivFormated>
    <izvorni_sadrzaj>ANTO MD jednostavno društvo s ograničenom odgovornošću za prijevoz i usluge</izvorni_sadrzaj>
    <derivirana_varijabla naziv="DomainObject.Predmet.ProtustrankaNazivFormated_1">ANTO MD jednostavno društvo s ograničenom odgovornošću za prijevoz i usluge</derivirana_varijabla>
  </DomainObject.Predmet.ProtustrankaNazivFormated>
  <DomainObject.Predmet.ProtustrankaNazivFormatedOIB>
    <izvorni_sadrzaj>ANTO MD jednostavno društvo s ograničenom odgovornošću za prijevoz i usluge, OIB 90284045570</izvorni_sadrzaj>
    <derivirana_varijabla naziv="DomainObject.Predmet.ProtustrankaNazivFormatedOIB_1">ANTO MD jednostavno društvo s ograničenom odgovornošću za prijevoz i usluge, OIB 90284045570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 MD jednostavno društvo s ograničenom odgovornošću za prijevoz i usluge</item>
    </izvorni_sadrzaj>
    <derivirana_varijabla naziv="DomainObject.Predmet.ProtuStrankaListFormated_1">
      <item>ANTO MD jednostavno društvo s ograničenom odgovornošću za prijevoz i usluge</item>
    </derivirana_varijabla>
  </DomainObject.Predmet.ProtuStrankaListFormated>
  <DomainObject.Predmet.ProtuStrankaListFormatedOIB>
    <izvorni_sadrzaj>
      <item>ANTO MD jednostavno društvo s ograničenom odgovornošću za prijevoz i usluge, OIB 90284045570</item>
    </izvorni_sadrzaj>
    <derivirana_varijabla naziv="DomainObject.Predmet.ProtuStrankaListFormatedOIB_1">
      <item>ANTO MD jednostavno društvo s ograničenom odgovornošću za prijevoz i usluge, OIB 90284045570</item>
    </derivirana_varijabla>
  </DomainObject.Predmet.ProtuStrankaListFormatedOIB>
  <DomainObject.Predmet.ProtuStrankaListFormatedWithAdress>
    <izvorni_sadrzaj>
      <item>ANTO MD jednostavno društvo s ograničenom odgovornošću za prijevoz i usluge, Podsusedska aleja 51, 10000 Zagreb</item>
    </izvorni_sadrzaj>
    <derivirana_varijabla naziv="DomainObject.Predmet.ProtuStrankaListFormatedWithAdress_1">
      <item>ANTO MD jednostavno društvo s ograničenom odgovornošću za prijevoz i usluge, Podsusedska aleja 51, 10000 Zagreb</item>
    </derivirana_varijabla>
  </DomainObject.Predmet.ProtuStrankaListFormatedWithAdress>
  <DomainObject.Predmet.ProtuStrankaListFormatedWithAdressOIB>
    <izvorni_sadrzaj>
      <item>ANTO MD jednostavno društvo s ograničenom odgovornošću za prijevoz i usluge, OIB 90284045570, Podsusedska aleja 51, 10000 Zagreb</item>
    </izvorni_sadrzaj>
    <derivirana_varijabla naziv="DomainObject.Predmet.ProtuStrankaListFormatedWithAdressOIB_1">
      <item>ANTO MD jednostavno društvo s ograničenom odgovornošću za prijevoz i usluge, OIB 90284045570, Podsusedska aleja 51, 10000 Zagreb</item>
    </derivirana_varijabla>
  </DomainObject.Predmet.ProtuStrankaListFormatedWithAdressOIB>
  <DomainObject.Predmet.ProtuStrankaListNazivFormated>
    <izvorni_sadrzaj>
      <item>ANTO MD jednostavno društvo s ograničenom odgovornošću za prijevoz i usluge</item>
    </izvorni_sadrzaj>
    <derivirana_varijabla naziv="DomainObject.Predmet.ProtuStrankaListNazivFormated_1">
      <item>ANTO MD jednostavno društvo s ograničenom odgovornošću za prijevoz i usluge</item>
    </derivirana_varijabla>
  </DomainObject.Predmet.ProtuStrankaListNazivFormated>
  <DomainObject.Predmet.ProtuStrankaListNazivFormatedOIB>
    <izvorni_sadrzaj>
      <item>ANTO MD jednostavno društvo s ograničenom odgovornošću za prijevoz i usluge, OIB 90284045570</item>
    </izvorni_sadrzaj>
    <derivirana_varijabla naziv="DomainObject.Predmet.ProtuStrankaListNazivFormatedOIB_1">
      <item>ANTO MD jednostavno društvo s ograničenom odgovornošću za prijevoz i usluge, OIB 90284045570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St-1771/2018-3</izvorni_sadrzaj>
    <derivirana_varijabla naziv="DomainObject.PoslovniBrojDokumenta_1">St-1771/2018-3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 MD jednostavno društvo s ograničenom odgovornošću za prijevoz i usluge</izvorni_sadrzaj>
    <derivirana_varijabla naziv="DomainObject.Predmet.ProtustrankaIDrugi_1">ANTO MD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ANTO MD jednostavno društvo s ograničenom odgovornošću za prijevoz i usluge, OIB 90284045570, Podsusedska aleja 51, 10000 Zagreb</izvorni_sadrzaj>
    <derivirana_varijabla naziv="DomainObject.Predmet.ProtustrankaIDrugiAdressOIB_1">ANTO MD jednostavno društvo s ograničenom odgovornošću za prijevoz i usluge, OIB 90284045570, Podsusedska aleja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 MD jednostavno društvo s ograničenom odgovornošću za prijevoz i usluge</item>
    </izvorni_sadrzaj>
    <derivirana_varijabla naziv="DomainObject.Predmet.SudioniciListNaziv_1">
      <item>FINA Regionalni centar Zagreb</item>
      <item>ANTO MD jednostavno društvo s ograničenom odgovornošću za prijevoz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ANTO MD jednostavno društvo s ograničenom odgovornošću za prijevoz i usluge, OIB 90284045570, Podsusedska aleja 51,10000 Zagreb</item>
    </izvorni_sadrzaj>
    <derivirana_varijabla naziv="DomainObject.Predmet.SudioniciListAdressOIB_1">
      <item>FINA Regionalni centar Zagreb, OIB 85821130368, Trg svibanjskih žrtava 1995 br. 1,10000 Zagreb</item>
      <item>ANTO MD jednostavno društvo s ograničenom odgovornošću za prijevoz i usluge, OIB 90284045570, Podsusedska aleja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90284045570</item>
    </izvorni_sadrzaj>
    <derivirana_varijabla naziv="DomainObject.Predmet.SudioniciListNazivOIB_1">
      <item>, OIB 85821130368</item>
      <item>, OIB 90284045570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St-1771/2018-3</izvorni_sadrzaj>
    <derivirana_varijabla naziv="DomainObject.PredzadnjaOdlukaIzPredmeta.Oznaka_1">St-1771/2018-3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A8CE3-4C9B-458F-A911-9113F411DCA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2018-10-09T11:59:00Z</dcterms:created>
  <dc:creator>Bernardica Novak</dc:creator>
  <cp:lastModifiedBy>Tatjana Slaviček</cp:lastModifiedBy>
  <cp:lastPrinted>2018-10-09T11:59:00Z</cp:lastPrinted>
  <dcterms:modified xmlns:xsi="http://www.w3.org/2001/XMLSchema-instance" xsi:type="dcterms:W3CDTF">2018-10-10T12:16:00Z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St-1771/2018-3 / Odluka - Oglas (Oglas_1771-18.docx)</vt:lpwstr>
  </prop:property>
  <prop:property name="CC_coloring" pid="5" fmtid="{D5CDD505-2E9C-101B-9397-08002B2CF9AE}">
    <vt:bool>false</vt:bool>
  </prop:property>
</prop:Properties>
</file>