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9032" w14:paraId="55d903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E55F1" w:rsidP="005E3EB7" w:rsidR="005E3EB7" w:rsidRPr="005364F8">
      <w:r>
        <w:tab/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15856" w:rsidRPr="00515856">
        <w:t>PAMETAN RAST j.d.o.o. Poreč, Vukovarska 19, OIB: 75557811715</w:t>
      </w:r>
      <w:r w:rsidR="00DF28E8" w:rsidRPr="00DF28E8">
        <w:t>, 1</w:t>
      </w:r>
      <w:r w:rsidR="00515856">
        <w:t>9</w:t>
      </w:r>
      <w:r w:rsidR="00DF28E8" w:rsidRPr="00DF28E8">
        <w:t>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15856" w:rsidRPr="00515856">
        <w:t>PAMETAN RAST j.d.o.o. Poreč, Vukovarska 19, OIB: 75557811715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515856">
        <w:rPr>
          <w:b/>
          <w:lang w:val="pl-PL"/>
        </w:rPr>
        <w:t>12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15856" w:rsidRPr="00515856">
        <w:t>PAMETAN RAST j.d.o.o. Poreč, Vukovarska 19,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515856">
        <w:rPr>
          <w:lang w:val="sv-SE"/>
        </w:rPr>
        <w:t>Stefanija</w:t>
      </w:r>
      <w:r w:rsidR="00515856" w:rsidRPr="00515856">
        <w:rPr>
          <w:lang w:val="sv-SE"/>
        </w:rPr>
        <w:t xml:space="preserve"> Skender iz Poreča, Viktora Cara Emina 5, OIB: 91691408535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515856" w:rsidRPr="00515856">
        <w:rPr>
          <w:lang w:val="sv-SE"/>
        </w:rPr>
        <w:t>Stefanija Skender iz Poreča, Viktora Cara Emina 5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515856" w:rsidRPr="00515856">
        <w:t>PAMETAN RAST j.d.o.o. Poreč, Vukovarska 19</w:t>
      </w:r>
      <w:r>
        <w:rPr>
          <w:lang w:val="sv-SE"/>
        </w:rPr>
        <w:t>.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515856">
        <w:t>9</w:t>
      </w:r>
      <w:r w:rsidR="00036ADB">
        <w:t>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1365F">
      <w:pPr>
        <w:jc w:val="both"/>
      </w:pPr>
      <w:r>
        <w:t xml:space="preserve">- dužnik </w:t>
      </w:r>
      <w:r w:rsidR="00515856" w:rsidRPr="007969D2">
        <w:t>PAMETAN RAST j.d.o.o. Poreč, Vukovarska 19</w:t>
      </w:r>
    </w:p>
    <w:p w:rsidRDefault="00FB0B18" w:rsidP="00FB0B18" w:rsidR="0051365F">
      <w:pPr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15856" w:rsidRPr="00515856">
        <w:rPr>
          <w:lang w:val="sv-SE"/>
        </w:rPr>
        <w:t>Stefanija Skender iz Poreča, Viktora Cara Emina 5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352" w:rsidP="005E3EB7" w:rsidR="00195352">
      <w:r>
        <w:separator/>
      </w:r>
    </w:p>
  </w:endnote>
  <w:endnote w:id="0" w:type="continuationSeparator">
    <w:p w:rsidRDefault="00195352" w:rsidP="005E3EB7" w:rsidR="00195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352" w:rsidP="005E3EB7" w:rsidR="00195352">
      <w:r>
        <w:separator/>
      </w:r>
    </w:p>
  </w:footnote>
  <w:footnote w:id="0" w:type="continuationSeparator">
    <w:p w:rsidRDefault="00195352" w:rsidP="005E3EB7" w:rsidR="00195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3C63E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5F1" w:rsidR="00DF28E8">
    <w:pPr>
      <w:pStyle w:val="Zaglavlje"/>
    </w:pPr>
    <w:r>
      <w:tab/>
    </w:r>
    <w:r>
      <w:tab/>
      <w:t>Posl.br.</w:t>
    </w:r>
    <w:r w:rsidR="00DF28E8">
      <w:t xml:space="preserve"> 10 St-</w:t>
    </w:r>
    <w:r w:rsidR="00515856">
      <w:t>20</w:t>
    </w:r>
    <w:r w:rsidR="00DF28E8">
      <w:t>1/15-4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95352"/>
    <w:rsid w:val="00264035"/>
    <w:rsid w:val="002D55AD"/>
    <w:rsid w:val="003B74B1"/>
    <w:rsid w:val="003C63E6"/>
    <w:rsid w:val="0051365F"/>
    <w:rsid w:val="00515856"/>
    <w:rsid w:val="00554328"/>
    <w:rsid w:val="005E3EB7"/>
    <w:rsid w:val="00814FDD"/>
    <w:rsid w:val="00985388"/>
    <w:rsid w:val="009A04CC"/>
    <w:rsid w:val="00D14604"/>
    <w:rsid w:val="00DE55F1"/>
    <w:rsid w:val="00DF28E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3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3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3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3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3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3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3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3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PAMETAN RAST j.d.o.o. POREČ</izvorni_sadrzaj>
    <derivirana_varijabla naziv="DomainObject.Predmet.ProtustrankaFormated_1">  PAMETAN RAST j.d.o.o. POREČ</derivirana_varijabla>
  </DomainObject.Predmet.ProtustrankaFormated>
  <DomainObject.Predmet.ProtustrankaFormatedOIB>
    <izvorni_sadrzaj>  PAMETAN RAST j.d.o.o. POREČ, OIB 75557811715</izvorni_sadrzaj>
    <derivirana_varijabla naziv="DomainObject.Predmet.ProtustrankaFormatedOIB_1">  PAMETAN RAST j.d.o.o. POREČ, OIB 75557811715</derivirana_varijabla>
  </DomainObject.Predmet.ProtustrankaFormatedOIB>
  <DomainObject.Predmet.ProtustrankaFormatedWithAdress>
    <izvorni_sadrzaj> PAMETAN RAST j.d.o.o. POREČ, Vukovarska 19, 52440 Poreč</izvorni_sadrzaj>
    <derivirana_varijabla naziv="DomainObject.Predmet.ProtustrankaFormatedWithAdress_1"> PAMETAN RAST j.d.o.o. POREČ, Vukovarska 19, 52440 Poreč</derivirana_varijabla>
  </DomainObject.Predmet.ProtustrankaFormatedWithAdress>
  <DomainObject.Predmet.ProtustrankaFormatedWithAdressOIB>
    <izvorni_sadrzaj> PAMETAN RAST j.d.o.o. POREČ, OIB 75557811715, Vukovarska 19, 52440 Poreč</izvorni_sadrzaj>
    <derivirana_varijabla naziv="DomainObject.Predmet.ProtustrankaFormatedWithAdressOIB_1"> PAMETAN RAST j.d.o.o. POREČ, OIB 75557811715, Vukovarska 19, 52440 Poreč</derivirana_varijabla>
  </DomainObject.Predmet.ProtustrankaFormatedWithAdressOIB>
  <DomainObject.Predmet.ProtustrankaWithAdress>
    <izvorni_sadrzaj>PAMETAN RAST j.d.o.o. POREČ Vukovarska 19, 52440 Poreč</izvorni_sadrzaj>
    <derivirana_varijabla naziv="DomainObject.Predmet.ProtustrankaWithAdress_1">PAMETAN RAST j.d.o.o. POREČ Vukovarska 19, 52440 Poreč</derivirana_varijabla>
  </DomainObject.Predmet.ProtustrankaWithAdress>
  <DomainObject.Predmet.ProtustrankaWithAdressOIB>
    <izvorni_sadrzaj>PAMETAN RAST j.d.o.o. POREČ, OIB 75557811715, Vukovarska 19, 52440 Poreč</izvorni_sadrzaj>
    <derivirana_varijabla naziv="DomainObject.Predmet.ProtustrankaWithAdressOIB_1">PAMETAN RAST j.d.o.o. POREČ, OIB 75557811715, Vukovarska 19, 52440 Poreč</derivirana_varijabla>
  </DomainObject.Predmet.ProtustrankaWithAdressOIB>
  <DomainObject.Predmet.ProtustrankaNazivFormated>
    <izvorni_sadrzaj>PAMETAN RAST j.d.o.o. POREČ</izvorni_sadrzaj>
    <derivirana_varijabla naziv="DomainObject.Predmet.ProtustrankaNazivFormated_1">PAMETAN RAST j.d.o.o. POREČ</derivirana_varijabla>
  </DomainObject.Predmet.ProtustrankaNazivFormated>
  <DomainObject.Predmet.ProtustrankaNazivFormatedOIB>
    <izvorni_sadrzaj>PAMETAN RAST j.d.o.o. POREČ, OIB 75557811715</izvorni_sadrzaj>
    <derivirana_varijabla naziv="DomainObject.Predmet.ProtustrankaNazivFormatedOIB_1">PAMETAN RAST j.d.o.o. POREČ, OIB 75557811715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3227.00</izvorni_sadrzaj>
    <derivirana_varijabla naziv="DomainObject.Predmet.TrenutnaVrijednost_1">3227.00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PAMETAN RAST j.d.o.o. POREČ</item>
    </izvorni_sadrzaj>
    <derivirana_varijabla naziv="DomainObject.Predmet.ProtuStrankaListFormated_1">
      <item>PAMETAN RAST j.d.o.o. POREČ</item>
    </derivirana_varijabla>
  </DomainObject.Predmet.ProtuStrankaListFormated>
  <DomainObject.Predmet.ProtuStrankaListFormatedOIB>
    <izvorni_sadrzaj>
      <item>PAMETAN RAST j.d.o.o. POREČ, OIB 75557811715</item>
    </izvorni_sadrzaj>
    <derivirana_varijabla naziv="DomainObject.Predmet.ProtuStrankaListFormatedOIB_1">
      <item>PAMETAN RAST j.d.o.o. POREČ, OIB 75557811715</item>
    </derivirana_varijabla>
  </DomainObject.Predmet.ProtuStrankaListFormatedOIB>
  <DomainObject.Predmet.ProtuStrankaListFormatedWithAdress>
    <izvorni_sadrzaj>
      <item>PAMETAN RAST j.d.o.o. POREČ, Vukovarska 19, 52440 Poreč</item>
    </izvorni_sadrzaj>
    <derivirana_varijabla naziv="DomainObject.Predmet.ProtuStrankaListFormatedWithAdress_1">
      <item>PAMETAN RAST j.d.o.o. POREČ, Vukovarska 19, 52440 Poreč</item>
    </derivirana_varijabla>
  </DomainObject.Predmet.ProtuStrankaListFormatedWithAdress>
  <DomainObject.Predmet.ProtuStrankaListFormatedWithAdressOIB>
    <izvorni_sadrzaj>
      <item>PAMETAN RAST j.d.o.o. POREČ, OIB 75557811715, Vukovarska 19, 52440 Poreč</item>
    </izvorni_sadrzaj>
    <derivirana_varijabla naziv="DomainObject.Predmet.ProtuStrankaListFormatedWithAdressOIB_1">
      <item>PAMETAN RAST j.d.o.o. POREČ, OIB 75557811715, Vukovarska 19, 52440 Poreč</item>
    </derivirana_varijabla>
  </DomainObject.Predmet.ProtuStrankaListFormatedWithAdressOIB>
  <DomainObject.Predmet.ProtuStrankaListNazivFormated>
    <izvorni_sadrzaj>
      <item>PAMETAN RAST j.d.o.o. POREČ</item>
    </izvorni_sadrzaj>
    <derivirana_varijabla naziv="DomainObject.Predmet.ProtuStrankaListNazivFormated_1">
      <item>PAMETAN RAST j.d.o.o. POREČ</item>
    </derivirana_varijabla>
  </DomainObject.Predmet.ProtuStrankaListNazivFormated>
  <DomainObject.Predmet.ProtuStrankaListNazivFormatedOIB>
    <izvorni_sadrzaj>
      <item>PAMETAN RAST j.d.o.o. POREČ, OIB 75557811715</item>
    </izvorni_sadrzaj>
    <derivirana_varijabla naziv="DomainObject.Predmet.ProtuStrankaListNazivFormatedOIB_1">
      <item>PAMETAN RAST j.d.o.o. POREČ, OIB 75557811715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PAMETAN RAST j.d.o.o. POREČ</izvorni_sadrzaj>
    <derivirana_varijabla naziv="DomainObject.Predmet.ProtustrankaIDrugi_1">PAMETAN RAST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PAMETAN RAST j.d.o.o. POREČ, OIB 75557811715, Vukovarska 19, 52440 Poreč</izvorni_sadrzaj>
    <derivirana_varijabla naziv="DomainObject.Predmet.ProtustrankaIDrugiAdressOIB_1">PAMETAN RAST j.d.o.o. POREČ, OIB 75557811715,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PAMETAN RAST j.d.o.o. POREČ</item>
    </izvorni_sadrzaj>
    <derivirana_varijabla naziv="DomainObject.Predmet.SudioniciListNaziv_1">
      <item>FINANCIJSKA AGENCIJA, RC RIJEKA, PODRUŽNICA PULA, PULA</item>
      <item>PAMETAN RAST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PAMETAN RAST j.d.o.o. POREČ, OIB 75557811715, Vukovarska 19,52440 Poreč</item>
    </izvorni_sadrzaj>
    <derivirana_varijabla naziv="DomainObject.Predmet.SudioniciListAdressOIB_1">
      <item>FINANCIJSKA AGENCIJA, RC RIJEKA, PODRUŽNICA PULA, PULA, OIB 85821130368, Giardini 5,52100 Pula</item>
      <item>PAMETAN RAST j.d.o.o. POREČ, OIB 75557811715,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75557811715</item>
    </izvorni_sadrzaj>
    <derivirana_varijabla naziv="DomainObject.Predmet.SudioniciListNazivOIB_1">
      <item>, OIB 85821130368</item>
      <item>, OIB 75557811715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1347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2015-11-19T13:52:00Z</dcterms:created>
  <dc:creator>Jasmina Matika</dc:creator>
  <cp:lastModifiedBy>Emanuela Pincin</cp:lastModifiedBy>
  <dcterms:modified xmlns:xsi="http://www.w3.org/2001/XMLSchema-instance" xsi:type="dcterms:W3CDTF">2015-11-19T13:55:00Z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