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0dce" w14:paraId="9f90dce" w:rsidRDefault="005E5F77" w:rsidP="00910611" w:rsidR="005E5F7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5F77" w:rsidP="00910611" w:rsidR="005E5F77">
      <w:r>
        <w:rPr>
          <w:rFonts w:eastAsia="MS Mincho"/>
        </w:rPr>
        <w:t>REPUBLIKA HRVATSKA</w:t>
      </w:r>
    </w:p>
    <w:p w:rsidRDefault="005E5F77" w:rsidP="00910611" w:rsidR="005E5F77">
      <w:r>
        <w:rPr>
          <w:rFonts w:eastAsia="MS Mincho"/>
        </w:rPr>
        <w:t>TRGOVAČKI SUD U RIJECI</w:t>
      </w:r>
    </w:p>
    <w:p w:rsidRDefault="005E5F77" w:rsidR="005E5F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367A07" w:rsidP="0005272A" w:rsidR="00367A07">
      <w:pPr>
        <w:jc w:val="both"/>
      </w:pPr>
    </w:p>
    <w:p w:rsidRDefault="00367A07" w:rsidP="0005272A" w:rsidR="00367A07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8C5374" w:rsidRPr="008C5374">
        <w:rPr>
          <w:bCs/>
        </w:rPr>
        <w:t>BIOMEDICAL PLUS</w:t>
      </w:r>
      <w:r w:rsidR="008C5374" w:rsidRPr="008C5374">
        <w:t xml:space="preserve"> društvo s ograničenom odgovornošću za proizvodnju i usluge Rijeka, Franje Račkoga 36/B</w:t>
      </w:r>
      <w:r w:rsidR="009D582A" w:rsidRPr="008C5374">
        <w:t xml:space="preserve">, OIB: </w:t>
      </w:r>
      <w:r w:rsidR="008C5374" w:rsidRPr="008C5374">
        <w:t>51189729280</w:t>
      </w:r>
      <w:r w:rsidR="00D2533C" w:rsidRPr="008C5374">
        <w:t>, MBS:</w:t>
      </w:r>
      <w:r w:rsidR="007F6C17" w:rsidRPr="008C5374">
        <w:t xml:space="preserve"> </w:t>
      </w:r>
      <w:r w:rsidR="008C5374" w:rsidRPr="008C5374">
        <w:t>040242812</w:t>
      </w:r>
      <w:r w:rsidR="007F6C17" w:rsidRPr="007F6C17">
        <w:t xml:space="preserve">, </w:t>
      </w:r>
      <w:r w:rsidRPr="000100A3">
        <w:t xml:space="preserve"> dana </w:t>
      </w:r>
      <w:r w:rsidR="00D634BB">
        <w:t>2</w:t>
      </w:r>
      <w:r w:rsidR="008779A7">
        <w:t>9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8C5374" w:rsidRPr="008C5374">
        <w:rPr>
          <w:bCs/>
        </w:rPr>
        <w:t>BIOMEDICAL PLUS</w:t>
      </w:r>
      <w:r w:rsidR="008C5374" w:rsidRPr="008C5374">
        <w:t xml:space="preserve"> društvo s ograničenom odgovornošću za proizvodnju i usluge Rijeka, Franje Račkoga 36/B, OIB: 51189729280, MBS: 040242812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8C5374">
        <w:t xml:space="preserve">Naređuje se osobi ovlaštenoj za zastupanje dužnika </w:t>
      </w:r>
      <w:r w:rsidR="008C5374" w:rsidRPr="008C5374">
        <w:t xml:space="preserve">Goran Smirčić, Kastav, Ćikovići 79 </w:t>
      </w:r>
      <w:r w:rsidRPr="008C5374">
        <w:t xml:space="preserve">u roku od osam dana preda sudu pisano izviješće o financijsko 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46560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4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9</w:t>
      </w:r>
      <w:r w:rsidR="00F73CF1">
        <w:rPr>
          <w:bCs/>
        </w:rPr>
        <w:t>,</w:t>
      </w:r>
      <w:r w:rsidR="008C5374">
        <w:rPr>
          <w:bCs/>
        </w:rPr>
        <w:t>2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C5374">
        <w:t>4. studenoga</w:t>
      </w:r>
      <w:r w:rsidR="008779A7">
        <w:t xml:space="preserve"> 2016</w:t>
      </w:r>
      <w:r>
        <w:t xml:space="preserve">. godine podnijela ovome sudu prijedlog za otvaranje stečajnog postupka nad dužnikom </w:t>
      </w:r>
      <w:r w:rsidR="008C5374" w:rsidRPr="008C5374">
        <w:rPr>
          <w:bCs/>
        </w:rPr>
        <w:t>BIOMEDICAL PLUS</w:t>
      </w:r>
      <w:r w:rsidR="008C5374" w:rsidRPr="008C5374">
        <w:t xml:space="preserve"> društvo s ograničenom odgovornošću za proizvodnju i usluge Rijeka, Franje Račkoga 36/B, OIB: 51189729280, MBS: 040242812</w:t>
      </w:r>
      <w:r w:rsidR="008C5374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C5374">
        <w:t>30. lipnja</w:t>
      </w:r>
      <w:r w:rsidR="008779A7">
        <w:t xml:space="preserve"> 2016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8C5374">
        <w:t>14.561,29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73CF1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8779A7">
        <w:t>9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8C5374">
        <w:t>Raiffeisenbank Austria</w:t>
      </w:r>
      <w:r w:rsidR="00465606">
        <w:t xml:space="preserve">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8779A7">
        <w:t>9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1B1" w:rsidP="0005272A" w:rsidR="00F661B1">
      <w:r>
        <w:separator/>
      </w:r>
    </w:p>
  </w:endnote>
  <w:endnote w:id="0" w:type="continuationSeparator">
    <w:p w:rsidRDefault="00F661B1" w:rsidP="0005272A" w:rsidR="00F66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F77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1B1" w:rsidP="0005272A" w:rsidR="00F661B1">
      <w:r>
        <w:separator/>
      </w:r>
    </w:p>
  </w:footnote>
  <w:footnote w:id="0" w:type="continuationSeparator">
    <w:p w:rsidRDefault="00F661B1" w:rsidP="0005272A" w:rsidR="00F66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79A7">
      <w:t>1</w:t>
    </w:r>
    <w:r w:rsidR="008C5374">
      <w:t>512</w:t>
    </w:r>
    <w:r w:rsidR="008779A7">
      <w:t>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321CC"/>
    <w:rsid w:val="00267BBB"/>
    <w:rsid w:val="002778C0"/>
    <w:rsid w:val="002A1386"/>
    <w:rsid w:val="002E69F9"/>
    <w:rsid w:val="003541B1"/>
    <w:rsid w:val="003565B0"/>
    <w:rsid w:val="00367A07"/>
    <w:rsid w:val="003C3E59"/>
    <w:rsid w:val="00435308"/>
    <w:rsid w:val="00465606"/>
    <w:rsid w:val="004F6C16"/>
    <w:rsid w:val="00520689"/>
    <w:rsid w:val="005E5F77"/>
    <w:rsid w:val="00627E0F"/>
    <w:rsid w:val="00656565"/>
    <w:rsid w:val="00673040"/>
    <w:rsid w:val="006F39A2"/>
    <w:rsid w:val="0076139A"/>
    <w:rsid w:val="007B6D04"/>
    <w:rsid w:val="007D60F7"/>
    <w:rsid w:val="007F6C17"/>
    <w:rsid w:val="00836506"/>
    <w:rsid w:val="008779A7"/>
    <w:rsid w:val="008C5374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33A93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661B1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F7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F7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F7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F7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F7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F7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F7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F7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BIOMEDICAL PLUS d.o.o.</izvorni_sadrzaj>
    <derivirana_varijabla naziv="DomainObject.Predmet.ProtustrankaFormated_1">  BIOMEDICAL PLUS d.o.o.</derivirana_varijabla>
  </DomainObject.Predmet.ProtustrankaFormated>
  <DomainObject.Predmet.ProtustrankaFormatedOIB>
    <izvorni_sadrzaj>  BIOMEDICAL PLUS d.o.o., OIB 51189729280</izvorni_sadrzaj>
    <derivirana_varijabla naziv="DomainObject.Predmet.ProtustrankaFormatedOIB_1">  BIOMEDICAL PLUS d.o.o., OIB 51189729280</derivirana_varijabla>
  </DomainObject.Predmet.ProtustrankaFormatedOIB>
  <DomainObject.Predmet.ProtustrankaFormatedWithAdress>
    <izvorni_sadrzaj> BIOMEDICAL PLUS d.o.o., Franje Račkog 36b, 51000 Rijeka</izvorni_sadrzaj>
    <derivirana_varijabla naziv="DomainObject.Predmet.ProtustrankaFormatedWithAdress_1"> BIOMEDICAL PLUS d.o.o., Franje Račkog 36b, 51000 Rijeka</derivirana_varijabla>
  </DomainObject.Predmet.ProtustrankaFormatedWithAdress>
  <DomainObject.Predmet.ProtustrankaFormatedWithAdressOIB>
    <izvorni_sadrzaj> BIOMEDICAL PLUS d.o.o., OIB 51189729280, Franje Račkog 36b, 51000 Rijeka</izvorni_sadrzaj>
    <derivirana_varijabla naziv="DomainObject.Predmet.ProtustrankaFormatedWithAdressOIB_1"> BIOMEDICAL PLUS d.o.o., OIB 51189729280, Franje Račkog 36b, 51000 Rijeka</derivirana_varijabla>
  </DomainObject.Predmet.ProtustrankaFormatedWithAdressOIB>
  <DomainObject.Predmet.ProtustrankaWithAdress>
    <izvorni_sadrzaj>BIOMEDICAL PLUS d.o.o. Franje Račkog 36b, 51000 Rijeka</izvorni_sadrzaj>
    <derivirana_varijabla naziv="DomainObject.Predmet.ProtustrankaWithAdress_1">BIOMEDICAL PLUS d.o.o. Franje Račkog 36b, 51000 Rijeka</derivirana_varijabla>
  </DomainObject.Predmet.ProtustrankaWithAdress>
  <DomainObject.Predmet.ProtustrankaWithAdressOIB>
    <izvorni_sadrzaj>BIOMEDICAL PLUS d.o.o., OIB 51189729280, Franje Račkog 36b, 51000 Rijeka</izvorni_sadrzaj>
    <derivirana_varijabla naziv="DomainObject.Predmet.ProtustrankaWithAdressOIB_1">BIOMEDICAL PLUS d.o.o., OIB 51189729280, Franje Račkog 36b, 51000 Rijeka</derivirana_varijabla>
  </DomainObject.Predmet.ProtustrankaWithAdressOIB>
  <DomainObject.Predmet.ProtustrankaNazivFormated>
    <izvorni_sadrzaj>BIOMEDICAL PLUS d.o.o.</izvorni_sadrzaj>
    <derivirana_varijabla naziv="DomainObject.Predmet.ProtustrankaNazivFormated_1">BIOMEDICAL PLUS d.o.o.</derivirana_varijabla>
  </DomainObject.Predmet.ProtustrankaNazivFormated>
  <DomainObject.Predmet.ProtustrankaNazivFormatedOIB>
    <izvorni_sadrzaj>BIOMEDICAL PLUS d.o.o., OIB 51189729280</izvorni_sadrzaj>
    <derivirana_varijabla naziv="DomainObject.Predmet.ProtustrankaNazivFormatedOIB_1">BIOMEDICAL PLUS d.o.o., OIB 51189729280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BIOMEDICAL PLUS d.o.o.</item>
    </izvorni_sadrzaj>
    <derivirana_varijabla naziv="DomainObject.Predmet.ProtuStrankaListFormated_1">
      <item>BIOMEDICAL PLUS d.o.o.</item>
    </derivirana_varijabla>
  </DomainObject.Predmet.ProtuStrankaListFormated>
  <DomainObject.Predmet.ProtuStrankaListFormatedOIB>
    <izvorni_sadrzaj>
      <item>BIOMEDICAL PLUS d.o.o., OIB 51189729280</item>
    </izvorni_sadrzaj>
    <derivirana_varijabla naziv="DomainObject.Predmet.ProtuStrankaListFormatedOIB_1">
      <item>BIOMEDICAL PLUS d.o.o., OIB 51189729280</item>
    </derivirana_varijabla>
  </DomainObject.Predmet.ProtuStrankaListFormatedOIB>
  <DomainObject.Predmet.ProtuStrankaListFormatedWithAdress>
    <izvorni_sadrzaj>
      <item>BIOMEDICAL PLUS d.o.o., Franje Račkog 36b, 51000 Rijeka</item>
    </izvorni_sadrzaj>
    <derivirana_varijabla naziv="DomainObject.Predmet.ProtuStrankaListFormatedWithAdress_1">
      <item>BIOMEDICAL PLUS d.o.o., Franje Račkog 36b, 51000 Rijeka</item>
    </derivirana_varijabla>
  </DomainObject.Predmet.ProtuStrankaListFormatedWithAdress>
  <DomainObject.Predmet.ProtuStrankaListFormatedWithAdressOIB>
    <izvorni_sadrzaj>
      <item>BIOMEDICAL PLUS d.o.o., OIB 51189729280, Franje Račkog 36b, 51000 Rijeka</item>
    </izvorni_sadrzaj>
    <derivirana_varijabla naziv="DomainObject.Predmet.ProtuStrankaListFormatedWithAdressOIB_1">
      <item>BIOMEDICAL PLUS d.o.o., OIB 51189729280, Franje Račkog 36b, 51000 Rijeka</item>
    </derivirana_varijabla>
  </DomainObject.Predmet.ProtuStrankaListFormatedWithAdressOIB>
  <DomainObject.Predmet.ProtuStrankaListNazivFormated>
    <izvorni_sadrzaj>
      <item>BIOMEDICAL PLUS d.o.o.</item>
    </izvorni_sadrzaj>
    <derivirana_varijabla naziv="DomainObject.Predmet.ProtuStrankaListNazivFormated_1">
      <item>BIOMEDICAL PLUS d.o.o.</item>
    </derivirana_varijabla>
  </DomainObject.Predmet.ProtuStrankaListNazivFormated>
  <DomainObject.Predmet.ProtuStrankaListNazivFormatedOIB>
    <izvorni_sadrzaj>
      <item>BIOMEDICAL PLUS d.o.o., OIB 51189729280</item>
    </izvorni_sadrzaj>
    <derivirana_varijabla naziv="DomainObject.Predmet.ProtuStrankaListNazivFormatedOIB_1">
      <item>BIOMEDICAL PLUS d.o.o., OIB 51189729280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BIOMEDICAL PLUS d.o.o.</izvorni_sadrzaj>
    <derivirana_varijabla naziv="DomainObject.Predmet.ProtustrankaIDrugi_1">BIOMEDICAL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BIOMEDICAL PLUS d.o.o., OIB 51189729280, Franje Račkog 36b, 51000 Rijeka</izvorni_sadrzaj>
    <derivirana_varijabla naziv="DomainObject.Predmet.ProtustrankaIDrugiAdressOIB_1">BIOMEDICAL PLUS d.o.o., OIB 51189729280, Franje Račkog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BIOMEDICAL PLUS d.o.o.</item>
    </izvorni_sadrzaj>
    <derivirana_varijabla naziv="DomainObject.Predmet.SudioniciListNaziv_1">
      <item>FINA  Rijeka</item>
      <item>BIOMEDICAL PLUS d.o.o.</item>
    </derivirana_varijabla>
  </DomainObject.Predmet.SudioniciListNaziv>
  <DomainObject.Predmet.SudioniciListAdressOIB>
    <izvorni_sadrzaj>
      <item>FINA  Rijeka, OIB 85821130368, Frana Kurelca 8,51000 Rijeka</item>
      <item>BIOMEDICAL PLUS d.o.o., OIB 51189729280, Franje Račkog 36b,51000 Rijeka</item>
    </izvorni_sadrzaj>
    <derivirana_varijabla naziv="DomainObject.Predmet.SudioniciListAdressOIB_1">
      <item>FINA  Rijeka, OIB 85821130368, Frana Kurelca 8,51000 Rijeka</item>
      <item>BIOMEDICAL PLUS d.o.o., OIB 51189729280, Franje Račkog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51189729280</item>
    </izvorni_sadrzaj>
    <derivirana_varijabla naziv="DomainObject.Predmet.SudioniciListNazivOIB_1">
      <item>, OIB 85821130368</item>
      <item>, OIB 51189729280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A723F-DFDB-4B16-A6C4-3453B4719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4185</properties:Characters>
  <properties:Lines>115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2017-05-29T12:17:00Z</dcterms:created>
  <dc:creator>Vera Jelenović</dc:creator>
  <cp:lastModifiedBy>Danijela Fumić</cp:lastModifiedBy>
  <cp:lastPrinted>2017-05-29T12:16:00Z</cp:lastPrinted>
  <dcterms:modified xmlns:xsi="http://www.w3.org/2001/XMLSchema-instance" xsi:type="dcterms:W3CDTF">2017-05-29T12:19:00Z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