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d00c" w14:paraId="20cd00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BF12E1">
        <w:t>905</w:t>
      </w:r>
      <w:r>
        <w:t>/</w:t>
      </w:r>
      <w:r w:rsidR="00E8650F">
        <w:t>1</w:t>
      </w:r>
      <w:r w:rsidR="00611430">
        <w:t>6</w:t>
      </w:r>
      <w:r>
        <w:t>-</w:t>
      </w:r>
      <w:r w:rsidR="00BF12E1">
        <w:t>2</w:t>
      </w:r>
      <w:r w:rsidR="00DE1B58">
        <w:t>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</w:t>
      </w:r>
      <w:r w:rsidR="00955EAC">
        <w:t xml:space="preserve">RH, MF, </w:t>
      </w:r>
      <w:r w:rsidR="00295578">
        <w:t>zastupana po ŽDO u Osijeku</w:t>
      </w:r>
      <w:r w:rsidR="00855D61">
        <w:t>, OIB 52634238587</w:t>
      </w:r>
      <w:r w:rsidR="00295578">
        <w:t xml:space="preserve"> i FOND ZA ZAŠTITU OKOLIŠA I ENERGETSKU UČINKOVITOST, Zagreb, Radnička cesta 80, OIB 85828625994</w:t>
      </w:r>
      <w:r w:rsidR="0023483C">
        <w:t xml:space="preserve"> </w:t>
      </w:r>
      <w:r w:rsidRPr="00611430">
        <w:t xml:space="preserve">za otvaranje stečajnog postupka nad dužnikom </w:t>
      </w:r>
      <w:r w:rsidR="005C162A">
        <w:t xml:space="preserve">Vio-CAR jednostavno društvo s ograničenom odgovornošću za trgovinu i usluge, Osijek, Martina </w:t>
      </w:r>
      <w:proofErr w:type="spellStart"/>
      <w:r w:rsidR="005C162A">
        <w:t>Divalta</w:t>
      </w:r>
      <w:proofErr w:type="spellEnd"/>
      <w:r w:rsidR="005C162A">
        <w:t xml:space="preserve"> 181</w:t>
      </w:r>
      <w:r w:rsidR="00E45DFD" w:rsidRPr="00E45DFD">
        <w:t>, MBS 0301</w:t>
      </w:r>
      <w:r w:rsidR="005C162A">
        <w:t>5</w:t>
      </w:r>
      <w:r w:rsidR="00E45DFD" w:rsidRPr="00E45DFD">
        <w:t>49</w:t>
      </w:r>
      <w:r w:rsidR="005C162A">
        <w:t>06</w:t>
      </w:r>
      <w:r w:rsidR="00E45DFD" w:rsidRPr="00E45DFD">
        <w:t xml:space="preserve">, OIB </w:t>
      </w:r>
      <w:r w:rsidR="005C162A">
        <w:t>57070250723</w:t>
      </w:r>
      <w:r w:rsidR="00450C50" w:rsidRPr="00450C50">
        <w:t xml:space="preserve">, dana </w:t>
      </w:r>
      <w:r w:rsidR="00B04405">
        <w:t>2</w:t>
      </w:r>
      <w:r w:rsidR="00DE1B58">
        <w:t>1</w:t>
      </w:r>
      <w:r w:rsidR="0023483C">
        <w:t xml:space="preserve">. </w:t>
      </w:r>
      <w:r w:rsidR="00DE1B58">
        <w:t>ožujk</w:t>
      </w:r>
      <w:r w:rsidR="00F54FA1">
        <w:t>a</w:t>
      </w:r>
      <w:r w:rsidRPr="00611430">
        <w:t xml:space="preserve"> 201</w:t>
      </w:r>
      <w:r w:rsidR="00DE1B58">
        <w:t>7</w:t>
      </w:r>
      <w:r w:rsidRPr="00611430">
        <w:t>.</w:t>
      </w:r>
    </w:p>
    <w:p w:rsidRDefault="00A3136C" w:rsidP="002C4C28" w:rsidR="00A3136C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9B228A" w:rsidP="004E475E" w:rsidR="009B228A">
      <w:pPr>
        <w:jc w:val="both"/>
      </w:pPr>
    </w:p>
    <w:p w:rsidRDefault="009B228A" w:rsidP="00DE1B58" w:rsidR="009B228A">
      <w:pPr>
        <w:ind w:left="720"/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265620" w:rsidRPr="00265620">
        <w:t xml:space="preserve">Vio-CAR jednostavno društvo s ograničenom odgovornošću za trgovinu i usluge, Osijek, Martina </w:t>
      </w:r>
      <w:proofErr w:type="spellStart"/>
      <w:r w:rsidR="00265620" w:rsidRPr="00265620">
        <w:t>Divalta</w:t>
      </w:r>
      <w:proofErr w:type="spellEnd"/>
      <w:r w:rsidR="00265620" w:rsidRPr="00265620">
        <w:t xml:space="preserve"> 181, MBS 030154906, OIB 57070250723</w:t>
      </w:r>
    </w:p>
    <w:p w:rsidRDefault="003C7EC1" w:rsidP="009365DD" w:rsidR="003C7EC1">
      <w:pPr>
        <w:jc w:val="both"/>
      </w:pPr>
    </w:p>
    <w:p w:rsidRDefault="00406F6D" w:rsidP="00A320F5" w:rsidR="00F12013">
      <w:pPr>
        <w:ind w:firstLine="720" w:left="2160"/>
      </w:pPr>
      <w:r>
        <w:t>1</w:t>
      </w:r>
      <w:r w:rsidR="00DE1B58">
        <w:t>1</w:t>
      </w:r>
      <w:r w:rsidR="00F12013">
        <w:t xml:space="preserve">. </w:t>
      </w:r>
      <w:r w:rsidR="00DE1B58">
        <w:t>trav</w:t>
      </w:r>
      <w:r w:rsidR="00F9032E">
        <w:t>nj</w:t>
      </w:r>
      <w:r w:rsidR="00C354FB">
        <w:t>a</w:t>
      </w:r>
      <w:r w:rsidR="00F12013">
        <w:t xml:space="preserve"> 201</w:t>
      </w:r>
      <w:r w:rsidR="00F9032E">
        <w:t>7</w:t>
      </w:r>
      <w:r w:rsidR="00F12013">
        <w:t xml:space="preserve">. u </w:t>
      </w:r>
      <w:r w:rsidR="004C3544">
        <w:t>9</w:t>
      </w:r>
      <w:r w:rsidR="00650092">
        <w:t>,</w:t>
      </w:r>
      <w:r w:rsidR="00265620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DE1B58">
        <w:rPr>
          <w:bCs/>
        </w:rPr>
        <w:t>39</w:t>
      </w:r>
      <w:r w:rsidRPr="00A320F5">
        <w:rPr>
          <w:bCs/>
        </w:rPr>
        <w:t>/I</w:t>
      </w:r>
      <w:r w:rsidR="00DE1B58">
        <w:rPr>
          <w:bCs/>
        </w:rPr>
        <w:t>I</w:t>
      </w:r>
      <w:r w:rsidRPr="00A320F5">
        <w:rPr>
          <w:bCs/>
        </w:rPr>
        <w:t>.</w:t>
      </w:r>
    </w:p>
    <w:p w:rsidRDefault="00A3136C" w:rsidP="006F7B5B" w:rsidR="00A3136C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915CE2">
        <w:t>2</w:t>
      </w:r>
      <w:r w:rsidR="008651D7">
        <w:t>1</w:t>
      </w:r>
      <w:r>
        <w:t xml:space="preserve">. </w:t>
      </w:r>
      <w:r w:rsidR="008651D7">
        <w:t>ožujk</w:t>
      </w:r>
      <w:r w:rsidR="009C75A5">
        <w:t>a</w:t>
      </w:r>
      <w:r>
        <w:t xml:space="preserve"> 201</w:t>
      </w:r>
      <w:r w:rsidR="008651D7">
        <w:t>7</w:t>
      </w:r>
      <w:r>
        <w:t>.</w:t>
      </w:r>
    </w:p>
    <w:p w:rsidRDefault="00A3136C" w:rsidP="005137EC" w:rsidR="00A3136C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3136C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9C75A5">
      <w:pPr>
        <w:jc w:val="both"/>
      </w:pPr>
      <w:r>
        <w:t>Protiv ovoga rješenja nije dopuštena posebna žalba (čl. 115. st. 1. SZ-a).</w:t>
      </w:r>
    </w:p>
    <w:p w:rsidRDefault="009A0CBC" w:rsidP="00B246D8" w:rsidR="009A0CB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8651D7" w:rsidP="00B246D8" w:rsidR="008651D7">
      <w:pPr>
        <w:numPr>
          <w:ilvl w:val="0"/>
          <w:numId w:val="6"/>
        </w:numPr>
        <w:jc w:val="both"/>
      </w:pPr>
      <w:r>
        <w:t xml:space="preserve">Privremeni stečajni upravitelj Zlatko </w:t>
      </w:r>
      <w:proofErr w:type="spellStart"/>
      <w:r w:rsidR="009A0CBC">
        <w:t>M</w:t>
      </w:r>
      <w:r>
        <w:t>arkasović</w:t>
      </w:r>
      <w:proofErr w:type="spellEnd"/>
    </w:p>
    <w:p w:rsidRDefault="008651D7" w:rsidP="009A0CBC" w:rsidR="00C3148B">
      <w:pPr>
        <w:numPr>
          <w:ilvl w:val="0"/>
          <w:numId w:val="6"/>
        </w:numPr>
        <w:jc w:val="both"/>
      </w:pPr>
      <w:proofErr w:type="spellStart"/>
      <w:r>
        <w:t>zz</w:t>
      </w:r>
      <w:proofErr w:type="spellEnd"/>
      <w:r>
        <w:t xml:space="preserve"> dužnika </w:t>
      </w:r>
      <w:proofErr w:type="spellStart"/>
      <w:r w:rsidR="00C3148B">
        <w:t>Franz</w:t>
      </w:r>
      <w:proofErr w:type="spellEnd"/>
      <w:r w:rsidR="00C3148B">
        <w:t xml:space="preserve"> </w:t>
      </w:r>
      <w:proofErr w:type="spellStart"/>
      <w:r w:rsidR="00C3148B">
        <w:t>Clemens</w:t>
      </w:r>
      <w:proofErr w:type="spellEnd"/>
      <w:r w:rsidR="00C3148B">
        <w:t xml:space="preserve"> Viola, Osijek, Jovana </w:t>
      </w:r>
      <w:proofErr w:type="spellStart"/>
      <w:r w:rsidR="00C3148B">
        <w:t>Gojkovića</w:t>
      </w:r>
      <w:proofErr w:type="spellEnd"/>
      <w:r w:rsidR="00C3148B">
        <w:t xml:space="preserve"> 6/B</w:t>
      </w:r>
    </w:p>
    <w:p w:rsidRDefault="00C3148B" w:rsidP="00DA4393" w:rsidR="00C3148B">
      <w:pPr>
        <w:numPr>
          <w:ilvl w:val="0"/>
          <w:numId w:val="6"/>
        </w:numPr>
        <w:jc w:val="both"/>
      </w:pPr>
      <w:r>
        <w:t>Dužnik</w:t>
      </w:r>
    </w:p>
    <w:p w:rsidRDefault="00E80A58" w:rsidP="00E80A58" w:rsidR="00E80A58">
      <w:pPr>
        <w:numPr>
          <w:ilvl w:val="0"/>
          <w:numId w:val="6"/>
        </w:numPr>
        <w:jc w:val="both"/>
      </w:pPr>
      <w:r>
        <w:t>ŽDO GUO Osijek</w:t>
      </w:r>
    </w:p>
    <w:p w:rsidRDefault="00D15D8D" w:rsidP="00E80A58" w:rsidR="00D15D8D">
      <w:pPr>
        <w:numPr>
          <w:ilvl w:val="0"/>
          <w:numId w:val="6"/>
        </w:numPr>
        <w:jc w:val="both"/>
      </w:pPr>
      <w:r>
        <w:t>FOND ZA ZAŠTITU OKOLIŠA I ENERGETSKU UČINKOVITOST, Zagreb, Radnička cesta</w:t>
      </w:r>
      <w:r w:rsidR="00887E81">
        <w:t xml:space="preserve"> 80</w:t>
      </w:r>
    </w:p>
    <w:p w:rsidRDefault="00295F3E" w:rsidP="00D15D8D" w:rsidR="009D3A79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5D8D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BF12E1" w:rsidRPr="00BF12E1">
      <w:t>14 St-2905/16-2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65620"/>
    <w:rsid w:val="00295578"/>
    <w:rsid w:val="00295F3E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7DD6"/>
    <w:rsid w:val="003778B9"/>
    <w:rsid w:val="00383A81"/>
    <w:rsid w:val="003908AE"/>
    <w:rsid w:val="003927F2"/>
    <w:rsid w:val="00394CAB"/>
    <w:rsid w:val="00394D49"/>
    <w:rsid w:val="003A6151"/>
    <w:rsid w:val="003A61DC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5B525F"/>
    <w:rsid w:val="005C162A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5AD6"/>
    <w:rsid w:val="008277A4"/>
    <w:rsid w:val="008508C3"/>
    <w:rsid w:val="00855D61"/>
    <w:rsid w:val="0086404A"/>
    <w:rsid w:val="008651D7"/>
    <w:rsid w:val="0086731F"/>
    <w:rsid w:val="008847F8"/>
    <w:rsid w:val="00884C61"/>
    <w:rsid w:val="00886270"/>
    <w:rsid w:val="00887E81"/>
    <w:rsid w:val="00891A16"/>
    <w:rsid w:val="008B7B03"/>
    <w:rsid w:val="008C4203"/>
    <w:rsid w:val="008F3A67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92D9D"/>
    <w:rsid w:val="00992FAF"/>
    <w:rsid w:val="00993B7F"/>
    <w:rsid w:val="009A0CBC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33FFE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203B"/>
    <w:rsid w:val="00BC21F8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48B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15D8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E1B58"/>
    <w:rsid w:val="00DF5840"/>
    <w:rsid w:val="00E05F2C"/>
    <w:rsid w:val="00E137A6"/>
    <w:rsid w:val="00E14899"/>
    <w:rsid w:val="00E27673"/>
    <w:rsid w:val="00E42141"/>
    <w:rsid w:val="00E45DFD"/>
    <w:rsid w:val="00E517AD"/>
    <w:rsid w:val="00E51EF4"/>
    <w:rsid w:val="00E73FC0"/>
    <w:rsid w:val="00E80A58"/>
    <w:rsid w:val="00E80FD3"/>
    <w:rsid w:val="00E82BC0"/>
    <w:rsid w:val="00E8650F"/>
    <w:rsid w:val="00E905B8"/>
    <w:rsid w:val="00E920FD"/>
    <w:rsid w:val="00EA7C38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3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A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3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A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82F02-3572-4F6C-8295-241468F557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1224</properties:Characters>
  <properties:Lines>43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2017-03-21T07:22:00Z</dcterms:created>
  <dc:creator>tkovacevic</dc:creator>
  <cp:lastModifiedBy>Elizabeta Đeke</cp:lastModifiedBy>
  <cp:lastPrinted>2017-03-21T07:50:00Z</cp:lastPrinted>
  <dcterms:modified xmlns:xsi="http://www.w3.org/2001/XMLSchema-instance" xsi:type="dcterms:W3CDTF">2017-03-21T08:19:00Z</dcterms:modified>
  <cp:revision>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