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8c03" w14:paraId="8728c03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C04ECD">
        <w:t>7</w:t>
      </w:r>
      <w:r w:rsidR="00A36CB8">
        <w:t>293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C36ACF">
        <w:t>18</w:t>
      </w:r>
      <w:r w:rsidRPr="009C5689">
        <w:t xml:space="preserve">. </w:t>
      </w:r>
      <w:r w:rsidR="00C36ACF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A36CB8">
        <w:t xml:space="preserve"> JULIŠKA ZLATNA </w:t>
      </w:r>
      <w:r w:rsidR="00CE6D4E">
        <w:t xml:space="preserve">d.o.o., </w:t>
      </w:r>
      <w:r w:rsidR="00A36CB8">
        <w:t xml:space="preserve">Drage, </w:t>
      </w:r>
      <w:proofErr w:type="spellStart"/>
      <w:r w:rsidR="00A36CB8">
        <w:t>Dolaška</w:t>
      </w:r>
      <w:proofErr w:type="spellEnd"/>
      <w:r w:rsidR="00A36CB8">
        <w:t xml:space="preserve"> Draga 80, </w:t>
      </w:r>
      <w:r w:rsidR="00CE6D4E">
        <w:t xml:space="preserve"> OIB: </w:t>
      </w:r>
      <w:r w:rsidR="00A36CB8">
        <w:t>80279159829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A36CB8">
        <w:t>165,36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C36ACF">
        <w:t>18</w:t>
      </w:r>
      <w:r w:rsidRPr="009C5689">
        <w:t xml:space="preserve">. </w:t>
      </w:r>
      <w:r w:rsidR="00C36ACF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2269E9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269E9" w:rsidR="002269E9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2269E9">
        <w:t>,v.r.</w:t>
      </w:r>
    </w:p>
    <w:p w:rsidRDefault="002269E9" w:rsidP="002269E9" w:rsidR="002269E9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269E9" w:rsidP="002269E9" w:rsidR="002269E9">
      <w:pPr>
        <w:ind w:firstLine="708"/>
        <w:jc w:val="right"/>
      </w:pPr>
      <w:r>
        <w:t>ovlašteni službenik:</w:t>
      </w:r>
    </w:p>
    <w:p w:rsidRDefault="002269E9" w:rsidP="002269E9" w:rsidR="002269E9">
      <w:pPr>
        <w:ind w:firstLine="708"/>
        <w:jc w:val="right"/>
      </w:pPr>
      <w:r>
        <w:t>Višnja Jurlina</w:t>
      </w:r>
    </w:p>
    <w:p w:rsidRDefault="004D12D6" w:rsidP="002269E9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F3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F3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269E9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324D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36CB8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36A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EF7F3F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6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7293</izvorni_sadrzaj>
    <derivirana_varijabla naziv="DomainObject.Predmet.Broj_1">7293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St-7293/2015</izvorni_sadrzaj>
    <derivirana_varijabla naziv="DomainObject.Predmet.OznakaBroj_1">St-7293/2015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JULIŠKA ZLATNA d.o.o.</izvorni_sadrzaj>
    <derivirana_varijabla naziv="DomainObject.Predmet.ProtustrankaFormated_1">  JULIŠKA ZLATNA d.o.o.</derivirana_varijabla>
  </DomainObject.Predmet.ProtustrankaFormated>
  <DomainObject.Predmet.ProtustrankaFormatedOIB>
    <izvorni_sadrzaj>  JULIŠKA ZLATNA d.o.o., OIB 80279159829</izvorni_sadrzaj>
    <derivirana_varijabla naziv="DomainObject.Predmet.ProtustrankaFormatedOIB_1">  JULIŠKA ZLATNA d.o.o., OIB 80279159829</derivirana_varijabla>
  </DomainObject.Predmet.ProtustrankaFormatedOIB>
  <DomainObject.Predmet.ProtustrankaFormatedWithAdress>
    <izvorni_sadrzaj> JULIŠKA ZLATNA d.o.o., Dolaška Draga 80, 47245 Drage</izvorni_sadrzaj>
    <derivirana_varijabla naziv="DomainObject.Predmet.ProtustrankaFormatedWithAdress_1"> JULIŠKA ZLATNA d.o.o., Dolaška Draga 80, 47245 Drage</derivirana_varijabla>
  </DomainObject.Predmet.ProtustrankaFormatedWithAdress>
  <DomainObject.Predmet.ProtustrankaFormatedWithAdressOIB>
    <izvorni_sadrzaj> JULIŠKA ZLATNA d.o.o., OIB 80279159829, Dolaška Draga 80, 47245 Drage</izvorni_sadrzaj>
    <derivirana_varijabla naziv="DomainObject.Predmet.ProtustrankaFormatedWithAdressOIB_1"> JULIŠKA ZLATNA d.o.o., OIB 80279159829, Dolaška Draga 80, 47245 Drage</derivirana_varijabla>
  </DomainObject.Predmet.ProtustrankaFormatedWithAdressOIB>
  <DomainObject.Predmet.ProtustrankaWithAdress>
    <izvorni_sadrzaj>JULIŠKA ZLATNA d.o.o. Dolaška Draga 80, 47245 Drage</izvorni_sadrzaj>
    <derivirana_varijabla naziv="DomainObject.Predmet.ProtustrankaWithAdress_1">JULIŠKA ZLATNA d.o.o. Dolaška Draga 80, 47245 Drage</derivirana_varijabla>
  </DomainObject.Predmet.ProtustrankaWithAdress>
  <DomainObject.Predmet.ProtustrankaWithAdressOIB>
    <izvorni_sadrzaj>JULIŠKA ZLATNA d.o.o., OIB 80279159829, Dolaška Draga 80, 47245 Drage</izvorni_sadrzaj>
    <derivirana_varijabla naziv="DomainObject.Predmet.ProtustrankaWithAdressOIB_1">JULIŠKA ZLATNA d.o.o., OIB 80279159829, Dolaška Draga 80, 47245 Drage</derivirana_varijabla>
  </DomainObject.Predmet.ProtustrankaWithAdressOIB>
  <DomainObject.Predmet.ProtustrankaNazivFormated>
    <izvorni_sadrzaj>JULIŠKA ZLATNA d.o.o.</izvorni_sadrzaj>
    <derivirana_varijabla naziv="DomainObject.Predmet.ProtustrankaNazivFormated_1">JULIŠKA ZLATNA d.o.o.</derivirana_varijabla>
  </DomainObject.Predmet.ProtustrankaNazivFormated>
  <DomainObject.Predmet.ProtustrankaNazivFormatedOIB>
    <izvorni_sadrzaj>JULIŠKA ZLATNA d.o.o., OIB 80279159829</izvorni_sadrzaj>
    <derivirana_varijabla naziv="DomainObject.Predmet.ProtustrankaNazivFormatedOIB_1">JULIŠKA ZLATNA d.o.o., OIB 80279159829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JULIŠKA ZLATNA d.o.o.</item>
    </izvorni_sadrzaj>
    <derivirana_varijabla naziv="DomainObject.Predmet.ProtuStrankaListFormated_1">
      <item>JULIŠKA ZLATNA d.o.o.</item>
    </derivirana_varijabla>
  </DomainObject.Predmet.ProtuStrankaListFormated>
  <DomainObject.Predmet.ProtuStrankaListFormatedOIB>
    <izvorni_sadrzaj>
      <item>JULIŠKA ZLATNA d.o.o., OIB 80279159829</item>
    </izvorni_sadrzaj>
    <derivirana_varijabla naziv="DomainObject.Predmet.ProtuStrankaListFormatedOIB_1">
      <item>JULIŠKA ZLATNA d.o.o., OIB 80279159829</item>
    </derivirana_varijabla>
  </DomainObject.Predmet.ProtuStrankaListFormatedOIB>
  <DomainObject.Predmet.ProtuStrankaListFormatedWithAdress>
    <izvorni_sadrzaj>
      <item>JULIŠKA ZLATNA d.o.o., Dolaška Draga 80, 47245 Drage</item>
    </izvorni_sadrzaj>
    <derivirana_varijabla naziv="DomainObject.Predmet.ProtuStrankaListFormatedWithAdress_1">
      <item>JULIŠKA ZLATNA d.o.o., Dolaška Draga 80, 47245 Drage</item>
    </derivirana_varijabla>
  </DomainObject.Predmet.ProtuStrankaListFormatedWithAdress>
  <DomainObject.Predmet.ProtuStrankaListFormatedWithAdressOIB>
    <izvorni_sadrzaj>
      <item>JULIŠKA ZLATNA d.o.o., OIB 80279159829, Dolaška Draga 80, 47245 Drage</item>
    </izvorni_sadrzaj>
    <derivirana_varijabla naziv="DomainObject.Predmet.ProtuStrankaListFormatedWithAdressOIB_1">
      <item>JULIŠKA ZLATNA d.o.o., OIB 80279159829, Dolaška Draga 80, 47245 Drage</item>
    </derivirana_varijabla>
  </DomainObject.Predmet.ProtuStrankaListFormatedWithAdressOIB>
  <DomainObject.Predmet.ProtuStrankaListNazivFormated>
    <izvorni_sadrzaj>
      <item>JULIŠKA ZLATNA d.o.o.</item>
    </izvorni_sadrzaj>
    <derivirana_varijabla naziv="DomainObject.Predmet.ProtuStrankaListNazivFormated_1">
      <item>JULIŠKA ZLATNA d.o.o.</item>
    </derivirana_varijabla>
  </DomainObject.Predmet.ProtuStrankaListNazivFormated>
  <DomainObject.Predmet.ProtuStrankaListNazivFormatedOIB>
    <izvorni_sadrzaj>
      <item>JULIŠKA ZLATNA d.o.o., OIB 80279159829</item>
    </izvorni_sadrzaj>
    <derivirana_varijabla naziv="DomainObject.Predmet.ProtuStrankaListNazivFormatedOIB_1">
      <item>JULIŠKA ZLATNA d.o.o., OIB 80279159829</item>
    </derivirana_varijabla>
  </DomainObject.Predmet.ProtuStrankaListNazivFormatedOIB>
  <DomainObject.Predmet.OstaliListFormated>
    <izvorni_sadrzaj>
      <item>Anka Barešić</item>
      <item>Ronai Ernöne</item>
      <item>Ronai Erno</item>
    </izvorni_sadrzaj>
    <derivirana_varijabla naziv="DomainObject.Predmet.OstaliListFormated_1">
      <item>Anka Barešić</item>
      <item>Ronai Ernöne</item>
      <item>Ronai Erno</item>
    </derivirana_varijabla>
  </DomainObject.Predmet.OstaliListFormated>
  <DomainObject.Predmet.OstaliListFormatedOIB>
    <izvorni_sadrzaj>
      <item>Anka Barešić, OIB 64578429721</item>
      <item>Ronai Ernöne</item>
      <item>Ronai Erno</item>
    </izvorni_sadrzaj>
    <derivirana_varijabla naziv="DomainObject.Predmet.OstaliListFormatedOIB_1">
      <item>Anka Barešić, OIB 64578429721</item>
      <item>Ronai Ernöne</item>
      <item>Ronai Erno</item>
    </derivirana_varijabla>
  </DomainObject.Predmet.OstaliListFormatedOIB>
  <DomainObject.Predmet.OstaliListFormatedWithAdress>
    <izvorni_sadrzaj>
      <item>Anka Barešić, Kralja Kolomana 6, 23210 Drage</item>
      <item>Ronai Ernöne, Jokai u. 83, 3262 Markaz</item>
      <item>Ronai Erno, Iskola u. 18, 3200 Gyongyos</item>
    </izvorni_sadrzaj>
    <derivirana_varijabla naziv="DomainObject.Predmet.OstaliListFormatedWithAdress_1">
      <item>Anka Barešić, Kralja Kolomana 6, 23210 Drage</item>
      <item>Ronai Ernöne, Jokai u. 83, 3262 Markaz</item>
      <item>Ronai Erno, Iskola u. 18, 3200 Gyongyos</item>
    </derivirana_varijabla>
  </DomainObject.Predmet.OstaliListFormatedWithAdress>
  <DomainObject.Predmet.OstaliListFormatedWithAdressOIB>
    <izvorni_sadrzaj>
      <item>Anka Barešić, OIB 64578429721, Kralja Kolomana 6, 23210 Drage</item>
      <item>Ronai Ernöne, Jokai u. 83, 3262 Markaz</item>
      <item>Ronai Erno, Iskola u. 18, 3200 Gyongyos</item>
    </izvorni_sadrzaj>
    <derivirana_varijabla naziv="DomainObject.Predmet.OstaliListFormatedWithAdressOIB_1">
      <item>Anka Barešić, OIB 64578429721, Kralja Kolomana 6, 23210 Drage</item>
      <item>Ronai Ernöne, Jokai u. 83, 3262 Markaz</item>
      <item>Ronai Erno, Iskola u. 18, 3200 Gyongyos</item>
    </derivirana_varijabla>
  </DomainObject.Predmet.OstaliListFormatedWithAdressOIB>
  <DomainObject.Predmet.OstaliListNazivFormated>
    <izvorni_sadrzaj>
      <item>Anka Barešić</item>
      <item>Ronai Ernöne</item>
      <item>Ronai Erno</item>
    </izvorni_sadrzaj>
    <derivirana_varijabla naziv="DomainObject.Predmet.OstaliListNazivFormated_1">
      <item>Anka Barešić</item>
      <item>Ronai Ernöne</item>
      <item>Ronai Erno</item>
    </derivirana_varijabla>
  </DomainObject.Predmet.OstaliListNazivFormated>
  <DomainObject.Predmet.OstaliListNazivFormatedOIB>
    <izvorni_sadrzaj>
      <item>Anka Barešić, OIB 64578429721</item>
      <item>Ronai Ernöne</item>
      <item>Ronai Erno</item>
    </izvorni_sadrzaj>
    <derivirana_varijabla naziv="DomainObject.Predmet.OstaliListNazivFormatedOIB_1">
      <item>Anka Barešić, OIB 64578429721</item>
      <item>Ronai Ernöne</item>
      <item>Ronai Erno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JULIŠKA ZLATNA d.o.o.</izvorni_sadrzaj>
    <derivirana_varijabla naziv="DomainObject.Predmet.ProtustrankaIDrugi_1">JULIŠKA ZLATNA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JULIŠKA ZLATNA d.o.o., OIB 80279159829, Dolaška Draga 80, 47245 Drage</izvorni_sadrzaj>
    <derivirana_varijabla naziv="DomainObject.Predmet.ProtustrankaIDrugiAdressOIB_1">JULIŠKA ZLATNA d.o.o., OIB 80279159829, Dolaška Draga 80, 47245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JULIŠKA ZLATNA d.o.o.</item>
      <item>Anka Barešić</item>
      <item>Ronai Ernöne</item>
      <item>Ronai Erno</item>
    </izvorni_sadrzaj>
    <derivirana_varijabla naziv="DomainObject.Predmet.SudioniciListNaziv_1">
      <item>FINA Regionalni centar Zagreb, podružnica Karlovac</item>
      <item>JULIŠKA ZLATNA d.o.o.</item>
      <item>Anka Barešić</item>
      <item>Ronai Ernöne</item>
      <item>Ronai Erno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JULIŠKA ZLATNA d.o.o., OIB 80279159829, Dolaška Draga 80,47245 Drage</item>
      <item>Anka Barešić, OIB 64578429721, Kralja Kolomana 6,23210 Drage</item>
      <item>Ronai Ernöne, Jokai u. 83,3262 Markaz</item>
      <item>Ronai Erno, Iskola u. 18,3200 Gyongyos</item>
    </izvorni_sadrzaj>
    <derivirana_varijabla naziv="DomainObject.Predmet.SudioniciListAdressOIB_1">
      <item>FINA Regionalni centar Zagreb, podružnica Karlovac, OIB 85821130368, Pavla Vitezovića 1,47000 Karlovac</item>
      <item>JULIŠKA ZLATNA d.o.o., OIB 80279159829, Dolaška Draga 80,47245 Drage</item>
      <item>Anka Barešić, OIB 64578429721, Kralja Kolomana 6,23210 Drage</item>
      <item>Ronai Ernöne, Jokai u. 83,3262 Markaz</item>
      <item>Ronai Erno, Iskola u. 18,3200 Gyongyos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80279159829</item>
      <item>, OIB 64578429721</item>
      <item>, OIB null</item>
      <item>, OIB null</item>
    </izvorni_sadrzaj>
    <derivirana_varijabla naziv="DomainObject.Predmet.SudioniciListNazivOIB_1">
      <item>, OIB 85821130368</item>
      <item>, OIB 80279159829</item>
      <item>, OIB 64578429721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1338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