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663f" w14:paraId="ac5663f" w:rsidRDefault="007D65B8" w:rsidP="00681D1B" w:rsidR="00681D1B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1D1B">
        <w:t>7 St-1600/17-14</w:t>
      </w:r>
    </w:p>
    <w:p w:rsidRDefault="00681D1B" w:rsidP="009F0526" w:rsidR="00681D1B">
      <w:pPr>
        <w:jc w:val="right"/>
      </w:pP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B55D98" w:rsidR="00AC3604">
      <w:pPr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B55D98">
        <w:t xml:space="preserve">Agencija za osiguranje radničkih tražbina, Zagreb, </w:t>
      </w:r>
      <w:proofErr w:type="spellStart"/>
      <w:r w:rsidR="00B55D98">
        <w:t>Frankopanska</w:t>
      </w:r>
      <w:proofErr w:type="spellEnd"/>
      <w:r w:rsidR="00B55D98">
        <w:t xml:space="preserve"> 11, MBS: 080678090, OIB: 04323472109, </w:t>
      </w:r>
      <w:r>
        <w:t xml:space="preserve">za otvaranje stečajnog postupka nad dužnikom </w:t>
      </w:r>
      <w:r w:rsidR="00B55D98">
        <w:t>KALIPSO j.d.o.o., Bilje, Vukovarska 79, MBS: 030182723, OIB: 81639240417</w:t>
      </w:r>
      <w:r w:rsidR="00A16C5A">
        <w:rPr>
          <w:color w:val="000000"/>
        </w:rPr>
        <w:t xml:space="preserve">, dana </w:t>
      </w:r>
      <w:r w:rsidR="000258A5">
        <w:rPr>
          <w:color w:val="000000"/>
        </w:rPr>
        <w:t>1</w:t>
      </w:r>
      <w:r w:rsidR="003F3A5A">
        <w:rPr>
          <w:color w:val="000000"/>
        </w:rPr>
        <w:t>9. ožujka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2F560B" w:rsidR="001C0559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</w:t>
      </w:r>
      <w:r w:rsidR="00B55D98">
        <w:t xml:space="preserve"> KALIPSO j.d.o.o., Bilje, Vukovarska 79, MBS: 030182723, OIB: 81639240417</w:t>
      </w:r>
      <w:r w:rsidR="00A34ADA">
        <w:t xml:space="preserve">, </w:t>
      </w:r>
      <w:r>
        <w:t>za dan</w:t>
      </w:r>
    </w:p>
    <w:p w:rsidRDefault="001C0559" w:rsidP="00B55D98" w:rsidR="001C0559">
      <w:pPr>
        <w:jc w:val="both"/>
      </w:pPr>
    </w:p>
    <w:p w:rsidRDefault="00F93C3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travanj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4C4BAD">
        <w:rPr>
          <w:b/>
          <w:u w:val="single"/>
        </w:rPr>
        <w:t>,</w:t>
      </w:r>
      <w:r w:rsidR="00B55D98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>-</w:t>
      </w:r>
      <w:r w:rsidR="00B55D98">
        <w:t xml:space="preserve">Agencija za osiguranje radničkih tražbina, Zagreb, </w:t>
      </w:r>
      <w:proofErr w:type="spellStart"/>
      <w:r w:rsidR="00B55D98">
        <w:t>Frankopanska</w:t>
      </w:r>
      <w:proofErr w:type="spellEnd"/>
      <w:r w:rsidR="00B55D98">
        <w:t xml:space="preserve"> 11</w:t>
      </w:r>
    </w:p>
    <w:p w:rsidRDefault="002D34CE" w:rsidR="00C3066A">
      <w:pPr>
        <w:jc w:val="both"/>
      </w:pPr>
      <w:r w:rsidRPr="00F167C9">
        <w:t>-zakonski zastupnik dužnika</w:t>
      </w:r>
      <w:r w:rsidR="00F167C9" w:rsidRPr="00F167C9">
        <w:t xml:space="preserve"> </w:t>
      </w:r>
      <w:r w:rsidR="00B55D98" w:rsidRPr="00B55D98">
        <w:t>David Horvat, OIB: 61450278904</w:t>
      </w:r>
      <w:r w:rsidR="00F167C9" w:rsidRPr="00F167C9">
        <w:t xml:space="preserve">, </w:t>
      </w:r>
      <w:r w:rsidR="00B55D98" w:rsidRPr="00B55D98">
        <w:t>Bilje, Vukovarska 79</w:t>
      </w:r>
    </w:p>
    <w:p w:rsidRDefault="00C3066A" w:rsidR="00C3066A" w:rsidRPr="00F167C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C3066A">
        <w:t>1</w:t>
      </w:r>
      <w:r w:rsidR="00F167C9">
        <w:t>9. ožujka</w:t>
      </w:r>
      <w:r w:rsidR="006F25D8">
        <w:t xml:space="preserve"> 2018.</w:t>
      </w:r>
      <w:r w:rsidR="00DC2A67" w:rsidRPr="002722A7">
        <w:t xml:space="preserve"> </w:t>
      </w:r>
    </w:p>
    <w:p w:rsidRDefault="00B55D98" w:rsidP="005257DA" w:rsidR="00B55D98" w:rsidRPr="002722A7">
      <w:pPr>
        <w:jc w:val="both"/>
      </w:pP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FINA</w:t>
      </w:r>
    </w:p>
    <w:p w:rsidRDefault="00B55D98" w:rsidP="0033460E" w:rsidR="00B55D98" w:rsidRPr="00B55D98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 xml:space="preserve">Agencija za osiguranje radničkih tražbina, Zagreb, </w:t>
      </w:r>
      <w:proofErr w:type="spellStart"/>
      <w:r>
        <w:t>Frankopanska</w:t>
      </w:r>
      <w:proofErr w:type="spellEnd"/>
      <w:r>
        <w:t xml:space="preserve"> 11</w:t>
      </w:r>
    </w:p>
    <w:p w:rsidRDefault="0033460E" w:rsidP="00B55D98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33460E">
        <w:rPr>
          <w:color w:val="000000"/>
        </w:rPr>
        <w:t>zz</w:t>
      </w:r>
      <w:proofErr w:type="spellEnd"/>
      <w:r w:rsidRPr="0033460E">
        <w:rPr>
          <w:color w:val="000000"/>
        </w:rPr>
        <w:t xml:space="preserve"> dužnika</w:t>
      </w:r>
      <w:r w:rsidR="004667B8" w:rsidRPr="004667B8">
        <w:t xml:space="preserve"> </w:t>
      </w:r>
      <w:r w:rsidR="002448DC" w:rsidRPr="00B55D98">
        <w:t>David Horvat</w:t>
      </w:r>
      <w:r w:rsidR="00B55D98" w:rsidRPr="00B55D98">
        <w:t>, Bilje, Vukovarska 79</w:t>
      </w:r>
    </w:p>
    <w:p w:rsidRDefault="00FE4960" w:rsidP="0033460E" w:rsid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e</w:t>
      </w:r>
      <w:r w:rsidRPr="00FE4960">
        <w:rPr>
          <w:color w:val="000000"/>
        </w:rPr>
        <w:t>-</w:t>
      </w:r>
      <w:proofErr w:type="spellStart"/>
      <w:r w:rsidRPr="00FE4960">
        <w:rPr>
          <w:color w:val="000000"/>
        </w:rPr>
        <w:t>ogl</w:t>
      </w:r>
      <w:proofErr w:type="spellEnd"/>
      <w:r w:rsidRPr="00FE4960">
        <w:rPr>
          <w:color w:val="000000"/>
        </w:rPr>
        <w:t>. ploča</w:t>
      </w:r>
    </w:p>
    <w:p w:rsidRDefault="0033460E" w:rsidP="0033460E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 xml:space="preserve">R </w:t>
      </w:r>
      <w:r w:rsidR="004667B8">
        <w:rPr>
          <w:color w:val="000000"/>
        </w:rPr>
        <w:t>26.4</w:t>
      </w:r>
      <w:r w:rsidRPr="0033460E">
        <w:rPr>
          <w:color w:val="000000"/>
        </w:rPr>
        <w:t xml:space="preserve">.18. u </w:t>
      </w:r>
      <w:r w:rsidR="004667B8">
        <w:rPr>
          <w:color w:val="000000"/>
        </w:rPr>
        <w:t>9</w:t>
      </w:r>
      <w:r w:rsidRPr="0033460E">
        <w:rPr>
          <w:color w:val="000000"/>
        </w:rPr>
        <w:t>,</w:t>
      </w:r>
      <w:r w:rsidR="00CC0C47">
        <w:rPr>
          <w:color w:val="000000"/>
        </w:rPr>
        <w:t>00 sati</w:t>
      </w:r>
    </w:p>
    <w:sectPr w:rsidR="0033460E" w:rsidRPr="00FE49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A6" w:rsidR="00124AA6">
      <w:r>
        <w:separator/>
      </w:r>
    </w:p>
  </w:endnote>
  <w:endnote w:id="0" w:type="continuationSeparator">
    <w:p w:rsidRDefault="00124AA6" w:rsidR="00124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E11" w:rsidR="00E46E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E11" w:rsidR="00E46E1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A6" w:rsidR="00124AA6">
      <w:r>
        <w:separator/>
      </w:r>
    </w:p>
  </w:footnote>
  <w:footnote w:id="0" w:type="continuationSeparator">
    <w:p w:rsidRDefault="00124AA6" w:rsidR="00124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8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E46E11" w:rsidR="00E46E11">
    <w:pPr>
      <w:jc w:val="right"/>
    </w:pPr>
    <w:r>
      <w:tab/>
    </w:r>
    <w:r>
      <w:tab/>
    </w:r>
    <w:r w:rsidR="00E46E11">
      <w:t>7 St-208/18-13</w:t>
    </w:r>
  </w:p>
  <w:p w:rsidRDefault="004F62DE" w:rsidP="00E46E11" w:rsidR="004F62DE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4AA6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448DC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F308F"/>
    <w:rsid w:val="002F32E3"/>
    <w:rsid w:val="002F560B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488A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1D1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5D98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0C47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8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8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1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62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275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St-1600/2017</izvorni_sadrzaj>
    <derivirana_varijabla naziv="DomainObject.Predmet.OznakaBroj_1">St-1600/2017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</izvorni_sadrzaj>
    <derivirana_varijabla naziv="DomainObject.Predmet.ProtustrankaFormated_1">  KALIPSO j.d.o.o. za ugostiteljstvo i usluge</derivirana_varijabla>
  </DomainObject.Predmet.ProtustrankaFormated>
  <DomainObject.Predmet.ProtustrankaFormatedOIB>
    <izvorni_sadrzaj>  KALIPSO j.d.o.o. za ugostiteljstvo i usluge, OIB 81639240417</izvorni_sadrzaj>
    <derivirana_varijabla naziv="DomainObject.Predmet.ProtustrankaFormatedOIB_1">  KALIPSO j.d.o.o. za ugostiteljstvo i usluge, OIB 81639240417</derivirana_varijabla>
  </DomainObject.Predmet.ProtustrankaFormatedOIB>
  <DomainObject.Predmet.ProtustrankaFormatedWithAdress>
    <izvorni_sadrzaj> KALIPSO j.d.o.o. za ugostiteljstvo i usluge, Vukovarska 79, 31327 Bilje</izvorni_sadrzaj>
    <derivirana_varijabla naziv="DomainObject.Predmet.ProtustrankaFormatedWithAdress_1"> KALIPSO j.d.o.o. za ugostiteljstvo i usluge, Vukovarska 79, 31327 Bilje</derivirana_varijabla>
  </DomainObject.Predmet.ProtustrankaFormatedWithAdress>
  <DomainObject.Predmet.ProtustrankaFormatedWithAdressOIB>
    <izvorni_sadrzaj> KALIPSO j.d.o.o. za ugostiteljstvo i usluge, OIB 81639240417, Vukovarska 79, 31327 Bilje</izvorni_sadrzaj>
    <derivirana_varijabla naziv="DomainObject.Predmet.ProtustrankaFormatedWithAdressOIB_1"> KALIPSO j.d.o.o. za ugostiteljstvo i usluge, OIB 81639240417, Vukovarska 79, 31327 Bilje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KALIPSO j.d.o.o. za ugostiteljstvo i usluge</item>
    </izvorni_sadrzaj>
    <derivirana_varijabla naziv="DomainObject.Predmet.ProtuStrankaListFormated_1">
      <item>KALIPSO j.d.o.o. za ugostiteljstvo i usluge</item>
    </derivirana_varijabla>
  </DomainObject.Predmet.ProtuStrankaListFormated>
  <DomainObject.Predmet.ProtuStrankaListFormatedOIB>
    <izvorni_sadrzaj>
      <item>KALIPSO j.d.o.o. za ugostiteljstvo i usluge, OIB 81639240417</item>
    </izvorni_sadrzaj>
    <derivirana_varijabla naziv="DomainObject.Predmet.ProtuStrankaListFormatedOIB_1">
      <item>KALIPSO j.d.o.o. za ugostiteljstvo i usluge, OIB 81639240417</item>
    </derivirana_varijabla>
  </DomainObject.Predmet.ProtuStrankaListFormatedOIB>
  <DomainObject.Predmet.ProtuStrankaListFormatedWithAdress>
    <izvorni_sadrzaj>
      <item>KALIPSO j.d.o.o. za ugostiteljstvo i usluge, Vukovarska 79, 31327 Bilje</item>
    </izvorni_sadrzaj>
    <derivirana_varijabla naziv="DomainObject.Predmet.ProtuStrankaListFormatedWithAdress_1">
      <item>KALIPSO j.d.o.o. za ugostiteljstvo i usluge, Vukovarska 79, 31327 Bilje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</item>
    </izvorni_sadrzaj>
    <derivirana_varijabla naziv="DomainObject.Predmet.ProtuStrankaListFormatedWithAdressOIB_1">
      <item>KALIPSO j.d.o.o. za ugostiteljstvo i usluge, OIB 81639240417, Vukovarska 79, 31327 Bilje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KALIPSO j.d.o.o. za ugostiteljstvo i usluge</item>
      <item>Agencija za osiguranje radničkih tražbina</item>
    </izvorni_sadrzaj>
    <derivirana_varijabla naziv="DomainObject.Predmet.SudioniciListNaziv_1">
      <item>KALIPSO j.d.o.o. za ugostiteljstvo i usluge</item>
      <item>Agencija za osiguranje radničkih tražbina</item>
    </derivirana_varijabla>
  </DomainObject.Predmet.SudioniciListNaziv>
  <DomainObject.Predmet.SudioniciListAdressOIB>
    <izvorni_sadrzaj>
      <item>KALIPSO j.d.o.o. za ugostiteljstvo i usluge, OIB 81639240417, Vukovarska 79,31327 Bilje</item>
      <item>Agencija za osiguranje radničkih tražbina, OIB 04323472109, Frankopanska 11,10000 Zagreb</item>
    </izvorni_sadrzaj>
    <derivirana_varijabla naziv="DomainObject.Predmet.SudioniciListAdressOIB_1">
      <item>KALIPSO j.d.o.o. za ugostiteljstvo i usluge, OIB 81639240417, Vukovarska 79,31327 Bilje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81639240417</item>
      <item>, OIB 04323472109</item>
    </izvorni_sadrzaj>
    <derivirana_varijabla naziv="DomainObject.Predmet.SudioniciListNazivOIB_1">
      <item>, OIB 81639240417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190</properties:Words>
  <properties:Characters>1063</properties:Characters>
  <properties:Lines>51</properties:Lines>
  <properties:Paragraphs>24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2018-03-19T13:36:00Z</dcterms:modified>
  <cp:revision>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(1600-17 (-14).docx)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