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8A6343" w14:paraId="02301148" w:rsidRDefault="00D21C5F" w:rsidP="00D21C5F" w:rsidR="00D21C5F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0913A34B" w:rsidRDefault="00D21C5F" w:rsidP="00D21C5F" w:rsidR="00D21C5F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16C2733" w:rsidRDefault="00D21C5F" w:rsidP="00D21C5F" w:rsidR="00D21C5F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3D28ADC7" w:rsidRDefault="00D21C5F" w:rsidP="00D21C5F" w:rsidR="00D21C5F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5C9F892D" w:rsidRDefault="00D21C5F" w:rsidP="00D21C5F" w:rsidR="00D21C5F">
      <w:pPr>
        <w:tabs>
          <w:tab w:pos="709" w:val="left"/>
        </w:tabs>
        <w:jc w:val="right"/>
      </w:pPr>
      <w:r>
        <w:t>42. St-1665/2015</w:t>
      </w:r>
    </w:p>
    <w:p w14:textId="77777777" w14:paraId="6F5E740A" w:rsidRDefault="00D21C5F" w:rsidP="00D21C5F" w:rsidR="00D21C5F">
      <w:pPr>
        <w:tabs>
          <w:tab w:pos="709" w:val="left"/>
        </w:tabs>
        <w:jc w:val="right"/>
      </w:pPr>
    </w:p>
    <w:p w14:textId="77777777" w14:paraId="159684AB" w:rsidRDefault="00D21C5F" w:rsidP="00D21C5F" w:rsidR="00D21C5F">
      <w:pPr>
        <w:tabs>
          <w:tab w:pos="709" w:val="left"/>
        </w:tabs>
        <w:jc w:val="right"/>
      </w:pPr>
    </w:p>
    <w:p w14:textId="77777777" w14:paraId="4A6C504A" w:rsidRDefault="00D21C5F" w:rsidP="00D21C5F" w:rsidR="00D21C5F">
      <w:pPr>
        <w:tabs>
          <w:tab w:pos="709" w:val="left"/>
        </w:tabs>
        <w:jc w:val="center"/>
      </w:pPr>
      <w:r>
        <w:t>R E P U B L I K A   H R V A T S K A</w:t>
      </w:r>
    </w:p>
    <w:p w14:textId="77777777" w14:paraId="3850FB41" w:rsidRDefault="00D21C5F" w:rsidP="00D21C5F" w:rsidR="00D21C5F">
      <w:pPr>
        <w:tabs>
          <w:tab w:pos="709" w:val="left"/>
        </w:tabs>
        <w:jc w:val="center"/>
      </w:pPr>
    </w:p>
    <w:p w14:textId="77777777" w14:paraId="15C3B453" w:rsidRDefault="00D21C5F" w:rsidP="00D21C5F" w:rsidR="00D21C5F">
      <w:pPr>
        <w:tabs>
          <w:tab w:pos="709" w:val="left"/>
        </w:tabs>
        <w:jc w:val="center"/>
      </w:pPr>
      <w:r>
        <w:t>R J E Š E N J E</w:t>
      </w:r>
    </w:p>
    <w:p w14:textId="77777777" w14:paraId="0FE9811D" w:rsidRDefault="00D21C5F" w:rsidP="00D21C5F" w:rsidR="00D21C5F">
      <w:pPr>
        <w:tabs>
          <w:tab w:pos="709" w:val="left"/>
        </w:tabs>
        <w:jc w:val="both"/>
      </w:pPr>
    </w:p>
    <w:p w14:textId="77777777" w14:paraId="0C0AE86A" w:rsidRDefault="00D21C5F" w:rsidP="00D21C5F" w:rsidR="00D21C5F">
      <w:pPr>
        <w:tabs>
          <w:tab w:pos="709" w:val="left"/>
        </w:tabs>
        <w:jc w:val="both"/>
      </w:pPr>
      <w:r>
        <w:t xml:space="preserve">  </w:t>
      </w:r>
      <w:r>
        <w:tab/>
        <w:t xml:space="preserve">TRGOVAČKI SUD U ZAGREBU po sucu toga suda  Hrvoju Lukšiću, kao sucu pojedincu u stečajnom predmetu povodom zahtjeva FINANCIJSKE AGENCIJE, za provedbu skraćenog stečajnog postupka nad dužnikom ARTING ZAGREB d.o.o., Zagreb, Tuškanac 85 a, OIB 64006605148, dana 29. travnja 2016.g. </w:t>
      </w:r>
    </w:p>
    <w:p w14:textId="77777777" w14:paraId="1982EACD" w:rsidRDefault="00D21C5F" w:rsidP="00D21C5F" w:rsidR="00D21C5F">
      <w:pPr>
        <w:tabs>
          <w:tab w:pos="709" w:val="left"/>
        </w:tabs>
        <w:jc w:val="both"/>
      </w:pPr>
    </w:p>
    <w:p w14:textId="77777777" w14:paraId="4E76681A" w:rsidRDefault="00D21C5F" w:rsidP="00D21C5F" w:rsidR="00D21C5F">
      <w:pPr>
        <w:tabs>
          <w:tab w:pos="709" w:val="left"/>
        </w:tabs>
        <w:jc w:val="center"/>
      </w:pPr>
      <w:r>
        <w:t>r i j e š i o   j e</w:t>
      </w:r>
    </w:p>
    <w:p w14:textId="77777777" w14:paraId="2F849F0A" w:rsidRDefault="00D21C5F" w:rsidP="00D21C5F" w:rsidR="00D21C5F">
      <w:pPr>
        <w:tabs>
          <w:tab w:pos="709" w:val="left"/>
        </w:tabs>
        <w:jc w:val="both"/>
      </w:pPr>
    </w:p>
    <w:p w14:textId="77777777" w14:paraId="0DD60433" w:rsidRDefault="00D21C5F" w:rsidP="00D21C5F" w:rsidR="00D21C5F">
      <w:pPr>
        <w:ind w:firstLine="708"/>
        <w:jc w:val="both"/>
      </w:pPr>
      <w:r>
        <w:t>I   Otvara se stečajni postupak nad dužnikom ARTING ZAGREB d.o.o., Zagreb, Tuškanac 85 a, OIB 64006605148.</w:t>
      </w:r>
    </w:p>
    <w:p w14:textId="77777777" w14:paraId="666BC987" w:rsidRDefault="00D21C5F" w:rsidP="00D21C5F" w:rsidR="00D21C5F">
      <w:pPr>
        <w:ind w:firstLine="708"/>
        <w:jc w:val="both"/>
      </w:pPr>
      <w:r>
        <w:t xml:space="preserve">Stečajni postupak otvoren je 29. travnja 2016.g. u 15,00 sati kada je ovo rješenje objavljeno na mrežnoj stanici e-oglasne ploče ovog suda. </w:t>
      </w:r>
    </w:p>
    <w:p w14:textId="77777777" w14:paraId="501F384D" w:rsidRDefault="00D21C5F" w:rsidP="00D21C5F" w:rsidR="00D21C5F">
      <w:pPr>
        <w:ind w:firstLine="708"/>
        <w:jc w:val="both"/>
      </w:pPr>
    </w:p>
    <w:p w14:textId="77777777" w14:paraId="58BFD044" w:rsidRDefault="00D21C5F" w:rsidP="00D21C5F" w:rsidR="00D21C5F">
      <w:pPr>
        <w:pStyle w:val="Bezproreda"/>
        <w:ind w:firstLine="708"/>
        <w:jc w:val="both"/>
      </w:pPr>
      <w:r>
        <w:rPr>
          <w:szCs w:val="24"/>
        </w:rPr>
        <w:t xml:space="preserve">II   Za stečajnog upravitelja imenuje se Stjepan Lović, Zagreb, Preradovićeva 13, OIB: 25964288839.     </w:t>
      </w:r>
    </w:p>
    <w:p w14:textId="77777777" w14:paraId="51A5A8ED" w:rsidRDefault="00D21C5F" w:rsidP="00D21C5F" w:rsidR="00D21C5F">
      <w:pPr>
        <w:ind w:firstLine="708"/>
        <w:jc w:val="both"/>
      </w:pPr>
    </w:p>
    <w:p w14:textId="77777777" w14:paraId="5B4E7F56" w:rsidRDefault="00D21C5F" w:rsidP="00D21C5F" w:rsidR="00D21C5F">
      <w:pPr>
        <w:ind w:firstLine="708"/>
        <w:jc w:val="both"/>
      </w:pPr>
      <w:r>
        <w:t>III  Zaključuje se stečajni postupak nad dužnikom ARTING ZAGREB d.o.o., Zagreb, Tuškanac 85 a, OIB 64006605148.</w:t>
      </w:r>
    </w:p>
    <w:p w14:textId="77777777" w14:paraId="6D77EE04" w:rsidRDefault="00D21C5F" w:rsidP="00D21C5F" w:rsidR="00D21C5F">
      <w:pPr>
        <w:ind w:firstLine="708"/>
        <w:jc w:val="both"/>
      </w:pPr>
    </w:p>
    <w:p w14:textId="77777777" w14:paraId="2CF2FF3F" w:rsidRDefault="00D21C5F" w:rsidP="00D21C5F" w:rsidR="00D21C5F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0136EE08" w:rsidRDefault="00D21C5F" w:rsidP="00D21C5F" w:rsidR="00D21C5F">
      <w:pPr>
        <w:ind w:firstLine="708"/>
        <w:jc w:val="both"/>
      </w:pPr>
    </w:p>
    <w:p w14:textId="77777777" w14:paraId="335649BA" w:rsidRDefault="00D21C5F" w:rsidP="00D21C5F" w:rsidR="00D21C5F">
      <w:pPr>
        <w:jc w:val="center"/>
      </w:pPr>
      <w:r>
        <w:t>Obrazloženje</w:t>
      </w:r>
    </w:p>
    <w:p w14:textId="77777777" w14:paraId="10572D7B" w:rsidRDefault="00D21C5F" w:rsidP="00D21C5F" w:rsidR="00D21C5F">
      <w:pPr>
        <w:jc w:val="center"/>
      </w:pPr>
    </w:p>
    <w:p w14:textId="77777777" w14:paraId="7B787C8B" w:rsidRDefault="00D21C5F" w:rsidP="00D21C5F" w:rsidR="00D21C5F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84ED32C" w:rsidRDefault="00D21C5F" w:rsidP="00D21C5F" w:rsidR="00D21C5F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63082C01" w:rsidRDefault="00D21C5F" w:rsidP="00D21C5F" w:rsidR="00D21C5F">
      <w:pPr>
        <w:ind w:firstLine="708"/>
        <w:jc w:val="both"/>
      </w:pPr>
      <w:r>
        <w:t>Po zaključku nije postupljeno.</w:t>
      </w:r>
    </w:p>
    <w:p w14:textId="77777777" w14:paraId="4B8D0737" w:rsidRDefault="00D21C5F" w:rsidP="00D21C5F" w:rsidR="00D21C5F">
      <w:pPr>
        <w:jc w:val="both"/>
      </w:pPr>
      <w:r>
        <w:tab/>
        <w:t xml:space="preserve">Oglasom su pozvani su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7C5AB58C" w:rsidRDefault="00D21C5F" w:rsidP="00D21C5F" w:rsidR="00D21C5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3EF3C3A1" w:rsidRDefault="00D21C5F" w:rsidP="00D21C5F" w:rsidR="00D21C5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8A4D66D" w:rsidRDefault="00D21C5F" w:rsidP="00D21C5F" w:rsidR="00D21C5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6C2CC64" w:rsidRDefault="00D21C5F" w:rsidP="00D21C5F" w:rsidR="00D21C5F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-   2   -</w:t>
      </w:r>
    </w:p>
    <w:p w14:textId="77777777" w14:paraId="0A280C65" w:rsidRDefault="00D21C5F" w:rsidP="00D21C5F" w:rsidR="00D21C5F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3D704008" w:rsidRDefault="00D21C5F" w:rsidP="00D21C5F" w:rsidR="00D21C5F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7026C3F3" w:rsidTr="00D21C5F" w:rsidR="00D21C5F">
        <w:tc>
          <w:tcPr>
            <w:tcW w:type="dxa" w:w="2346"/>
          </w:tcPr>
          <w:p w14:textId="77777777" w14:paraId="1655355F" w:rsidRDefault="00D21C5F" w:rsidR="00D21C5F">
            <w:pPr>
              <w:tabs>
                <w:tab w:pos="709" w:val="left"/>
              </w:tabs>
              <w:jc w:val="right"/>
            </w:pPr>
            <w:r>
              <w:t>42. St-1665/2015</w:t>
            </w:r>
          </w:p>
          <w:p w14:textId="77777777" w14:paraId="5DED3568" w:rsidRDefault="00D21C5F" w:rsidR="00D21C5F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1A383412" w:rsidRDefault="00D21C5F" w:rsidP="00D21C5F" w:rsidR="00D21C5F">
      <w:pPr>
        <w:jc w:val="both"/>
      </w:pPr>
    </w:p>
    <w:p w14:textId="77777777" w14:paraId="79325480" w:rsidRDefault="00D21C5F" w:rsidP="00D21C5F" w:rsidR="00D21C5F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1AE0BB06" w:rsidRDefault="00D21C5F" w:rsidP="00D21C5F" w:rsidR="00D21C5F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3A7386B5" w:rsidRDefault="00D21C5F" w:rsidP="00D21C5F" w:rsidR="00D21C5F">
      <w:pPr>
        <w:jc w:val="both"/>
      </w:pPr>
      <w:r>
        <w:tab/>
        <w:t>Izbor stečajnog upravitelja odabran je primjenom odredbe čl. 432 SZ.</w:t>
      </w:r>
    </w:p>
    <w:p w14:textId="77777777" w14:paraId="7D03AA10" w:rsidRDefault="00D21C5F" w:rsidP="00D21C5F" w:rsidR="00D21C5F">
      <w:pPr>
        <w:jc w:val="both"/>
      </w:pPr>
      <w:r>
        <w:tab/>
      </w:r>
    </w:p>
    <w:p w14:textId="77777777" w14:paraId="10A01FA0" w:rsidRDefault="00D21C5F" w:rsidP="00D21C5F" w:rsidR="00D21C5F">
      <w:pPr>
        <w:tabs>
          <w:tab w:pos="709" w:val="left"/>
        </w:tabs>
        <w:jc w:val="center"/>
      </w:pPr>
      <w:r>
        <w:t xml:space="preserve">U Zagrebu,  29. travnja 2016.g. </w:t>
      </w:r>
    </w:p>
    <w:p w14:textId="77777777" w14:paraId="69EA01AF" w:rsidRDefault="00D21C5F" w:rsidP="00D21C5F" w:rsidR="00D21C5F">
      <w:pPr>
        <w:tabs>
          <w:tab w:pos="709" w:val="left"/>
        </w:tabs>
      </w:pPr>
    </w:p>
    <w:p w14:textId="77777777" w14:paraId="514F7821" w:rsidRDefault="00D21C5F" w:rsidP="00D21C5F" w:rsidR="00D21C5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70C076DB" w:rsidRDefault="00D21C5F" w:rsidP="00D21C5F" w:rsidR="00D21C5F">
      <w:pPr>
        <w:tabs>
          <w:tab w:pos="709" w:val="left"/>
        </w:tabs>
      </w:pPr>
    </w:p>
    <w:p w14:textId="77777777" w14:paraId="229CACD7" w:rsidRDefault="00D21C5F" w:rsidP="00D21C5F" w:rsidR="00D21C5F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 ,v.r.</w:t>
      </w:r>
    </w:p>
    <w:p w14:textId="77777777" w14:paraId="6F9F828E" w:rsidRDefault="00D21C5F" w:rsidP="00D21C5F" w:rsidR="00D21C5F">
      <w:pPr>
        <w:tabs>
          <w:tab w:pos="709" w:val="left"/>
        </w:tabs>
      </w:pPr>
    </w:p>
    <w:p w14:textId="77777777" w14:paraId="5560623E" w:rsidRDefault="00D21C5F" w:rsidP="00D21C5F" w:rsidR="00D21C5F">
      <w:pPr>
        <w:jc w:val="both"/>
      </w:pPr>
      <w:r>
        <w:t>UPUTA O PRAVNOM LIJEKU:</w:t>
      </w:r>
    </w:p>
    <w:p w14:textId="77777777" w14:paraId="6DA5CA80" w:rsidRDefault="00D21C5F" w:rsidP="00D21C5F" w:rsidR="00D21C5F">
      <w:pPr>
        <w:jc w:val="both"/>
      </w:pPr>
      <w:r>
        <w:t xml:space="preserve">Protiv ovog rješenja dopuštena je  žalba Visokom trgovačkom sudu RH, a koja se podnosi u roku od 8 dana ovome sudu u 3 primjerka. </w:t>
      </w:r>
    </w:p>
    <w:p w14:textId="77777777" w14:paraId="0C567282" w:rsidRDefault="00D21C5F" w:rsidP="00D21C5F" w:rsidR="00D21C5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</w:t>
      </w:r>
    </w:p>
    <w:p w14:textId="77777777" w14:paraId="6B73AF2E" w:rsidRDefault="00D21C5F" w:rsidP="00D21C5F" w:rsidR="00D21C5F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50145C44" w:rsidRDefault="00D21C5F" w:rsidP="00D21C5F" w:rsidR="00D21C5F">
      <w:pPr>
        <w:tabs>
          <w:tab w:pos="709" w:val="left"/>
        </w:tabs>
      </w:pPr>
    </w:p>
    <w:p w14:textId="77777777" w14:paraId="38246D67" w:rsidRDefault="00D21C5F" w:rsidP="00D21C5F" w:rsidR="00D21C5F">
      <w:pPr>
        <w:tabs>
          <w:tab w:pos="709" w:val="left"/>
        </w:tabs>
      </w:pPr>
    </w:p>
    <w:p w14:textId="77777777" w14:paraId="6885D3F2" w:rsidRDefault="00D21C5F" w:rsidP="00D21C5F" w:rsidR="00D21C5F">
      <w:pPr>
        <w:jc w:val="both"/>
        <w:rPr>
          <w:i/>
        </w:rPr>
      </w:pPr>
    </w:p>
    <w:p w14:textId="77777777" w14:paraId="7120C859" w:rsidRDefault="00D21C5F" w:rsidP="00D21C5F" w:rsidR="00D21C5F">
      <w:pPr>
        <w:tabs>
          <w:tab w:pos="709" w:val="left"/>
        </w:tabs>
      </w:pPr>
    </w:p>
    <w:p w14:textId="0A32E83D" w14:paraId="0A32E83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1C5F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1C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1C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1C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1C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1C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21C5F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D21C5F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21C5F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D21C5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21C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1C5F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21C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1C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1C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1C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1C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D21C5F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D21C5F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D21C5F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D21C5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21C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1C5F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620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1665</izvorni_sadrzaj>
    <derivirana_varijabla naziv="DomainObject.Predmet.Broj_1">1665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St-1665/2015</izvorni_sadrzaj>
    <derivirana_varijabla naziv="DomainObject.Predmet.OznakaBroj_1">St-1665/2015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ARTING ZAGREB d.o.o.</izvorni_sadrzaj>
    <derivirana_varijabla naziv="DomainObject.Predmet.ProtustrankaFormated_1">  ARTING ZAGREB d.o.o.</derivirana_varijabla>
  </DomainObject.Predmet.ProtustrankaFormated>
  <DomainObject.Predmet.ProtustrankaFormatedOIB>
    <izvorni_sadrzaj>  ARTING ZAGREB d.o.o., OIB 64006605148</izvorni_sadrzaj>
    <derivirana_varijabla naziv="DomainObject.Predmet.ProtustrankaFormatedOIB_1">  ARTING ZAGREB d.o.o., OIB 64006605148</derivirana_varijabla>
  </DomainObject.Predmet.ProtustrankaFormatedOIB>
  <DomainObject.Predmet.ProtustrankaFormatedWithAdress>
    <izvorni_sadrzaj> ARTING ZAGREB d.o.o., Tuškanac 85/a, 10000 Zagreb</izvorni_sadrzaj>
    <derivirana_varijabla naziv="DomainObject.Predmet.ProtustrankaFormatedWithAdress_1"> ARTING ZAGREB d.o.o., Tuškanac 85/a, 10000 Zagreb</derivirana_varijabla>
  </DomainObject.Predmet.ProtustrankaFormatedWithAdress>
  <DomainObject.Predmet.ProtustrankaFormatedWithAdressOIB>
    <izvorni_sadrzaj> ARTING ZAGREB d.o.o., OIB 64006605148, Tuškanac 85/a, 10000 Zagreb</izvorni_sadrzaj>
    <derivirana_varijabla naziv="DomainObject.Predmet.ProtustrankaFormatedWithAdressOIB_1"> ARTING ZAGREB d.o.o., OIB 64006605148, Tuškanac 85/a, 10000 Zagreb</derivirana_varijabla>
  </DomainObject.Predmet.ProtustrankaFormatedWithAdressOIB>
  <DomainObject.Predmet.ProtustrankaWithAdress>
    <izvorni_sadrzaj>ARTING ZAGREB d.o.o. Tuškanac 85/a, 10000 Zagreb</izvorni_sadrzaj>
    <derivirana_varijabla naziv="DomainObject.Predmet.ProtustrankaWithAdress_1">ARTING ZAGREB d.o.o. Tuškanac 85/a, 10000 Zagreb</derivirana_varijabla>
  </DomainObject.Predmet.ProtustrankaWithAdress>
  <DomainObject.Predmet.ProtustrankaWithAdressOIB>
    <izvorni_sadrzaj>ARTING ZAGREB d.o.o., OIB 64006605148, Tuškanac 85/a, 10000 Zagreb</izvorni_sadrzaj>
    <derivirana_varijabla naziv="DomainObject.Predmet.ProtustrankaWithAdressOIB_1">ARTING ZAGREB d.o.o., OIB 64006605148, Tuškanac 85/a, 10000 Zagreb</derivirana_varijabla>
  </DomainObject.Predmet.ProtustrankaWithAdressOIB>
  <DomainObject.Predmet.ProtustrankaNazivFormated>
    <izvorni_sadrzaj>ARTING ZAGREB d.o.o.</izvorni_sadrzaj>
    <derivirana_varijabla naziv="DomainObject.Predmet.ProtustrankaNazivFormated_1">ARTING ZAGREB d.o.o.</derivirana_varijabla>
  </DomainObject.Predmet.ProtustrankaNazivFormated>
  <DomainObject.Predmet.ProtustrankaNazivFormatedOIB>
    <izvorni_sadrzaj>ARTING ZAGREB d.o.o., OIB 64006605148</izvorni_sadrzaj>
    <derivirana_varijabla naziv="DomainObject.Predmet.ProtustrankaNazivFormatedOIB_1">ARTING ZAGREB d.o.o., OIB 64006605148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ARTING ZAGREB d.o.o.</item>
    </izvorni_sadrzaj>
    <derivirana_varijabla naziv="DomainObject.Predmet.ProtuStrankaListFormated_1">
      <item>ARTING ZAGREB d.o.o.</item>
    </derivirana_varijabla>
  </DomainObject.Predmet.ProtuStrankaListFormated>
  <DomainObject.Predmet.ProtuStrankaListFormatedOIB>
    <izvorni_sadrzaj>
      <item>ARTING ZAGREB d.o.o., OIB 64006605148</item>
    </izvorni_sadrzaj>
    <derivirana_varijabla naziv="DomainObject.Predmet.ProtuStrankaListFormatedOIB_1">
      <item>ARTING ZAGREB d.o.o., OIB 64006605148</item>
    </derivirana_varijabla>
  </DomainObject.Predmet.ProtuStrankaListFormatedOIB>
  <DomainObject.Predmet.ProtuStrankaListFormatedWithAdress>
    <izvorni_sadrzaj>
      <item>ARTING ZAGREB d.o.o., Tuškanac 85/a, 10000 Zagreb</item>
    </izvorni_sadrzaj>
    <derivirana_varijabla naziv="DomainObject.Predmet.ProtuStrankaListFormatedWithAdress_1">
      <item>ARTING ZAGREB d.o.o., Tuškanac 85/a, 10000 Zagreb</item>
    </derivirana_varijabla>
  </DomainObject.Predmet.ProtuStrankaListFormatedWithAdress>
  <DomainObject.Predmet.ProtuStrankaListFormatedWithAdressOIB>
    <izvorni_sadrzaj>
      <item>ARTING ZAGREB d.o.o., OIB 64006605148, Tuškanac 85/a, 10000 Zagreb</item>
    </izvorni_sadrzaj>
    <derivirana_varijabla naziv="DomainObject.Predmet.ProtuStrankaListFormatedWithAdressOIB_1">
      <item>ARTING ZAGREB d.o.o., OIB 64006605148, Tuškanac 85/a, 10000 Zagreb</item>
    </derivirana_varijabla>
  </DomainObject.Predmet.ProtuStrankaListFormatedWithAdressOIB>
  <DomainObject.Predmet.ProtuStrankaListNazivFormated>
    <izvorni_sadrzaj>
      <item>ARTING ZAGREB d.o.o.</item>
    </izvorni_sadrzaj>
    <derivirana_varijabla naziv="DomainObject.Predmet.ProtuStrankaListNazivFormated_1">
      <item>ARTING ZAGREB d.o.o.</item>
    </derivirana_varijabla>
  </DomainObject.Predmet.ProtuStrankaListNazivFormated>
  <DomainObject.Predmet.ProtuStrankaListNazivFormatedOIB>
    <izvorni_sadrzaj>
      <item>ARTING ZAGREB d.o.o., OIB 64006605148</item>
    </izvorni_sadrzaj>
    <derivirana_varijabla naziv="DomainObject.Predmet.ProtuStrankaListNazivFormatedOIB_1">
      <item>ARTING ZAGREB d.o.o., OIB 64006605148</item>
    </derivirana_varijabla>
  </DomainObject.Predmet.ProtuStrankaListNazivFormatedOIB>
  <DomainObject.Predmet.OstaliListFormated>
    <izvorni_sadrzaj>
      <item>Haris Trobradović</item>
      <item>HRVATSKI ZAVOD ZA MIROVINSKO OSIGURANJE</item>
    </izvorni_sadrzaj>
    <derivirana_varijabla naziv="DomainObject.Predmet.OstaliListFormated_1">
      <item>Haris Trobradović</item>
      <item>HRVATSKI ZAVOD ZA MIROVINSKO OSIGURANJE</item>
    </derivirana_varijabla>
  </DomainObject.Predmet.OstaliListFormated>
  <DomainObject.Predmet.OstaliListFormatedOIB>
    <izvorni_sadrzaj>
      <item>Haris Trobradović, OIB 28106073446</item>
      <item>HRVATSKI ZAVOD ZA MIROVINSKO OSIGURANJE, OIB 84397956623</item>
    </izvorni_sadrzaj>
    <derivirana_varijabla naziv="DomainObject.Predmet.OstaliListFormatedOIB_1">
      <item>Haris Trobradović, OIB 28106073446</item>
      <item>HRVATSKI ZAVOD ZA MIROVINSKO OSIGURANJE, OIB 84397956623</item>
    </derivirana_varijabla>
  </DomainObject.Predmet.OstaliListFormatedOIB>
  <DomainObject.Predmet.OstaliListFormatedWithAdress>
    <izvorni_sadrzaj>
      <item>Haris Trobradović, Tuškanac 85a, 10000 Zagreb</item>
      <item>HRVATSKI ZAVOD ZA MIROVINSKO OSIGURANJE, Trpimirova 4, 10000 Zagreb</item>
    </izvorni_sadrzaj>
    <derivirana_varijabla naziv="DomainObject.Predmet.OstaliListFormatedWithAdress_1">
      <item>Haris Trobradović, Tuškanac 85a,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Haris Trobradović, OIB 28106073446, Tuškanac 85a, 10000 Zagreb</item>
      <item>HRVATSKI ZAVOD ZA MIROVINSKO OSIGURANJE, OIB 84397956623, Trpimirova 4, 10000 Zagreb</item>
    </izvorni_sadrzaj>
    <derivirana_varijabla naziv="DomainObject.Predmet.OstaliListFormatedWithAdressOIB_1">
      <item>Haris Trobradović, OIB 28106073446, Tuškanac 85a,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Haris Trobradović</item>
      <item>HRVATSKI ZAVOD ZA MIROVINSKO OSIGURANJE</item>
    </izvorni_sadrzaj>
    <derivirana_varijabla naziv="DomainObject.Predmet.OstaliListNazivFormated_1">
      <item>Haris Trobradović</item>
      <item>HRVATSKI ZAVOD ZA MIROVINSKO OSIGURANJE</item>
    </derivirana_varijabla>
  </DomainObject.Predmet.OstaliListNazivFormated>
  <DomainObject.Predmet.OstaliListNazivFormatedOIB>
    <izvorni_sadrzaj>
      <item>Haris Trobradović, OIB 28106073446</item>
      <item>HRVATSKI ZAVOD ZA MIROVINSKO OSIGURANJE, OIB 84397956623</item>
    </izvorni_sadrzaj>
    <derivirana_varijabla naziv="DomainObject.Predmet.OstaliListNazivFormatedOIB_1">
      <item>Haris Trobradović, OIB 28106073446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ARTING ZAGREB d.o.o.</izvorni_sadrzaj>
    <derivirana_varijabla naziv="DomainObject.Predmet.ProtustrankaIDrugi_1">ARTING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ARTING ZAGREB d.o.o., OIB 64006605148, Tuškanac 85/a, 10000 Zagreb</izvorni_sadrzaj>
    <derivirana_varijabla naziv="DomainObject.Predmet.ProtustrankaIDrugiAdressOIB_1">ARTING ZAGREB d.o.o., OIB 64006605148, Tuškanac 85/a,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ARTING ZAGREB d.o.o.</item>
      <item>Haris Trobradović</item>
      <item>HRVATSKI ZAVOD ZA MIROVINSKO OSIGURANJE</item>
    </izvorni_sadrzaj>
    <derivirana_varijabla naziv="DomainObject.Predmet.SudioniciListNaziv_1">
      <item>FINA Regionalni centar Zagreb</item>
      <item>ARTING ZAGREB d.o.o.</item>
      <item>Haris Trobradović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ARTING ZAGREB d.o.o., OIB 64006605148, Tuškanac 85/a,10000 Zagreb</item>
      <item>Haris Trobradović, OIB 28106073446, Tuškanac 85a,10000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ARTING ZAGREB d.o.o., OIB 64006605148, Tuškanac 85/a,10000 Zagreb</item>
      <item>Haris Trobradović, OIB 28106073446, Tuškanac 85a,10000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64006605148</item>
      <item>, OIB 28106073446</item>
      <item>, OIB 84397956623</item>
    </izvorni_sadrzaj>
    <derivirana_varijabla naziv="DomainObject.Predmet.SudioniciListNazivOIB_1">
      <item>, OIB 85821130368</item>
      <item>, OIB 64006605148</item>
      <item>, OIB 28106073446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359</properties:Words>
  <properties:Characters>1849</properties:Characters>
  <properties:Lines>73</properties:Lines>
  <properties:Paragraphs>31</properties:Paragraphs>
  <properties:TotalTime>1</properties:TotalTime>
  <properties:ScaleCrop>false</properties:ScaleCrop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2016-04-29T07:48:00Z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