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4279" w14:paraId="235427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188</w:t>
      </w:r>
      <w:r w:rsidR="004C2144">
        <w:t>7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4C2144">
        <w:t xml:space="preserve">MARŠAN MOBI j.d.o.o. </w:t>
      </w:r>
      <w:r w:rsidR="00B823E5">
        <w:t xml:space="preserve">za </w:t>
      </w:r>
      <w:r w:rsidR="00464B1D">
        <w:t>usluge</w:t>
      </w:r>
      <w:r w:rsidR="004C2144">
        <w:t xml:space="preserve"> i trgovinu</w:t>
      </w:r>
      <w:r w:rsidR="007D569A">
        <w:t xml:space="preserve">, </w:t>
      </w:r>
      <w:r w:rsidR="004C2144">
        <w:t>Velika Gorica, Ulica Matije Magdalenića 1, OIB 29100784784,</w:t>
      </w:r>
      <w:r w:rsidR="007D569A">
        <w:t xml:space="preserve"> MBS 0808</w:t>
      </w:r>
      <w:r w:rsidR="004C2144">
        <w:t>97303</w:t>
      </w:r>
      <w:r w:rsidR="00464B1D">
        <w:t xml:space="preserve">,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4C2144">
        <w:t>MARŠAN MOBI j.d.o.o. za usluge i trgovinu, Velika Gorica, Ulica Matije Magdalenića 1, OIB 29100784784, MBS 080897303</w:t>
      </w:r>
      <w:r w:rsidR="004C2144">
        <w:t xml:space="preserve"> i</w:t>
      </w:r>
      <w:r>
        <w:t xml:space="preserve">znosi </w:t>
      </w:r>
      <w:r w:rsidR="004C2144">
        <w:t>18.435,46</w:t>
      </w:r>
      <w:r>
        <w:t xml:space="preserve"> 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641AE0">
        <w:t xml:space="preserve"> </w:t>
      </w:r>
      <w:r w:rsidR="004C2144">
        <w:t>Alan Maršan iz Velike Gorice</w:t>
      </w:r>
      <w:r w:rsidR="00641AE0">
        <w:t xml:space="preserve"> 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3B654F">
        <w:t>88</w:t>
      </w:r>
      <w:r w:rsidR="004C2144">
        <w:t>7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464B1D" w:rsidP="00464B1D" w:rsidR="00464B1D">
      <w:pPr>
        <w:ind w:left="6372"/>
        <w:jc w:val="both"/>
        <w:rPr>
          <w:bCs/>
        </w:rPr>
      </w:pPr>
    </w:p>
    <w:p w:rsidRDefault="006C3F3A" w:rsidP="004C2144" w:rsidR="00532E0A">
      <w:pPr>
        <w:ind w:left="720"/>
      </w:pPr>
      <w:r>
        <w:t xml:space="preserve">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2144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1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1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MARŠAN MOBI j.d.o.o.</izvorni_sadrzaj>
    <derivirana_varijabla naziv="DomainObject.Predmet.ProtustrankaFormated_1">  MARŠAN MOBI j.d.o.o.</derivirana_varijabla>
  </DomainObject.Predmet.ProtustrankaFormated>
  <DomainObject.Predmet.ProtustrankaFormatedOIB>
    <izvorni_sadrzaj>  MARŠAN MOBI j.d.o.o., OIB 29100784784</izvorni_sadrzaj>
    <derivirana_varijabla naziv="DomainObject.Predmet.ProtustrankaFormatedOIB_1">  MARŠAN MOBI j.d.o.o., OIB 29100784784</derivirana_varijabla>
  </DomainObject.Predmet.ProtustrankaFormatedOIB>
  <DomainObject.Predmet.ProtustrankaFormatedWithAdress>
    <izvorni_sadrzaj> MARŠAN MOBI j.d.o.o., Ulica Matije Magdalenića 1, 10410 Velika Gorica</izvorni_sadrzaj>
    <derivirana_varijabla naziv="DomainObject.Predmet.ProtustrankaFormatedWithAdress_1"> MARŠAN MOBI j.d.o.o., Ulica Matije Magdalenića 1, 10410 Velika Gorica</derivirana_varijabla>
  </DomainObject.Predmet.ProtustrankaFormatedWithAdress>
  <DomainObject.Predmet.ProtustrankaFormatedWithAdressOIB>
    <izvorni_sadrzaj> MARŠAN MOBI j.d.o.o., OIB 29100784784, Ulica Matije Magdalenića 1, 10410 Velika Gorica</izvorni_sadrzaj>
    <derivirana_varijabla naziv="DomainObject.Predmet.ProtustrankaFormatedWithAdressOIB_1"> MARŠAN MOBI j.d.o.o., OIB 29100784784, Ulica Matije Magdalenića 1, 10410 Velika Gorica</derivirana_varijabla>
  </DomainObject.Predmet.ProtustrankaFormatedWithAdressOIB>
  <DomainObject.Predmet.ProtustrankaWithAdress>
    <izvorni_sadrzaj>MARŠAN MOBI j.d.o.o. Ulica Matije Magdalenića 1, 10410 Velika Gorica</izvorni_sadrzaj>
    <derivirana_varijabla naziv="DomainObject.Predmet.ProtustrankaWithAdress_1">MARŠAN MOBI j.d.o.o. Ulica Matije Magdalenića 1, 10410 Velika Gorica</derivirana_varijabla>
  </DomainObject.Predmet.ProtustrankaWithAdress>
  <DomainObject.Predmet.ProtustrankaWithAdressOIB>
    <izvorni_sadrzaj>MARŠAN MOBI j.d.o.o., OIB 29100784784, Ulica Matije Magdalenića 1, 10410 Velika Gorica</izvorni_sadrzaj>
    <derivirana_varijabla naziv="DomainObject.Predmet.ProtustrankaWithAdressOIB_1">MARŠAN MOBI j.d.o.o., OIB 29100784784, Ulica Matije Magdalenića 1, 10410 Velika Gorica</derivirana_varijabla>
  </DomainObject.Predmet.ProtustrankaWithAdressOIB>
  <DomainObject.Predmet.ProtustrankaNazivFormated>
    <izvorni_sadrzaj>MARŠAN MOBI j.d.o.o.</izvorni_sadrzaj>
    <derivirana_varijabla naziv="DomainObject.Predmet.ProtustrankaNazivFormated_1">MARŠAN MOBI j.d.o.o.</derivirana_varijabla>
  </DomainObject.Predmet.ProtustrankaNazivFormated>
  <DomainObject.Predmet.ProtustrankaNazivFormatedOIB>
    <izvorni_sadrzaj>MARŠAN MOBI j.d.o.o., OIB 29100784784</izvorni_sadrzaj>
    <derivirana_varijabla naziv="DomainObject.Predmet.ProtustrankaNazivFormatedOIB_1">MARŠAN MOBI j.d.o.o., OIB 29100784784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MARŠAN MOBI j.d.o.o.</item>
    </izvorni_sadrzaj>
    <derivirana_varijabla naziv="DomainObject.Predmet.ProtuStrankaListFormated_1">
      <item>MARŠAN MOBI j.d.o.o.</item>
    </derivirana_varijabla>
  </DomainObject.Predmet.ProtuStrankaListFormated>
  <DomainObject.Predmet.ProtuStrankaListFormatedOIB>
    <izvorni_sadrzaj>
      <item>MARŠAN MOBI j.d.o.o., OIB 29100784784</item>
    </izvorni_sadrzaj>
    <derivirana_varijabla naziv="DomainObject.Predmet.ProtuStrankaListFormatedOIB_1">
      <item>MARŠAN MOBI j.d.o.o., OIB 29100784784</item>
    </derivirana_varijabla>
  </DomainObject.Predmet.ProtuStrankaListFormatedOIB>
  <DomainObject.Predmet.ProtuStrankaListFormatedWithAdress>
    <izvorni_sadrzaj>
      <item>MARŠAN MOBI j.d.o.o., Ulica Matije Magdalenića 1, 10410 Velika Gorica</item>
    </izvorni_sadrzaj>
    <derivirana_varijabla naziv="DomainObject.Predmet.ProtuStrankaListFormatedWithAdress_1">
      <item>MARŠAN MOBI j.d.o.o., Ulica Matije Magdalenića 1, 10410 Velika Gorica</item>
    </derivirana_varijabla>
  </DomainObject.Predmet.ProtuStrankaListFormatedWithAdress>
  <DomainObject.Predmet.ProtuStrankaListFormatedWithAdressOIB>
    <izvorni_sadrzaj>
      <item>MARŠAN MOBI j.d.o.o., OIB 29100784784, Ulica Matije Magdalenića 1, 10410 Velika Gorica</item>
    </izvorni_sadrzaj>
    <derivirana_varijabla naziv="DomainObject.Predmet.ProtuStrankaListFormatedWithAdressOIB_1">
      <item>MARŠAN MOBI j.d.o.o., OIB 29100784784, Ulica Matije Magdalenića 1, 10410 Velika Gorica</item>
    </derivirana_varijabla>
  </DomainObject.Predmet.ProtuStrankaListFormatedWithAdressOIB>
  <DomainObject.Predmet.ProtuStrankaListNazivFormated>
    <izvorni_sadrzaj>
      <item>MARŠAN MOBI j.d.o.o.</item>
    </izvorni_sadrzaj>
    <derivirana_varijabla naziv="DomainObject.Predmet.ProtuStrankaListNazivFormated_1">
      <item>MARŠAN MOBI j.d.o.o.</item>
    </derivirana_varijabla>
  </DomainObject.Predmet.ProtuStrankaListNazivFormated>
  <DomainObject.Predmet.ProtuStrankaListNazivFormatedOIB>
    <izvorni_sadrzaj>
      <item>MARŠAN MOBI j.d.o.o., OIB 29100784784</item>
    </izvorni_sadrzaj>
    <derivirana_varijabla naziv="DomainObject.Predmet.ProtuStrankaListNazivFormatedOIB_1">
      <item>MARŠAN MOBI j.d.o.o., OIB 29100784784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MARŠAN MOBI j.d.o.o.</izvorni_sadrzaj>
    <derivirana_varijabla naziv="DomainObject.Predmet.ProtustrankaIDrugi_1">MARŠAN MOBI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MARŠAN MOBI j.d.o.o., OIB 29100784784, Ulica Matije Magdalenića 1, 10410 Velika Gorica</izvorni_sadrzaj>
    <derivirana_varijabla naziv="DomainObject.Predmet.ProtustrankaIDrugiAdressOIB_1">MARŠAN MOBI j.d.o.o., OIB 29100784784, Ulica Matije Magdalenića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MARŠAN MOBI j.d.o.o.</item>
      <item>FINA Regionalni centar Zagreb</item>
    </izvorni_sadrzaj>
    <derivirana_varijabla naziv="DomainObject.Predmet.SudioniciListNaziv_1">
      <item>MARŠAN MOBI j.d.o.o.</item>
      <item>FINA Regionalni centar Zagreb</item>
    </derivirana_varijabla>
  </DomainObject.Predmet.SudioniciListNaziv>
  <DomainObject.Predmet.SudioniciListAdressOIB>
    <izvorni_sadrzaj>
      <item>MARŠAN MOBI j.d.o.o., OIB 29100784784, Ulica Matije Magdalenića 1,10410 Velika Gorica</item>
      <item>FINA Regionalni centar Zagreb, OIB 85821130368, Trg svibanjski žrtava 1995. 1,10000 Zagreb</item>
    </izvorni_sadrzaj>
    <derivirana_varijabla naziv="DomainObject.Predmet.SudioniciListAdressOIB_1">
      <item>MARŠAN MOBI j.d.o.o., OIB 29100784784, Ulica Matije Magdalenića 1,10410 Velika Gorica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29100784784</item>
      <item>, OIB 85821130368</item>
    </izvorni_sadrzaj>
    <derivirana_varijabla naziv="DomainObject.Predmet.SudioniciListNazivOIB_1">
      <item>, OIB 29100784784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CC491-D544-4B21-B02E-2DC8A1252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1857</properties:Characters>
  <properties:Lines>47</properties:Lines>
  <properties:Paragraphs>13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2016-08-19T10:45:00Z</cp:lastPrinted>
  <dcterms:modified xmlns:xsi="http://www.w3.org/2001/XMLSchema-instance" xsi:type="dcterms:W3CDTF">2016-08-19T10:45:00Z</dcterms:modified>
  <cp:revision>20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