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4e32" w14:paraId="e434e32" w:rsidRDefault="00AC1BCE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312BBA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312BBA">
        <w:rPr>
          <w:sz w:val="24"/>
        </w:rPr>
        <w:t>1/</w:t>
      </w:r>
      <w:r w:rsidR="00006653" w:rsidRPr="009D36B0">
        <w:rPr>
          <w:sz w:val="24"/>
        </w:rPr>
        <w:t>St-</w:t>
      </w:r>
      <w:r w:rsidR="00312BBA">
        <w:rPr>
          <w:sz w:val="24"/>
        </w:rPr>
        <w:t>762/2017-4</w:t>
      </w:r>
    </w:p>
    <w:p w:rsidRDefault="00312BBA" w:rsidP="00312BBA" w:rsidR="00312BBA">
      <w:pPr>
        <w:rPr>
          <w:sz w:val="24"/>
        </w:rPr>
      </w:pP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12BBA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12BBA">
        <w:rPr>
          <w:sz w:val="24"/>
        </w:rPr>
        <w:t>Osijek</w:t>
      </w:r>
      <w:r>
        <w:rPr>
          <w:sz w:val="24"/>
        </w:rPr>
        <w:t xml:space="preserve"> za </w:t>
      </w:r>
      <w:r w:rsidR="00312BBA">
        <w:rPr>
          <w:sz w:val="24"/>
        </w:rPr>
        <w:t>provedbu skraćenoga stečajnoga</w:t>
      </w:r>
      <w:r>
        <w:rPr>
          <w:sz w:val="24"/>
        </w:rPr>
        <w:t xml:space="preserve"> postupka nad dužnikom</w:t>
      </w:r>
      <w:r w:rsidR="00AC1BCE">
        <w:rPr>
          <w:sz w:val="24"/>
        </w:rPr>
        <w:t xml:space="preserve"> </w:t>
      </w:r>
      <w:r w:rsidR="00312BBA">
        <w:rPr>
          <w:sz w:val="24"/>
        </w:rPr>
        <w:t>LIMONCELLO j.d.o.o. za ugostiteljstvo i usluge, OIB 82881342987 sa sjedištem u Marino Selo 151 A, Marino Selo,</w:t>
      </w:r>
      <w:r>
        <w:rPr>
          <w:sz w:val="24"/>
        </w:rPr>
        <w:t xml:space="preserve"> dana </w:t>
      </w:r>
      <w:r w:rsidR="00312BBA">
        <w:rPr>
          <w:sz w:val="24"/>
        </w:rPr>
        <w:t>18.rujna</w:t>
      </w:r>
      <w:r>
        <w:rPr>
          <w:sz w:val="24"/>
        </w:rPr>
        <w:t xml:space="preserve"> 2017.</w:t>
      </w:r>
      <w:r w:rsidR="00312BBA">
        <w:rPr>
          <w:sz w:val="24"/>
        </w:rPr>
        <w:t>g.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12BBA" w:rsidP="00293FBA" w:rsidR="00312BBA" w:rsidRPr="009D36B0">
      <w:pPr>
        <w:jc w:val="center"/>
        <w:rPr>
          <w:sz w:val="24"/>
        </w:rPr>
      </w:pP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312BBA">
        <w:rPr>
          <w:sz w:val="24"/>
        </w:rPr>
        <w:t>zahtjevu</w:t>
      </w:r>
      <w:r w:rsidR="00AC1BCE">
        <w:rPr>
          <w:sz w:val="24"/>
        </w:rPr>
        <w:t xml:space="preserve"> za </w:t>
      </w:r>
      <w:r w:rsidR="00312BBA">
        <w:rPr>
          <w:sz w:val="24"/>
        </w:rPr>
        <w:t>provedbu skraćenoga</w:t>
      </w:r>
      <w:r w:rsidR="00AC1BCE">
        <w:rPr>
          <w:sz w:val="24"/>
        </w:rPr>
        <w:t xml:space="preserve"> stečajnog</w:t>
      </w:r>
      <w:r w:rsidR="00312BBA">
        <w:rPr>
          <w:sz w:val="24"/>
        </w:rPr>
        <w:t>a</w:t>
      </w:r>
      <w:r w:rsidR="00AC1BCE">
        <w:rPr>
          <w:sz w:val="24"/>
        </w:rPr>
        <w:t xml:space="preserve"> postupka nad dužnikom </w:t>
      </w:r>
      <w:r w:rsidR="00312BBA">
        <w:rPr>
          <w:sz w:val="24"/>
        </w:rPr>
        <w:t>LIMONCELLO j.d.o.o. za ugostiteljstvo i usluge, OIB 82881342987 sa sjedištem u Marino Selo 151 A, Marino Selo</w:t>
      </w:r>
      <w:r w:rsidR="00AC1BCE">
        <w:rPr>
          <w:sz w:val="24"/>
        </w:rPr>
        <w:t>,</w:t>
      </w:r>
      <w:r w:rsidR="00312BBA">
        <w:rPr>
          <w:sz w:val="24"/>
        </w:rPr>
        <w:t xml:space="preserve"> </w:t>
      </w:r>
      <w:r w:rsidR="00AC1BCE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312BBA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312BBA">
        <w:rPr>
          <w:sz w:val="24"/>
        </w:rPr>
        <w:t>18.rujna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312BBA" w:rsidP="00312BBA" w:rsidR="00312BBA">
      <w:pPr>
        <w:jc w:val="center"/>
        <w:rPr>
          <w:sz w:val="24"/>
        </w:rPr>
      </w:pPr>
    </w:p>
    <w:p w:rsidRDefault="00312BBA" w:rsidP="00312BBA" w:rsidR="00312BBA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312BBA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312BBA">
        <w:rPr>
          <w:sz w:val="24"/>
        </w:rPr>
        <w:t xml:space="preserve">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19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2BBA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27ED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9409.71</izvorni_sadrzaj>
    <derivirana_varijabla naziv="DomainObject.Predmet.InicijalnaVrijednost_1">9409.71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St-762/2017</izvorni_sadrzaj>
    <derivirana_varijabla naziv="DomainObject.Predmet.OznakaBroj_1">St-762/2017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LIMONCELLO jednostavno društvo s ograničenom odgovornošću za ugostiteljstvo i usluge</izvorni_sadrzaj>
    <derivirana_varijabla naziv="DomainObject.Predmet.ProtustrankaFormated_1">  LIMONCELLO jednostavno društvo s ograničenom odgovornošću za ugostiteljstvo i usluge</derivirana_varijabla>
  </DomainObject.Predmet.ProtustrankaFormated>
  <DomainObject.Predmet.ProtustrankaFormatedOIB>
    <izvorni_sadrzaj>  LIMONCELLO jednostavno društvo s ograničenom odgovornošću za ugostiteljstvo i usluge, OIB 82881342987</izvorni_sadrzaj>
    <derivirana_varijabla naziv="DomainObject.Predmet.ProtustrankaFormatedOIB_1">  LIMONCELLO jednostavno društvo s ograničenom odgovornošću za ugostiteljstvo i usluge, OIB 82881342987</derivirana_varijabla>
  </DomainObject.Predmet.ProtustrankaFormatedOIB>
  <DomainObject.Predmet.ProtustrankaFormatedWithAdress>
    <izvorni_sadrzaj> LIMONCELLO jednostavno društvo s ograničenom odgovornošću za ugostiteljstvo i usluge, Marino Selo 151 A , 34543 Marino Selo</izvorni_sadrzaj>
    <derivirana_varijabla naziv="DomainObject.Predmet.ProtustrankaFormatedWithAdress_1"> LIMONCELLO jednostavno društvo s ograničenom odgovornošću za ugostiteljstvo i usluge, Marino Selo 151 A , 34543 Marino Selo</derivirana_varijabla>
  </DomainObject.Predmet.ProtustrankaFormatedWithAdress>
  <DomainObject.Predmet.ProtustrankaFormatedWithAdressOIB>
    <izvorni_sadrzaj> LIMONCELLO jednostavno društvo s ograničenom odgovornošću za ugostiteljstvo i usluge, OIB 82881342987, Marino Selo 151 A , 34543 Marino Selo</izvorni_sadrzaj>
    <derivirana_varijabla naziv="DomainObject.Predmet.ProtustrankaFormatedWithAdressOIB_1"> LIMONCELLO jednostavno društvo s ograničenom odgovornošću za ugostiteljstvo i usluge, OIB 82881342987, Marino Selo 151 A , 34543 Marino Selo</derivirana_varijabla>
  </DomainObject.Predmet.ProtustrankaFormatedWithAdressOIB>
  <DomainObject.Predmet.ProtustrankaWithAdress>
    <izvorni_sadrzaj>LIMONCELLO jednostavno društvo s ograničenom odgovornošću za ugostiteljstvo i usluge Marino Selo 151 A , 34543 Marino Selo</izvorni_sadrzaj>
    <derivirana_varijabla naziv="DomainObject.Predmet.ProtustrankaWithAdress_1">LIMONCELLO jednostavno društvo s ograničenom odgovornošću za ugostiteljstvo i usluge Marino Selo 151 A , 34543 Marino Selo</derivirana_varijabla>
  </DomainObject.Predmet.ProtustrankaWithAdress>
  <DomainObject.Predmet.ProtustrankaWithAdressOIB>
    <izvorni_sadrzaj>LIMONCELLO jednostavno društvo s ograničenom odgovornošću za ugostiteljstvo i usluge, OIB 82881342987, Marino Selo 151 A , 34543 Marino Selo</izvorni_sadrzaj>
    <derivirana_varijabla naziv="DomainObject.Predmet.ProtustrankaWithAdressOIB_1">LIMONCELLO jednostavno društvo s ograničenom odgovornošću za ugostiteljstvo i usluge, OIB 82881342987, Marino Selo 151 A , 34543 Marino Selo</derivirana_varijabla>
  </DomainObject.Predmet.ProtustrankaWithAdressOIB>
  <DomainObject.Predmet.ProtustrankaNazivFormated>
    <izvorni_sadrzaj>LIMONCELLO jednostavno društvo s ograničenom odgovornošću za ugostiteljstvo i usluge</izvorni_sadrzaj>
    <derivirana_varijabla naziv="DomainObject.Predmet.ProtustrankaNazivFormated_1">LIMONCELLO jednostavno društvo s ograničenom odgovornošću za ugostiteljstvo i usluge</derivirana_varijabla>
  </DomainObject.Predmet.ProtustrankaNazivFormated>
  <DomainObject.Predmet.ProtustrankaNazivFormatedOIB>
    <izvorni_sadrzaj>LIMONCELLO jednostavno društvo s ograničenom odgovornošću za ugostiteljstvo i usluge, OIB 82881342987</izvorni_sadrzaj>
    <derivirana_varijabla naziv="DomainObject.Predmet.ProtustrankaNazivFormatedOIB_1">LIMONCELLO jednostavno društvo s ograničenom odgovornošću za ugostiteljstvo i usluge, OIB 82881342987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LIMONCELLO jednostavno društvo s ograničenom odgovornošću za ugostiteljstvo i usluge</item>
    </izvorni_sadrzaj>
    <derivirana_varijabla naziv="DomainObject.Predmet.ProtuStrankaListFormated_1">
      <item>LIMONCELLO jednostavno društvo s ograničenom odgovornošću za ugostiteljstvo i usluge</item>
    </derivirana_varijabla>
  </DomainObject.Predmet.ProtuStrankaListFormated>
  <DomainObject.Predmet.ProtuStrankaListFormatedOIB>
    <izvorni_sadrzaj>
      <item>LIMONCELLO jednostavno društvo s ograničenom odgovornošću za ugostiteljstvo i usluge, OIB 82881342987</item>
    </izvorni_sadrzaj>
    <derivirana_varijabla naziv="DomainObject.Predmet.ProtuStrankaListFormatedOIB_1">
      <item>LIMONCELLO jednostavno društvo s ograničenom odgovornošću za ugostiteljstvo i usluge, OIB 82881342987</item>
    </derivirana_varijabla>
  </DomainObject.Predmet.ProtuStrankaListFormatedOIB>
  <DomainObject.Predmet.ProtuStrankaListFormatedWithAdress>
    <izvorni_sadrzaj>
      <item>LIMONCELLO jednostavno društvo s ograničenom odgovornošću za ugostiteljstvo i usluge, Marino Selo 151 A , 34543 Marino Selo</item>
    </izvorni_sadrzaj>
    <derivirana_varijabla naziv="DomainObject.Predmet.ProtuStrankaListFormatedWithAdress_1">
      <item>LIMONCELLO jednostavno društvo s ograničenom odgovornošću za ugostiteljstvo i usluge, Marino Selo 151 A , 34543 Marino Selo</item>
    </derivirana_varijabla>
  </DomainObject.Predmet.ProtuStrankaListFormatedWithAdress>
  <DomainObject.Predmet.ProtuStrankaListFormatedWithAdressOIB>
    <izvorni_sadrzaj>
      <item>LIMONCELLO jednostavno društvo s ograničenom odgovornošću za ugostiteljstvo i usluge, OIB 82881342987, Marino Selo 151 A , 34543 Marino Selo</item>
    </izvorni_sadrzaj>
    <derivirana_varijabla naziv="DomainObject.Predmet.ProtuStrankaListFormatedWithAdressOIB_1">
      <item>LIMONCELLO jednostavno društvo s ograničenom odgovornošću za ugostiteljstvo i usluge, OIB 82881342987, Marino Selo 151 A , 34543 Marino Selo</item>
    </derivirana_varijabla>
  </DomainObject.Predmet.ProtuStrankaListFormatedWithAdressOIB>
  <DomainObject.Predmet.ProtuStrankaListNazivFormated>
    <izvorni_sadrzaj>
      <item>LIMONCELLO jednostavno društvo s ograničenom odgovornošću za ugostiteljstvo i usluge</item>
    </izvorni_sadrzaj>
    <derivirana_varijabla naziv="DomainObject.Predmet.ProtuStrankaListNazivFormated_1">
      <item>LIMONCELLO jednostavno društvo s ograničenom odgovornošću za ugostiteljstvo i usluge</item>
    </derivirana_varijabla>
  </DomainObject.Predmet.ProtuStrankaListNazivFormated>
  <DomainObject.Predmet.ProtuStrankaListNazivFormatedOIB>
    <izvorni_sadrzaj>
      <item>LIMONCELLO jednostavno društvo s ograničenom odgovornošću za ugostiteljstvo i usluge, OIB 82881342987</item>
    </izvorni_sadrzaj>
    <derivirana_varijabla naziv="DomainObject.Predmet.ProtuStrankaListNazivFormatedOIB_1">
      <item>LIMONCELLO jednostavno društvo s ograničenom odgovornošću za ugostiteljstvo i usluge, OIB 82881342987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LIMONCELLO jednostavno društvo s ograničenom odgovornošću za ugostiteljstvo i usluge</izvorni_sadrzaj>
    <derivirana_varijabla naziv="DomainObject.Predmet.ProtustrankaIDrugi_1">LIMONCELLO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LIMONCELLO jednostavno društvo s ograničenom odgovornošću za ugostiteljstvo i usluge, OIB 82881342987, Marino Selo 151 A , 34543 Marino Selo</izvorni_sadrzaj>
    <derivirana_varijabla naziv="DomainObject.Predmet.ProtustrankaIDrugiAdressOIB_1">LIMONCELLO jednostavno društvo s ograničenom odgovornošću za ugostiteljstvo i usluge, OIB 82881342987, Marino Selo 151 A , 34543 Marino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LIMONCELLO jednostavno društvo s ograničenom odgovornošću za ugostiteljstvo i usluge</item>
    </izvorni_sadrzaj>
    <derivirana_varijabla naziv="DomainObject.Predmet.SudioniciListNaziv_1">
      <item>Financijska agencija</item>
      <item>LIMONCELLO jednostavno društvo s ograničenom odgovornošću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LIMONCELLO jednostavno društvo s ograničenom odgovornošću za ugostiteljstvo i usluge, OIB 82881342987, Marino Selo 151 A ,34543 Marino Selo</item>
    </izvorni_sadrzaj>
    <derivirana_varijabla naziv="DomainObject.Predmet.SudioniciListAdressOIB_1">
      <item>Financijska agencija, OIB 85821130368, Ulica grada Vukovara 70,10000 Zagreb</item>
      <item>LIMONCELLO jednostavno društvo s ograničenom odgovornošću za ugostiteljstvo i usluge, OIB 82881342987, Marino Selo 151 A ,34543 Marino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82881342987</item>
    </izvorni_sadrzaj>
    <derivirana_varijabla naziv="DomainObject.Predmet.SudioniciListNazivOIB_1">
      <item>, OIB 85821130368</item>
      <item>, OIB 82881342987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149</properties:Words>
  <properties:Characters>760</properties:Characters>
  <properties:Lines>35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2017-06-16T07:05:00Z</dcterms:created>
  <dc:creator>Trgovacki sud</dc:creator>
  <cp:lastModifiedBy>wsadmin</cp:lastModifiedBy>
  <cp:lastPrinted>2017-06-16T07:03:00Z</cp:lastPrinted>
  <dcterms:modified xmlns:xsi="http://www.w3.org/2001/XMLSchema-instance" xsi:type="dcterms:W3CDTF">2017-09-18T11:55:00Z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