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3cfc" w14:paraId="5c53cfc" w:rsidRDefault="00492043" w:rsidP="00CF154B" w:rsidR="00492043" w:rsidRPr="00B941A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E3313" w:rsidR="001751C2" w:rsidRPr="00B941AC">
        <w:trPr>
          <w:gridAfter w:val="1"/>
          <w:wAfter w:type="dxa" w:w="284"/>
        </w:trPr>
        <w:tc>
          <w:tcPr>
            <w:tcW w:type="dxa" w:w="2943"/>
          </w:tcPr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E3313" w:rsidR="001751C2" w:rsidRPr="00B941AC">
        <w:tc>
          <w:tcPr>
            <w:tcW w:type="dxa" w:w="3227"/>
            <w:gridSpan w:val="2"/>
          </w:tcPr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Republika Hrvatska</w:t>
            </w:r>
          </w:p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Trgovački sud u Zadru</w:t>
            </w:r>
          </w:p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A3293" w:rsidP="00CF154B" w:rsidR="00DA3293" w:rsidRPr="00B941AC"/>
    <w:p w:rsidRDefault="004F094E" w:rsidP="004F094E" w:rsidR="00CF154B" w:rsidRPr="00B941AC">
      <w:pPr>
        <w:jc w:val="center"/>
        <w:rPr>
          <w:bCs/>
        </w:rPr>
      </w:pPr>
      <w:r w:rsidRPr="00B941AC">
        <w:rPr>
          <w:bCs/>
        </w:rPr>
        <w:t>R E P U B L I K A   H R V A T S K A</w:t>
      </w:r>
    </w:p>
    <w:p w:rsidRDefault="004F094E" w:rsidP="004F094E" w:rsidR="004F094E" w:rsidRPr="00B941AC">
      <w:pPr>
        <w:jc w:val="center"/>
        <w:rPr>
          <w:bCs/>
        </w:rPr>
      </w:pPr>
    </w:p>
    <w:p w:rsidRDefault="004F094E" w:rsidP="00CF154B" w:rsidR="00CF154B" w:rsidRPr="00B941AC">
      <w:pPr>
        <w:jc w:val="center"/>
        <w:rPr>
          <w:bCs/>
        </w:rPr>
      </w:pPr>
      <w:r w:rsidRPr="00B941AC">
        <w:rPr>
          <w:bCs/>
        </w:rPr>
        <w:t>R J E Š E N J E</w:t>
      </w:r>
    </w:p>
    <w:p w:rsidRDefault="00A33491" w:rsidP="00A33491" w:rsidR="00A33491" w:rsidRPr="00B941AC">
      <w:pPr>
        <w:jc w:val="both"/>
        <w:rPr>
          <w:bCs/>
        </w:rPr>
      </w:pPr>
    </w:p>
    <w:p w:rsidRDefault="001751C2" w:rsidP="001751C2" w:rsidR="001751C2" w:rsidRPr="00B941AC">
      <w:pPr>
        <w:ind w:firstLine="708"/>
        <w:jc w:val="both"/>
      </w:pPr>
      <w:r w:rsidRPr="00B941AC">
        <w:t>Trgovački sud u Zadru, po sutkinji Ani Markač u stečajnom postupku nad dužnikom LIČKI KROVOVI d.d. u stečaju, Gračac, Zagrebačka 9, OIB:44864755840, kojeg zastupa kojeg zastupa stečajni upravitelj Ante Vukašina</w:t>
      </w:r>
      <w:r w:rsidR="00B941AC">
        <w:t xml:space="preserve">, </w:t>
      </w:r>
      <w:r w:rsidRPr="00B941AC">
        <w:t xml:space="preserve">13. veljače 2019., </w:t>
      </w:r>
    </w:p>
    <w:p w:rsidRDefault="00796F51" w:rsidP="00790D32" w:rsidR="00796F51" w:rsidRPr="00B941AC">
      <w:pPr>
        <w:ind w:firstLine="708"/>
        <w:jc w:val="both"/>
      </w:pPr>
    </w:p>
    <w:p w:rsidRDefault="00CF154B" w:rsidP="00D858FE" w:rsidR="00CF154B" w:rsidRPr="00B941AC">
      <w:pPr>
        <w:jc w:val="center"/>
      </w:pPr>
      <w:r w:rsidRPr="00B941AC">
        <w:t>r i j e š i o  j e</w:t>
      </w:r>
    </w:p>
    <w:p w:rsidRDefault="00790D32" w:rsidP="00D858FE" w:rsidR="00790D32" w:rsidRPr="00B941AC">
      <w:pPr>
        <w:jc w:val="center"/>
      </w:pPr>
    </w:p>
    <w:p w:rsidRDefault="00665ED1" w:rsidP="00394F31" w:rsidR="00394F31" w:rsidRPr="00B941AC">
      <w:pPr>
        <w:pStyle w:val="Odlomakpopisa"/>
        <w:spacing w:after="200"/>
        <w:ind w:left="0"/>
        <w:jc w:val="both"/>
      </w:pPr>
      <w:r w:rsidRPr="00B941AC">
        <w:t>I.</w:t>
      </w:r>
      <w:r w:rsidRPr="00B941AC">
        <w:tab/>
      </w:r>
      <w:r w:rsidR="001751C2" w:rsidRPr="00B941AC">
        <w:t>S</w:t>
      </w:r>
      <w:r w:rsidRPr="00B941AC">
        <w:rPr>
          <w:bCs/>
          <w:kern w:val="36"/>
        </w:rPr>
        <w:t>tečajnom</w:t>
      </w:r>
      <w:r w:rsidR="00394F31" w:rsidRPr="00B941AC">
        <w:rPr>
          <w:bCs/>
          <w:kern w:val="36"/>
        </w:rPr>
        <w:t xml:space="preserve"> upravite</w:t>
      </w:r>
      <w:r w:rsidRPr="00B941AC">
        <w:rPr>
          <w:bCs/>
          <w:kern w:val="36"/>
        </w:rPr>
        <w:t>lju</w:t>
      </w:r>
      <w:r w:rsidR="00394F31" w:rsidRPr="00B941AC">
        <w:t xml:space="preserve"> </w:t>
      </w:r>
      <w:r w:rsidR="00D90C59" w:rsidRPr="00B941AC">
        <w:t xml:space="preserve">Anti </w:t>
      </w:r>
      <w:proofErr w:type="spellStart"/>
      <w:r w:rsidR="00D90C59" w:rsidRPr="00B941AC">
        <w:t>Vukašinu</w:t>
      </w:r>
      <w:proofErr w:type="spellEnd"/>
      <w:r w:rsidR="00D90C59" w:rsidRPr="00B941AC">
        <w:t xml:space="preserve"> iz Zadra, Dr. Franje Tuđmana 46/C, OIB:6564396159</w:t>
      </w:r>
      <w:r w:rsidR="00790D32" w:rsidRPr="00B941AC">
        <w:t xml:space="preserve">, </w:t>
      </w:r>
      <w:r w:rsidR="00394F31" w:rsidRPr="00B941AC">
        <w:rPr>
          <w:bCs/>
          <w:kern w:val="36"/>
        </w:rPr>
        <w:t xml:space="preserve">određuje se jednokratna nagrada za </w:t>
      </w:r>
      <w:r w:rsidR="00394F31" w:rsidRPr="00B941AC">
        <w:t xml:space="preserve">poslove obavljene </w:t>
      </w:r>
      <w:r w:rsidR="00394F31" w:rsidRPr="00B941AC">
        <w:rPr>
          <w:bCs/>
          <w:kern w:val="36"/>
        </w:rPr>
        <w:t xml:space="preserve">u prethodnom postupku nad uvodnom </w:t>
      </w:r>
      <w:r w:rsidR="00790D32" w:rsidRPr="00B941AC">
        <w:rPr>
          <w:bCs/>
          <w:kern w:val="36"/>
        </w:rPr>
        <w:t xml:space="preserve">označenim dužnikom u iznosu od </w:t>
      </w:r>
      <w:r w:rsidR="001751C2" w:rsidRPr="00B941AC">
        <w:rPr>
          <w:bCs/>
          <w:kern w:val="36"/>
        </w:rPr>
        <w:t>5.0</w:t>
      </w:r>
      <w:r w:rsidR="00BA78A7" w:rsidRPr="00B941AC">
        <w:rPr>
          <w:bCs/>
          <w:kern w:val="36"/>
        </w:rPr>
        <w:t xml:space="preserve">00,00 </w:t>
      </w:r>
      <w:r w:rsidR="00394F31" w:rsidRPr="00B941AC">
        <w:rPr>
          <w:bCs/>
          <w:kern w:val="36"/>
        </w:rPr>
        <w:t>kn bruto.</w:t>
      </w:r>
    </w:p>
    <w:p w:rsidRDefault="00790D32" w:rsidP="00B941AC" w:rsidR="004B4D51" w:rsidRPr="00B941AC">
      <w:pPr>
        <w:jc w:val="both"/>
      </w:pPr>
      <w:r w:rsidRPr="00B941AC">
        <w:t>II.</w:t>
      </w:r>
      <w:r w:rsidRPr="00B941AC">
        <w:tab/>
      </w:r>
      <w:r w:rsidR="00B941AC">
        <w:t>Isplata</w:t>
      </w:r>
      <w:r w:rsidR="00B941AC" w:rsidRPr="004F00C4">
        <w:t xml:space="preserve"> iznosa iz točke I. ovog rješenja izvršit će se na teret sredstava stečajnog dužnika.  </w:t>
      </w:r>
    </w:p>
    <w:p w:rsidRDefault="00BA78A7" w:rsidP="00394F31" w:rsidR="00394F31" w:rsidRPr="00B941AC">
      <w:pPr>
        <w:jc w:val="center"/>
      </w:pPr>
      <w:r w:rsidRPr="00B941AC">
        <w:t>Obrazlož</w:t>
      </w:r>
      <w:r w:rsidR="00394F31" w:rsidRPr="00B941AC">
        <w:t>enje</w:t>
      </w:r>
    </w:p>
    <w:p w:rsidRDefault="00394F31" w:rsidP="00394F31" w:rsidR="00394F31" w:rsidRPr="00B941AC">
      <w:pPr>
        <w:ind w:firstLine="705"/>
        <w:jc w:val="both"/>
      </w:pPr>
    </w:p>
    <w:p w:rsidRDefault="00394F31" w:rsidP="00394F31" w:rsidR="00394F31" w:rsidRPr="00B941AC">
      <w:pPr>
        <w:ind w:firstLine="705"/>
        <w:jc w:val="both"/>
      </w:pPr>
      <w:r w:rsidRPr="00B941AC">
        <w:t xml:space="preserve">Rješenjem ovog suda od </w:t>
      </w:r>
      <w:r w:rsidR="001751C2" w:rsidRPr="00B941AC">
        <w:t xml:space="preserve">27. travnja 2018. </w:t>
      </w:r>
      <w:r w:rsidRPr="00B941AC">
        <w:t xml:space="preserve">u predmetu gornjeg poslovnog broja </w:t>
      </w:r>
      <w:r w:rsidR="00790D32" w:rsidRPr="00B941AC">
        <w:t>imenovan je privremen</w:t>
      </w:r>
      <w:r w:rsidR="00665ED1" w:rsidRPr="00B941AC">
        <w:t>i</w:t>
      </w:r>
      <w:r w:rsidR="00790D32" w:rsidRPr="00B941AC">
        <w:t xml:space="preserve"> stečajn</w:t>
      </w:r>
      <w:r w:rsidR="00665ED1" w:rsidRPr="00B941AC">
        <w:t>i</w:t>
      </w:r>
      <w:r w:rsidRPr="00B941AC">
        <w:t xml:space="preserve"> upravitelj</w:t>
      </w:r>
      <w:r w:rsidR="00790D32" w:rsidRPr="00B941AC">
        <w:t xml:space="preserve"> </w:t>
      </w:r>
      <w:r w:rsidR="00E53D71" w:rsidRPr="00B941AC">
        <w:t>Ante Vukašina iz Zadra</w:t>
      </w:r>
      <w:r w:rsidR="00665ED1" w:rsidRPr="00B941AC">
        <w:t>,</w:t>
      </w:r>
      <w:r w:rsidRPr="00B941AC">
        <w:t xml:space="preserve"> </w:t>
      </w:r>
      <w:r w:rsidR="00790D32" w:rsidRPr="00B941AC">
        <w:t>koj</w:t>
      </w:r>
      <w:r w:rsidR="00665ED1" w:rsidRPr="00B941AC">
        <w:t>i</w:t>
      </w:r>
      <w:r w:rsidRPr="00B941AC">
        <w:t xml:space="preserve"> je </w:t>
      </w:r>
      <w:r w:rsidR="001751C2" w:rsidRPr="00B941AC">
        <w:t xml:space="preserve">5. lipnja 2018. </w:t>
      </w:r>
      <w:r w:rsidR="00665ED1" w:rsidRPr="00B941AC">
        <w:t>dostavio</w:t>
      </w:r>
      <w:r w:rsidRPr="00B941AC">
        <w:t xml:space="preserve"> izvješće, čime su se stekli uvjeti iz članka čl. 4. st. 1. i 2. i čl. 15. Uredbe o kriterijima i načinu obračuna i plaćanja nagrade stečajnim</w:t>
      </w:r>
      <w:r w:rsidR="00E61177" w:rsidRPr="00B941AC">
        <w:t xml:space="preserve"> upraviteljima (Narodne novine </w:t>
      </w:r>
      <w:r w:rsidRPr="00B941AC">
        <w:t>broj</w:t>
      </w:r>
      <w:r w:rsidR="00087FBA" w:rsidRPr="00B941AC">
        <w:t xml:space="preserve"> </w:t>
      </w:r>
      <w:r w:rsidRPr="00B941AC">
        <w:t>105/</w:t>
      </w:r>
      <w:r w:rsidR="00BA78A7" w:rsidRPr="00B941AC">
        <w:t>20</w:t>
      </w:r>
      <w:r w:rsidRPr="00B941AC">
        <w:t>15) te čl. 94. st. 1. do 5. Stečajnog zakona (Narodne novine broj 71/</w:t>
      </w:r>
      <w:r w:rsidR="00BA78A7" w:rsidRPr="00B941AC">
        <w:t>20</w:t>
      </w:r>
      <w:r w:rsidRPr="00B941AC">
        <w:t>15</w:t>
      </w:r>
      <w:r w:rsidR="00BA78A7" w:rsidRPr="00B941AC">
        <w:t xml:space="preserve"> i 104/2017</w:t>
      </w:r>
      <w:r w:rsidRPr="00B941AC">
        <w:t>) za određivanje jednokratne nagrade istom za poslove obavljene u prethodnom postupku.</w:t>
      </w:r>
    </w:p>
    <w:p w:rsidRDefault="00BA78A7" w:rsidP="00394F31" w:rsidR="00394F31" w:rsidRPr="00B941AC">
      <w:pPr>
        <w:ind w:firstLine="705"/>
        <w:jc w:val="both"/>
      </w:pPr>
      <w:r w:rsidRPr="00B941AC">
        <w:t>Visina nagrade</w:t>
      </w:r>
      <w:r w:rsidR="00665ED1" w:rsidRPr="00B941AC">
        <w:t xml:space="preserve"> privremenom</w:t>
      </w:r>
      <w:r w:rsidR="00790D32" w:rsidRPr="00B941AC">
        <w:t xml:space="preserve"> </w:t>
      </w:r>
      <w:r w:rsidR="00394F31" w:rsidRPr="00B941AC">
        <w:t>steč</w:t>
      </w:r>
      <w:r w:rsidR="00665ED1" w:rsidRPr="00B941AC">
        <w:t>ajnom</w:t>
      </w:r>
      <w:r w:rsidR="00790D32" w:rsidRPr="00B941AC">
        <w:t xml:space="preserve"> </w:t>
      </w:r>
      <w:r w:rsidR="00665ED1" w:rsidRPr="00B941AC">
        <w:t>upravitelju</w:t>
      </w:r>
      <w:r w:rsidR="00394F31" w:rsidRPr="00B941AC">
        <w:t xml:space="preserve"> iz točke I. izreke ovog rješenja određena je vodeći računa o obujma i složenosti poslovima koje je ist</w:t>
      </w:r>
      <w:r w:rsidR="00152715" w:rsidRPr="00B941AC">
        <w:t xml:space="preserve">i obavio </w:t>
      </w:r>
      <w:r w:rsidR="00394F31" w:rsidRPr="00B941AC">
        <w:t>u prethodnom postupku.</w:t>
      </w:r>
    </w:p>
    <w:p w:rsidRDefault="001751C2" w:rsidP="001751C2" w:rsidR="001751C2" w:rsidRPr="00B941AC">
      <w:pPr>
        <w:ind w:firstLine="705"/>
        <w:jc w:val="both"/>
      </w:pPr>
      <w:r w:rsidRPr="00B941AC">
        <w:t>Isplata nagrade određena je na teret sredstava stečajnog dužnika budući je nad istim otvoren stečajni postupak rješenjem ovog suda</w:t>
      </w:r>
      <w:r w:rsidR="00B941AC">
        <w:t>,</w:t>
      </w:r>
      <w:r w:rsidRPr="00B941AC">
        <w:t xml:space="preserve"> poslovni broj St-893/2016-52 od 12. studenog 2018. </w:t>
      </w:r>
    </w:p>
    <w:p w:rsidRDefault="00790D32" w:rsidP="00790D32" w:rsidR="00394F31" w:rsidRPr="00B941AC">
      <w:pPr>
        <w:ind w:firstLine="708"/>
      </w:pPr>
      <w:r w:rsidRPr="00B941AC">
        <w:t>Slijedom navedenog odlučeno je kao u izreci.</w:t>
      </w:r>
    </w:p>
    <w:p w:rsidRDefault="00790D32" w:rsidP="00790D32" w:rsidR="00790D32" w:rsidRPr="00B941AC">
      <w:pPr>
        <w:ind w:firstLine="708"/>
      </w:pPr>
    </w:p>
    <w:p w:rsidRDefault="00394F31" w:rsidP="00394F31" w:rsidR="00394F31" w:rsidRPr="00B941AC">
      <w:pPr>
        <w:jc w:val="center"/>
      </w:pPr>
      <w:r w:rsidRPr="00B941AC">
        <w:t xml:space="preserve">U Zadru </w:t>
      </w:r>
      <w:r w:rsidR="001751C2" w:rsidRPr="00B941AC">
        <w:t xml:space="preserve">13. veljače 2019. </w:t>
      </w:r>
    </w:p>
    <w:p w:rsidRDefault="00087FBA" w:rsidP="00394F31" w:rsidR="00087FBA" w:rsidRPr="00B941AC">
      <w:pPr>
        <w:jc w:val="center"/>
      </w:pPr>
    </w:p>
    <w:p w:rsidRDefault="004D474E" w:rsidP="004D474E" w:rsidR="004D474E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4D474E" w:rsidP="004D474E" w:rsidR="004D474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4D474E" w:rsidP="004D474E" w:rsidR="004D474E"/>
    <w:p w:rsidRDefault="00394F31" w:rsidP="00394F31" w:rsidR="00394F31" w:rsidRPr="00B941AC"/>
    <w:p w:rsidRDefault="00394F31" w:rsidP="00394F31" w:rsidR="00394F31" w:rsidRPr="00B941AC">
      <w:r w:rsidRPr="00B941AC">
        <w:t xml:space="preserve">UPUTA O PRAVNOM LIJEKU:  </w:t>
      </w:r>
    </w:p>
    <w:p w:rsidRDefault="00394F31" w:rsidP="00790D32" w:rsidR="00394F31" w:rsidRPr="00B941AC">
      <w:pPr>
        <w:tabs>
          <w:tab w:pos="0" w:val="left"/>
        </w:tabs>
        <w:jc w:val="both"/>
      </w:pPr>
      <w:r w:rsidRPr="00B941AC">
        <w:t>Protiv ovog rješenja dopuštena je žalba u roku od 8 (osam) dana od obavljene dostave istog</w:t>
      </w:r>
      <w:r w:rsidR="001751C2" w:rsidRPr="00B941AC">
        <w:t>. D</w:t>
      </w:r>
      <w:r w:rsidRPr="00B941AC">
        <w:t>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B941AC">
        <w:t>rgovački sud Republike Hrvatske.</w:t>
      </w:r>
    </w:p>
    <w:p w:rsidRDefault="004B4D51" w:rsidP="00790D32" w:rsidR="004B4D51">
      <w:pPr>
        <w:tabs>
          <w:tab w:pos="0" w:val="left"/>
        </w:tabs>
        <w:jc w:val="both"/>
      </w:pPr>
    </w:p>
    <w:p w:rsidRDefault="00B941AC" w:rsidP="00790D32" w:rsidR="00B941AC" w:rsidRPr="00B941AC">
      <w:pPr>
        <w:tabs>
          <w:tab w:pos="0" w:val="left"/>
        </w:tabs>
        <w:jc w:val="both"/>
      </w:pPr>
    </w:p>
    <w:p w:rsidRDefault="00394F31" w:rsidP="00394F31" w:rsidR="00394F31" w:rsidRPr="00B941AC">
      <w:r w:rsidRPr="00B941AC">
        <w:t>Dostaviti:</w:t>
      </w:r>
    </w:p>
    <w:p w:rsidRDefault="00665ED1" w:rsidP="00394F31" w:rsidR="00394F31" w:rsidRPr="00B941AC">
      <w:pPr>
        <w:numPr>
          <w:ilvl w:val="0"/>
          <w:numId w:val="5"/>
        </w:numPr>
      </w:pPr>
      <w:r w:rsidRPr="00B941AC">
        <w:t xml:space="preserve">stečajnom upravitelju </w:t>
      </w:r>
      <w:r w:rsidR="00E53D71" w:rsidRPr="00B941AC">
        <w:t>Anti Vukašina iz Zadra</w:t>
      </w:r>
    </w:p>
    <w:p w:rsidRDefault="00394F31" w:rsidP="00394F31" w:rsidR="00394F31" w:rsidRPr="00B941AC">
      <w:pPr>
        <w:numPr>
          <w:ilvl w:val="0"/>
          <w:numId w:val="5"/>
        </w:numPr>
      </w:pPr>
      <w:r w:rsidRPr="00B941AC">
        <w:t>e-Oglasna ploču sudova</w:t>
      </w:r>
    </w:p>
    <w:p w:rsidRDefault="00394F31" w:rsidP="00394F31" w:rsidR="00394F31" w:rsidRPr="00B941AC">
      <w:pPr>
        <w:numPr>
          <w:ilvl w:val="0"/>
          <w:numId w:val="5"/>
        </w:numPr>
      </w:pPr>
      <w:r w:rsidRPr="00B941AC">
        <w:t>u spis</w:t>
      </w:r>
    </w:p>
    <w:sectPr w:rsidSect="001751C2" w:rsidR="00394F31" w:rsidRPr="00B941AC">
      <w:headerReference w:type="default" r:id="rId11"/>
      <w:pgSz w:h="16838" w:w="11906"/>
      <w:pgMar w:gutter="0" w:footer="708" w:header="708" w:left="1417" w:bottom="56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ED1" w:rsidP="00665ED1" w:rsidR="00665ED1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1751C2">
      <w:rPr>
        <w:sz w:val="22"/>
        <w:szCs w:val="22"/>
      </w:rPr>
      <w:t>893/2016-81</w:t>
    </w:r>
  </w:p>
  <w:p w:rsidRDefault="00307487" w:rsidP="00BB3B6F" w:rsidR="00307487" w:rsidRPr="00BB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52715"/>
    <w:rsid w:val="001751C2"/>
    <w:rsid w:val="001A0AB6"/>
    <w:rsid w:val="001A4EDD"/>
    <w:rsid w:val="001D40E1"/>
    <w:rsid w:val="001D6AFF"/>
    <w:rsid w:val="0021572B"/>
    <w:rsid w:val="002260B1"/>
    <w:rsid w:val="00240EAF"/>
    <w:rsid w:val="00277302"/>
    <w:rsid w:val="002B4A18"/>
    <w:rsid w:val="002D6596"/>
    <w:rsid w:val="00307487"/>
    <w:rsid w:val="00394F31"/>
    <w:rsid w:val="003A252D"/>
    <w:rsid w:val="003B542C"/>
    <w:rsid w:val="003C7344"/>
    <w:rsid w:val="003F663A"/>
    <w:rsid w:val="0040013F"/>
    <w:rsid w:val="00431947"/>
    <w:rsid w:val="00470340"/>
    <w:rsid w:val="00492043"/>
    <w:rsid w:val="004B4D51"/>
    <w:rsid w:val="004B7A54"/>
    <w:rsid w:val="004D474E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65ED1"/>
    <w:rsid w:val="00671287"/>
    <w:rsid w:val="00692C3F"/>
    <w:rsid w:val="006964AE"/>
    <w:rsid w:val="006D5987"/>
    <w:rsid w:val="006E08C4"/>
    <w:rsid w:val="00753D2D"/>
    <w:rsid w:val="0076023B"/>
    <w:rsid w:val="00790D32"/>
    <w:rsid w:val="007962EB"/>
    <w:rsid w:val="00796361"/>
    <w:rsid w:val="00796F51"/>
    <w:rsid w:val="007A0826"/>
    <w:rsid w:val="007C0BEA"/>
    <w:rsid w:val="007E2C61"/>
    <w:rsid w:val="0080208E"/>
    <w:rsid w:val="00807412"/>
    <w:rsid w:val="00813563"/>
    <w:rsid w:val="008748A0"/>
    <w:rsid w:val="008C0F9E"/>
    <w:rsid w:val="008E1367"/>
    <w:rsid w:val="008E2E84"/>
    <w:rsid w:val="00910042"/>
    <w:rsid w:val="00912E9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5445"/>
    <w:rsid w:val="00B941AC"/>
    <w:rsid w:val="00BA7235"/>
    <w:rsid w:val="00BA78A7"/>
    <w:rsid w:val="00BB3B6F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0C59"/>
    <w:rsid w:val="00D948FE"/>
    <w:rsid w:val="00DA3293"/>
    <w:rsid w:val="00E133E7"/>
    <w:rsid w:val="00E53D71"/>
    <w:rsid w:val="00E54A6E"/>
    <w:rsid w:val="00E61177"/>
    <w:rsid w:val="00E658F7"/>
    <w:rsid w:val="00EA706B"/>
    <w:rsid w:val="00EC2F8C"/>
    <w:rsid w:val="00ED33D2"/>
    <w:rsid w:val="00F0194D"/>
    <w:rsid w:val="00F15D7C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1751C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4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1751C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D4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4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St-893/2016-60</izvorni_sadrzaj>
    <derivirana_varijabla naziv="DomainObject.PredzadnjaOdlukaIzPredmeta.Oznaka_1">St-893/2016-60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E88B8-CB0E-41F2-A89B-C61D4B886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371</properties:Words>
  <properties:Characters>1873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2019-02-13T11:20:00Z</dcterms:created>
  <dc:creator>Ardena Bajlo</dc:creator>
  <cp:lastModifiedBy>Martina Kalmeta</cp:lastModifiedBy>
  <cp:lastPrinted>2019-02-13T11:22:00Z</cp:lastPrinted>
  <dcterms:modified xmlns:xsi="http://www.w3.org/2001/XMLSchema-instance" xsi:type="dcterms:W3CDTF">2019-02-13T11:34:00Z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(St-893-16 nagrada privremeni  - VUKAŠINA  - na teret dužnika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