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0f20" w14:paraId="eef0f2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7B20EA">
        <w:t>6295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9810A5">
        <w:t>11 veljače 2016.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7B20EA">
        <w:t>AKANT d.o.o., Hermanna Bollea 9, Zagreb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7B20EA">
        <w:t>22947353938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7B20EA">
        <w:t xml:space="preserve"> 431.389,13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9810A5" w:rsidRPr="009810A5">
        <w:t xml:space="preserve"> </w:t>
      </w:r>
      <w:r w:rsidR="009810A5">
        <w:t>11 veljače 2016.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3BA4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90E7D"/>
    <w:rsid w:val="007B20EA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96C68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810A5"/>
    <w:rsid w:val="0099372B"/>
    <w:rsid w:val="009A4E5D"/>
    <w:rsid w:val="009C12AB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D2EC6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1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0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0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0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0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6295</izvorni_sadrzaj>
    <derivirana_varijabla naziv="DomainObject.Predmet.Broj_1">6295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St-6295/2015</izvorni_sadrzaj>
    <derivirana_varijabla naziv="DomainObject.Predmet.OznakaBroj_1">St-6295/2015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AKANT d.o.o. zastupanog po punomoćniku Radivoj Jovičić</izvorni_sadrzaj>
    <derivirana_varijabla naziv="DomainObject.Predmet.ProtustrankaFormated_1">  AKANT d.o.o. zastupanog po punomoćniku Radivoj Jovičić</derivirana_varijabla>
  </DomainObject.Predmet.ProtustrankaFormated>
  <DomainObject.Predmet.ProtustrankaFormatedOIB>
    <izvorni_sadrzaj>  AKANT d.o.o., OIB 22947353938 zastupanog po punomoćniku Radivoj Jovičić</izvorni_sadrzaj>
    <derivirana_varijabla naziv="DomainObject.Predmet.ProtustrankaFormatedOIB_1">  AKANT d.o.o., OIB 22947353938 zastupanog po punomoćniku Radivoj Jovičić</derivirana_varijabla>
  </DomainObject.Predmet.ProtustrankaFormatedOIB>
  <DomainObject.Predmet.ProtustrankaFormatedWithAdress>
    <izvorni_sadrzaj> AKANT d.o.o., Hermanna Bollea 9, 10000 Zagreb zastupanog po punomoćniku Radivoj Jovičić</izvorni_sadrzaj>
    <derivirana_varijabla naziv="DomainObject.Predmet.ProtustrankaFormatedWithAdress_1"> AKANT d.o.o., Hermanna Bollea 9, 10000 Zagreb zastupanog po punomoćniku Radivoj Jovičić</derivirana_varijabla>
  </DomainObject.Predmet.ProtustrankaFormatedWithAdress>
  <DomainObject.Predmet.ProtustrankaFormatedWithAdressOIB>
    <izvorni_sadrzaj> AKANT d.o.o., OIB 22947353938, Hermanna Bollea 9, 10000 Zagreb zastupanog po punomoćniku Radivoj Jovičić</izvorni_sadrzaj>
    <derivirana_varijabla naziv="DomainObject.Predmet.ProtustrankaFormatedWithAdressOIB_1"> AKANT d.o.o., OIB 22947353938, Hermanna Bollea 9, 10000 Zagreb zastupanog po punomoćniku Radivoj Jovičić</derivirana_varijabla>
  </DomainObject.Predmet.ProtustrankaFormatedWithAdressOIB>
  <DomainObject.Predmet.ProtustrankaWithAdress>
    <izvorni_sadrzaj>AKANT d.o.o. Hermanna Bollea 9, 10000 Zagreb</izvorni_sadrzaj>
    <derivirana_varijabla naziv="DomainObject.Predmet.ProtustrankaWithAdress_1">AKANT d.o.o. Hermanna Bollea 9, 10000 Zagreb</derivirana_varijabla>
  </DomainObject.Predmet.ProtustrankaWithAdress>
  <DomainObject.Predmet.ProtustrankaWithAdressOIB>
    <izvorni_sadrzaj>AKANT d.o.o., OIB 22947353938, Hermanna Bollea 9, 10000 Zagreb</izvorni_sadrzaj>
    <derivirana_varijabla naziv="DomainObject.Predmet.ProtustrankaWithAdressOIB_1">AKANT d.o.o., OIB 22947353938, Hermanna Bollea 9, 10000 Zagreb</derivirana_varijabla>
  </DomainObject.Predmet.ProtustrankaWithAdressOIB>
  <DomainObject.Predmet.ProtustrankaNazivFormated>
    <izvorni_sadrzaj>AKANT d.o.o.</izvorni_sadrzaj>
    <derivirana_varijabla naziv="DomainObject.Predmet.ProtustrankaNazivFormated_1">AKANT d.o.o.</derivirana_varijabla>
  </DomainObject.Predmet.ProtustrankaNazivFormated>
  <DomainObject.Predmet.ProtustrankaNazivFormatedOIB>
    <izvorni_sadrzaj>AKANT d.o.o., OIB 22947353938</izvorni_sadrzaj>
    <derivirana_varijabla naziv="DomainObject.Predmet.ProtustrankaNazivFormatedOIB_1">AKANT d.o.o., OIB 22947353938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AKANT d.o.o. zastupanog po punomoćniku Radivoj Jovičić</item>
    </izvorni_sadrzaj>
    <derivirana_varijabla naziv="DomainObject.Predmet.ProtuStrankaListFormated_1">
      <item>AKANT d.o.o. zastupanog po punomoćniku Radivoj Jovičić</item>
    </derivirana_varijabla>
  </DomainObject.Predmet.ProtuStrankaListFormated>
  <DomainObject.Predmet.ProtuStrankaListFormatedOIB>
    <izvorni_sadrzaj>
      <item>AKANT d.o.o., OIB 22947353938 zastupanog po punomoćniku Radivoj Jovičić</item>
    </izvorni_sadrzaj>
    <derivirana_varijabla naziv="DomainObject.Predmet.ProtuStrankaListFormatedOIB_1">
      <item>AKANT d.o.o., OIB 22947353938 zastupanog po punomoćniku Radivoj Jovičić</item>
    </derivirana_varijabla>
  </DomainObject.Predmet.ProtuStrankaListFormatedOIB>
  <DomainObject.Predmet.ProtuStrankaListFormatedWithAdress>
    <izvorni_sadrzaj>
      <item>AKANT d.o.o., Hermanna Bollea 9, 10000 Zagreb zastupanog po punomoćniku Radivoj Jovičić</item>
    </izvorni_sadrzaj>
    <derivirana_varijabla naziv="DomainObject.Predmet.ProtuStrankaListFormatedWithAdress_1">
      <item>AKANT d.o.o., Hermanna Bollea 9, 10000 Zagreb zastupanog po punomoćniku Radivoj Jovičić</item>
    </derivirana_varijabla>
  </DomainObject.Predmet.ProtuStrankaListFormatedWithAdress>
  <DomainObject.Predmet.ProtuStrankaListFormatedWithAdressOIB>
    <izvorni_sadrzaj>
      <item>AKANT d.o.o., OIB 22947353938, Hermanna Bollea 9, 10000 Zagreb zastupanog po punomoćniku Radivoj Jovičić</item>
    </izvorni_sadrzaj>
    <derivirana_varijabla naziv="DomainObject.Predmet.ProtuStrankaListFormatedWithAdressOIB_1">
      <item>AKANT d.o.o., OIB 22947353938, Hermanna Bollea 9, 10000 Zagreb zastupanog po punomoćniku Radivoj Jovičić</item>
    </derivirana_varijabla>
  </DomainObject.Predmet.ProtuStrankaListFormatedWithAdressOIB>
  <DomainObject.Predmet.ProtuStrankaListNazivFormated>
    <izvorni_sadrzaj>
      <item>AKANT d.o.o.</item>
    </izvorni_sadrzaj>
    <derivirana_varijabla naziv="DomainObject.Predmet.ProtuStrankaListNazivFormated_1">
      <item>AKANT d.o.o.</item>
    </derivirana_varijabla>
  </DomainObject.Predmet.ProtuStrankaListNazivFormated>
  <DomainObject.Predmet.ProtuStrankaListNazivFormatedOIB>
    <izvorni_sadrzaj>
      <item>AKANT d.o.o., OIB 22947353938</item>
    </izvorni_sadrzaj>
    <derivirana_varijabla naziv="DomainObject.Predmet.ProtuStrankaListNazivFormatedOIB_1">
      <item>AKANT d.o.o., OIB 22947353938</item>
    </derivirana_varijabla>
  </DomainObject.Predmet.ProtuStrankaListNazivFormatedOIB>
  <DomainObject.Predmet.OstaliListFormated>
    <izvorni_sadrzaj>
      <item>Radivoj Jovičić punomoćnik sudionika u postupku AKANT d.o.o.</item>
    </izvorni_sadrzaj>
    <derivirana_varijabla naziv="DomainObject.Predmet.OstaliListFormated_1">
      <item>Radivoj Jovičić punomoćnik sudionika u postupku AKANT d.o.o.</item>
    </derivirana_varijabla>
  </DomainObject.Predmet.OstaliListFormated>
  <DomainObject.Predmet.OstaliListFormatedOIB>
    <izvorni_sadrzaj>
      <item>Radivoj Jovičić, OIB 42023963254 punomoćnik sudionika u postupku AKANT d.o.o.</item>
    </izvorni_sadrzaj>
    <derivirana_varijabla naziv="DomainObject.Predmet.OstaliListFormatedOIB_1">
      <item>Radivoj Jovičić, OIB 42023963254 punomoćnik sudionika u postupku AKANT d.o.o.</item>
    </derivirana_varijabla>
  </DomainObject.Predmet.OstaliListFormatedOIB>
  <DomainObject.Predmet.OstaliListFormatedWithAdress>
    <izvorni_sadrzaj>
      <item>Radivoj Jovičić, Jurišićeva 2/A, 10000 Zagreb punomoćnik sudionika u postupku AKANT d.o.o.</item>
    </izvorni_sadrzaj>
    <derivirana_varijabla naziv="DomainObject.Predmet.OstaliListFormatedWithAdress_1">
      <item>Radivoj Jovičić, Jurišićeva 2/A, 10000 Zagreb punomoćnik sudionika u postupku AKANT d.o.o.</item>
    </derivirana_varijabla>
  </DomainObject.Predmet.OstaliListFormatedWithAdress>
  <DomainObject.Predmet.OstaliListFormatedWithAdressOIB>
    <izvorni_sadrzaj>
      <item>Radivoj Jovičić, OIB 42023963254, Jurišićeva 2/A, 10000 Zagreb punomoćnik sudionika u postupku AKANT d.o.o.</item>
    </izvorni_sadrzaj>
    <derivirana_varijabla naziv="DomainObject.Predmet.OstaliListFormatedWithAdressOIB_1">
      <item>Radivoj Jovičić, OIB 42023963254, Jurišićeva 2/A, 10000 Zagreb punomoćnik sudionika u postupku AKANT d.o.o.</item>
    </derivirana_varijabla>
  </DomainObject.Predmet.OstaliListFormatedWithAdressOIB>
  <DomainObject.Predmet.OstaliListNazivFormated>
    <izvorni_sadrzaj>
      <item>Radivoj Jovičić</item>
    </izvorni_sadrzaj>
    <derivirana_varijabla naziv="DomainObject.Predmet.OstaliListNazivFormated_1">
      <item>Radivoj Jovičić</item>
    </derivirana_varijabla>
  </DomainObject.Predmet.OstaliListNazivFormated>
  <DomainObject.Predmet.OstaliListNazivFormatedOIB>
    <izvorni_sadrzaj>
      <item>Radivoj Jovičić, OIB 42023963254</item>
    </izvorni_sadrzaj>
    <derivirana_varijabla naziv="DomainObject.Predmet.OstaliListNazivFormatedOIB_1">
      <item>Radivoj Jovičić, OIB 42023963254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AKANT d.o.o.</izvorni_sadrzaj>
    <derivirana_varijabla naziv="DomainObject.Predmet.ProtustrankaIDrugi_1">AKANT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AKANT d.o.o., OIB 22947353938, Hermanna Bollea 9, 10000 Zagreb</izvorni_sadrzaj>
    <derivirana_varijabla naziv="DomainObject.Predmet.ProtustrankaIDrugiAdressOIB_1">AKANT d.o.o., OIB 22947353938, Hermanna Bollea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AKANT d.o.o.</item>
      <item>Radivoj Jovičić</item>
    </izvorni_sadrzaj>
    <derivirana_varijabla naziv="DomainObject.Predmet.SudioniciListNaziv_1">
      <item>FINA Regionalni centar Zagreb</item>
      <item>AKANT d.o.o.</item>
      <item>Radivoj Jovičić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AKANT d.o.o., OIB 22947353938, Hermanna Bollea 9,10000 Zagreb</item>
      <item>Radivoj Jovičić, OIB 42023963254, Jurišićeva 2/A,10000 Zagreb</item>
    </izvorni_sadrzaj>
    <derivirana_varijabla naziv="DomainObject.Predmet.SudioniciListAdressOIB_1">
      <item>FINA Regionalni centar Zagreb, OIB 85821130368, Trg svibanjskih žrtava 1995. 1,10000 Zagreb</item>
      <item>AKANT d.o.o., OIB 22947353938, Hermanna Bollea 9,10000 Zagreb</item>
      <item>Radivoj Jovičić, OIB 42023963254, Jurišićeva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22947353938</item>
      <item>, OIB 42023963254</item>
    </izvorni_sadrzaj>
    <derivirana_varijabla naziv="DomainObject.Predmet.SudioniciListNazivOIB_1">
      <item>, OIB 85821130368</item>
      <item>, OIB 22947353938</item>
      <item>, OIB 42023963254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1301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2016-01-28T16:52:00Z</dcterms:created>
  <dc:creator>ilukac</dc:creator>
  <cp:lastModifiedBy>Marina Gojić</cp:lastModifiedBy>
  <cp:lastPrinted>2016-02-11T11:49:00Z</cp:lastPrinted>
  <dcterms:modified xmlns:xsi="http://www.w3.org/2001/XMLSchema-instance" xsi:type="dcterms:W3CDTF">2016-02-11T11:50:00Z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