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b98d5" w14:paraId="42b98d5" w:rsidRDefault="00D27F5C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13 St</w:t>
      </w:r>
      <w:r w:rsidR="009371EB">
        <w:t>-</w:t>
      </w:r>
      <w:r w:rsidR="00EE1D1D">
        <w:t>1628/17-4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9840E1" w:rsidR="00A247C1" w:rsidRPr="009840E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po sucu Jadranki Herman, u stečajnom predmetu povodom zahtjeva </w:t>
      </w:r>
      <w:r w:rsidR="00D17588">
        <w:t>Financijske agencije Regionalni centar Osijek Podružnica Osijek, L.Jagera 3, za pokretanje skraćenog stečajnog postupka nad dužnikom</w:t>
      </w:r>
      <w:r w:rsidR="00020061">
        <w:t xml:space="preserve"> </w:t>
      </w:r>
      <w:r w:rsidR="00EE1D1D">
        <w:t>SJEVERNO JADRANSKA ULAGANJA, društvo s ograničenom odgovornošću za trgovinu, građenje i usluge, Vukovar (Grad Vukovar), Vijeće Europe 95, MBS: 040259011, OIB: 23257315128</w:t>
      </w:r>
      <w:r>
        <w:t>, dana</w:t>
      </w:r>
      <w:r w:rsidR="00EE1D1D">
        <w:t xml:space="preserve"> 31. siječnja 2018.,</w:t>
      </w:r>
      <w:r>
        <w:t xml:space="preserve">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9840E1">
        <w:t>SJEVERNO JADRANSKA ULAGANJA, društvo s ograničenom odgovornošću za trgovinu, građenje i usluge, Vukovar (Grad Vukovar), Vijeće Europe 95, MBS: 040259011, OIB: 23257315128.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C21E8D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0848F8">
        <w:t xml:space="preserve">Damir Cincar, Osijek, Svete Ane 15 b, OIB </w:t>
      </w:r>
      <w:r w:rsidR="00F04BAF">
        <w:t xml:space="preserve">60464850994.          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9840E1">
        <w:t>SJEVERNO JADRANSKA ULAGANJA, društvo s ograničenom odgovornošću za trgovinu, građenje i usluge, Vukovar (Grad Vukovar), Vijeće Europe 95, MBS: 040259011, OIB: 23257315128.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247C1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7A31D3" w:rsidR="00172559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</w:t>
      </w:r>
      <w:r w:rsidR="009371EB">
        <w:rPr>
          <w:bCs/>
        </w:rPr>
        <w:t>Osijek</w:t>
      </w:r>
      <w:r>
        <w:rPr>
          <w:bCs/>
        </w:rPr>
        <w:t xml:space="preserve"> dana </w:t>
      </w:r>
      <w:r w:rsidR="009840E1">
        <w:rPr>
          <w:bCs/>
        </w:rPr>
        <w:t>29. studenog</w:t>
      </w:r>
      <w:r w:rsidR="009371EB">
        <w:rPr>
          <w:bCs/>
        </w:rPr>
        <w:t xml:space="preserve"> 2017</w:t>
      </w:r>
      <w:r>
        <w:rPr>
          <w:bCs/>
        </w:rPr>
        <w:t xml:space="preserve">. godine dostavila je Trgovačkom sudu </w:t>
      </w:r>
      <w:r w:rsidR="00D17588">
        <w:rPr>
          <w:bCs/>
        </w:rPr>
        <w:t xml:space="preserve">u Osijeku </w:t>
      </w:r>
      <w:r>
        <w:rPr>
          <w:bCs/>
        </w:rPr>
        <w:t xml:space="preserve">zahtjev za provedbu skraćenog stečajnog postupka nad dužnikom </w:t>
      </w:r>
      <w:r w:rsidR="009840E1">
        <w:t>SJEVERNO JADRANSKA ULAGANJA, društvo s ograničenom odgovornošću za trgovinu, građenje i usluge, Vukovar (Grad Vukovar), Vijeće Europe 95, MBS: 040259011, OIB: 23257315128.</w:t>
      </w:r>
    </w:p>
    <w:p w:rsidRDefault="00172559" w:rsidP="00172559" w:rsidR="00172559">
      <w:pPr>
        <w:pStyle w:val="Tijeloteksta"/>
        <w:ind w:firstLine="360"/>
      </w:pPr>
    </w:p>
    <w:p w:rsidRDefault="00C85BE9" w:rsidP="00172559" w:rsidR="00C85BE9">
      <w:pPr>
        <w:pStyle w:val="Tijeloteksta"/>
        <w:ind w:firstLine="360"/>
      </w:pPr>
    </w:p>
    <w:p w:rsidRDefault="00102927" w:rsidP="00102927" w:rsidR="00102927">
      <w:pPr>
        <w:pStyle w:val="Tijeloteksta"/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C27F88" w:rsidP="00C27F88" w:rsidR="00C27F88">
      <w:pPr>
        <w:pStyle w:val="Tijeloteksta"/>
        <w:ind w:left="708"/>
        <w:jc w:val="right"/>
      </w:pPr>
      <w:r>
        <w:t>13 St-1628/17-4</w:t>
      </w:r>
    </w:p>
    <w:p w:rsidRDefault="00102927" w:rsidP="00102927" w:rsidR="00102927">
      <w:pPr>
        <w:pStyle w:val="Tijeloteksta"/>
        <w:jc w:val="center"/>
      </w:pPr>
    </w:p>
    <w:p w:rsidRDefault="00C27F88" w:rsidP="00102927" w:rsidR="00C27F88">
      <w:pPr>
        <w:pStyle w:val="Tijeloteksta"/>
        <w:jc w:val="center"/>
      </w:pPr>
    </w:p>
    <w:p w:rsidRDefault="00C27F88" w:rsidP="00102927" w:rsidR="00C27F88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 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>rgovački sud u Osijeku je dana</w:t>
      </w:r>
      <w:r w:rsidR="00C27F88">
        <w:t xml:space="preserve"> 5. prosinca 2</w:t>
      </w:r>
      <w:r>
        <w:t>017.</w:t>
      </w:r>
      <w:r w:rsidR="00C32BCD">
        <w:t>g.</w:t>
      </w:r>
      <w:r>
        <w:t>, objavio oglas na mrežnoj stranici e-oglasna ploča sudova pod poslovnim brojem St-</w:t>
      </w:r>
      <w:r w:rsidR="00281528">
        <w:t>1</w:t>
      </w:r>
      <w:r w:rsidR="00C27F88">
        <w:t>628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prokazni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020061">
        <w:t>3</w:t>
      </w:r>
      <w:r w:rsidR="009840E1">
        <w:t xml:space="preserve">1. siječanj 2018.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9840E1" w:rsidP="000412A0" w:rsidR="00A247C1">
      <w:pPr>
        <w:pStyle w:val="Tijeloteksta"/>
        <w:jc w:val="left"/>
      </w:pPr>
      <w:r>
        <w:t xml:space="preserve">Maja Kocijan </w:t>
      </w:r>
    </w:p>
    <w:p w:rsidRDefault="009D2F35" w:rsidP="000412A0" w:rsidR="009D2F35">
      <w:pPr>
        <w:pStyle w:val="Tijeloteksta"/>
        <w:jc w:val="left"/>
      </w:pPr>
    </w:p>
    <w:p w:rsidRDefault="00A247C1" w:rsidP="00A247C1" w:rsidR="00A247C1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3593">
        <w:tab/>
      </w:r>
      <w:r>
        <w:t>STEČAJNI SUDAC</w:t>
      </w: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>
        <w:t>Jadranka Herman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455B1F" w:rsidP="00967AAD" w:rsidR="00455B1F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9371EB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  <w:r w:rsidR="009840E1">
        <w:t xml:space="preserve"> -SJEVERNO JADRANSKA ULAGANJA d.o.o. Vukovar,Vijeće Europe 95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  <w:r w:rsidR="00F04BAF">
        <w:t xml:space="preserve"> Damir Cincar, Osijek, Svete Ane 15 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A00ABA">
        <w:t>28/</w:t>
      </w:r>
      <w:r w:rsidR="00020061">
        <w:t>2</w:t>
      </w: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0061"/>
    <w:rsid w:val="00035864"/>
    <w:rsid w:val="000412A0"/>
    <w:rsid w:val="000535EA"/>
    <w:rsid w:val="00077C9D"/>
    <w:rsid w:val="000848F8"/>
    <w:rsid w:val="00091B4B"/>
    <w:rsid w:val="000B027D"/>
    <w:rsid w:val="000B6EC6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67D26"/>
    <w:rsid w:val="00275C99"/>
    <w:rsid w:val="00277C01"/>
    <w:rsid w:val="00281528"/>
    <w:rsid w:val="0028507D"/>
    <w:rsid w:val="002A2AF5"/>
    <w:rsid w:val="002A5F00"/>
    <w:rsid w:val="002D2610"/>
    <w:rsid w:val="002D7681"/>
    <w:rsid w:val="002F4AAF"/>
    <w:rsid w:val="002F66FE"/>
    <w:rsid w:val="0031524D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32865"/>
    <w:rsid w:val="00633654"/>
    <w:rsid w:val="006372FF"/>
    <w:rsid w:val="00652724"/>
    <w:rsid w:val="00656FF9"/>
    <w:rsid w:val="00666402"/>
    <w:rsid w:val="0069656A"/>
    <w:rsid w:val="006A6EBE"/>
    <w:rsid w:val="006B29B9"/>
    <w:rsid w:val="006C36CE"/>
    <w:rsid w:val="006D4525"/>
    <w:rsid w:val="006E71AE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12CF5"/>
    <w:rsid w:val="009371EB"/>
    <w:rsid w:val="00937840"/>
    <w:rsid w:val="009525D4"/>
    <w:rsid w:val="00967AAD"/>
    <w:rsid w:val="00980E4D"/>
    <w:rsid w:val="009840E1"/>
    <w:rsid w:val="00993567"/>
    <w:rsid w:val="00996504"/>
    <w:rsid w:val="009A412B"/>
    <w:rsid w:val="009B40D7"/>
    <w:rsid w:val="009B46D8"/>
    <w:rsid w:val="009C670C"/>
    <w:rsid w:val="009D2F35"/>
    <w:rsid w:val="009E5D6D"/>
    <w:rsid w:val="00A00ABA"/>
    <w:rsid w:val="00A07CA2"/>
    <w:rsid w:val="00A247C1"/>
    <w:rsid w:val="00A405B5"/>
    <w:rsid w:val="00A42669"/>
    <w:rsid w:val="00A46436"/>
    <w:rsid w:val="00A57AB7"/>
    <w:rsid w:val="00A64AAE"/>
    <w:rsid w:val="00A96FB6"/>
    <w:rsid w:val="00AA4267"/>
    <w:rsid w:val="00AA6B6E"/>
    <w:rsid w:val="00AD52E8"/>
    <w:rsid w:val="00B24B41"/>
    <w:rsid w:val="00B3448E"/>
    <w:rsid w:val="00B706CB"/>
    <w:rsid w:val="00B82540"/>
    <w:rsid w:val="00B95B20"/>
    <w:rsid w:val="00BE0AFD"/>
    <w:rsid w:val="00BE33FF"/>
    <w:rsid w:val="00C2016D"/>
    <w:rsid w:val="00C21E8D"/>
    <w:rsid w:val="00C25CCE"/>
    <w:rsid w:val="00C27F88"/>
    <w:rsid w:val="00C32BCD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61209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96356"/>
    <w:rsid w:val="00EA028A"/>
    <w:rsid w:val="00EC0019"/>
    <w:rsid w:val="00ED4C16"/>
    <w:rsid w:val="00EE1D1D"/>
    <w:rsid w:val="00F040DB"/>
    <w:rsid w:val="00F04BAF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6E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6E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6E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6E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6E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6E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6E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6E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6E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6E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1628</izvorni_sadrzaj>
    <derivirana_varijabla naziv="DomainObject.Predmet.Broj_1">1628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St-1628/2017</izvorni_sadrzaj>
    <derivirana_varijabla naziv="DomainObject.Predmet.OznakaBroj_1">St-1628/2017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SJEVERNO JADRANSKA ULAGANJA društvo s ograničenom odgovornošću za trgovinu, građenje i usluge</izvorni_sadrzaj>
    <derivirana_varijabla naziv="DomainObject.Predmet.ProtustrankaFormated_1">  SJEVERNO JADRANSKA ULAGANJA društvo s ograničenom odgovornošću za trgovinu, građenje i usluge</derivirana_varijabla>
  </DomainObject.Predmet.ProtustrankaFormated>
  <DomainObject.Predmet.ProtustrankaFormatedOIB>
    <izvorni_sadrzaj>  SJEVERNO JADRANSKA ULAGANJA društvo s ograničenom odgovornošću za trgovinu, građenje i usluge, OIB 23257315128</izvorni_sadrzaj>
    <derivirana_varijabla naziv="DomainObject.Predmet.ProtustrankaFormatedOIB_1">  SJEVERNO JADRANSKA ULAGANJA društvo s ograničenom odgovornošću za trgovinu, građenje i usluge, OIB 23257315128</derivirana_varijabla>
  </DomainObject.Predmet.ProtustrankaFormatedOIB>
  <DomainObject.Predmet.ProtustrankaFormatedWithAdress>
    <izvorni_sadrzaj> SJEVERNO JADRANSKA ULAGANJA društvo s ograničenom odgovornošću za trgovinu, građenje i usluge, Vijeća Europe 95, 32000 Vukovar</izvorni_sadrzaj>
    <derivirana_varijabla naziv="DomainObject.Predmet.ProtustrankaFormatedWithAdress_1"> SJEVERNO JADRANSKA ULAGANJA društvo s ograničenom odgovornošću za trgovinu, građenje i usluge, Vijeća Europe 95, 32000 Vukovar</derivirana_varijabla>
  </DomainObject.Predmet.ProtustrankaFormatedWithAdress>
  <DomainObject.Predmet.ProtustrankaFormatedWithAdressOIB>
    <izvorni_sadrzaj> SJEVERNO JADRANSKA ULAGANJA društvo s ograničenom odgovornošću za trgovinu, građenje i usluge, OIB 23257315128, Vijeća Europe 95, 32000 Vukovar</izvorni_sadrzaj>
    <derivirana_varijabla naziv="DomainObject.Predmet.ProtustrankaFormatedWithAdressOIB_1"> SJEVERNO JADRANSKA ULAGANJA društvo s ograničenom odgovornošću za trgovinu, građenje i usluge, OIB 23257315128, Vijeća Europe 95, 32000 Vukovar</derivirana_varijabla>
  </DomainObject.Predmet.ProtustrankaFormatedWithAdressOIB>
  <DomainObject.Predmet.ProtustrankaWithAdress>
    <izvorni_sadrzaj>SJEVERNO JADRANSKA ULAGANJA društvo s ograničenom odgovornošću za trgovinu, građenje i usluge Vijeća Europe 95, 32000 Vukovar</izvorni_sadrzaj>
    <derivirana_varijabla naziv="DomainObject.Predmet.ProtustrankaWithAdress_1">SJEVERNO JADRANSKA ULAGANJA društvo s ograničenom odgovornošću za trgovinu, građenje i usluge Vijeća Europe 95, 32000 Vukovar</derivirana_varijabla>
  </DomainObject.Predmet.ProtustrankaWithAdress>
  <DomainObject.Predmet.ProtustrankaWithAdressOIB>
    <izvorni_sadrzaj>SJEVERNO JADRANSKA ULAGANJA društvo s ograničenom odgovornošću za trgovinu, građenje i usluge, OIB 23257315128, Vijeća Europe 95, 32000 Vukovar</izvorni_sadrzaj>
    <derivirana_varijabla naziv="DomainObject.Predmet.ProtustrankaWithAdressOIB_1">SJEVERNO JADRANSKA ULAGANJA društvo s ograničenom odgovornošću za trgovinu, građenje i usluge, OIB 23257315128, Vijeća Europe 95, 32000 Vukovar</derivirana_varijabla>
  </DomainObject.Predmet.ProtustrankaWithAdressOIB>
  <DomainObject.Predmet.ProtustrankaNazivFormated>
    <izvorni_sadrzaj>SJEVERNO JADRANSKA ULAGANJA društvo s ograničenom odgovornošću za trgovinu, građenje i usluge</izvorni_sadrzaj>
    <derivirana_varijabla naziv="DomainObject.Predmet.ProtustrankaNazivFormated_1">SJEVERNO JADRANSKA ULAGANJA društvo s ograničenom odgovornošću za trgovinu, građenje i usluge</derivirana_varijabla>
  </DomainObject.Predmet.ProtustrankaNazivFormated>
  <DomainObject.Predmet.ProtustrankaNazivFormatedOIB>
    <izvorni_sadrzaj>SJEVERNO JADRANSKA ULAGANJA društvo s ograničenom odgovornošću za trgovinu, građenje i usluge, OIB 23257315128</izvorni_sadrzaj>
    <derivirana_varijabla naziv="DomainObject.Predmet.ProtustrankaNazivFormatedOIB_1">SJEVERNO JADRANSKA ULAGANJA društvo s ograničenom odgovornošću za trgovinu, građenje i usluge, OIB 23257315128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SJEVERNO JADRANSKA ULAGANJA društvo s ograničenom odgovornošću za trgovinu, građenje i usluge</item>
    </izvorni_sadrzaj>
    <derivirana_varijabla naziv="DomainObject.Predmet.ProtuStrankaListFormated_1">
      <item>SJEVERNO JADRANSKA ULAGANJA društvo s ograničenom odgovornošću za trgovinu, građenje i usluge</item>
    </derivirana_varijabla>
  </DomainObject.Predmet.ProtuStrankaListFormated>
  <DomainObject.Predmet.ProtuStrankaListFormatedOIB>
    <izvorni_sadrzaj>
      <item>SJEVERNO JADRANSKA ULAGANJA društvo s ograničenom odgovornošću za trgovinu, građenje i usluge, OIB 23257315128</item>
    </izvorni_sadrzaj>
    <derivirana_varijabla naziv="DomainObject.Predmet.ProtuStrankaListFormatedOIB_1">
      <item>SJEVERNO JADRANSKA ULAGANJA društvo s ograničenom odgovornošću za trgovinu, građenje i usluge, OIB 23257315128</item>
    </derivirana_varijabla>
  </DomainObject.Predmet.ProtuStrankaListFormatedOIB>
  <DomainObject.Predmet.ProtuStrankaListFormatedWithAdress>
    <izvorni_sadrzaj>
      <item>SJEVERNO JADRANSKA ULAGANJA društvo s ograničenom odgovornošću za trgovinu, građenje i usluge, Vijeća Europe 95, 32000 Vukovar</item>
    </izvorni_sadrzaj>
    <derivirana_varijabla naziv="DomainObject.Predmet.ProtuStrankaListFormatedWithAdress_1">
      <item>SJEVERNO JADRANSKA ULAGANJA društvo s ograničenom odgovornošću za trgovinu, građenje i usluge, Vijeća Europe 95, 32000 Vukovar</item>
    </derivirana_varijabla>
  </DomainObject.Predmet.ProtuStrankaListFormatedWithAdress>
  <DomainObject.Predmet.ProtuStrankaListFormatedWithAdressOIB>
    <izvorni_sadrzaj>
      <item>SJEVERNO JADRANSKA ULAGANJA društvo s ograničenom odgovornošću za trgovinu, građenje i usluge, OIB 23257315128, Vijeća Europe 95, 32000 Vukovar</item>
    </izvorni_sadrzaj>
    <derivirana_varijabla naziv="DomainObject.Predmet.ProtuStrankaListFormatedWithAdressOIB_1">
      <item>SJEVERNO JADRANSKA ULAGANJA društvo s ograničenom odgovornošću za trgovinu, građenje i usluge, OIB 23257315128, Vijeća Europe 95, 32000 Vukovar</item>
    </derivirana_varijabla>
  </DomainObject.Predmet.ProtuStrankaListFormatedWithAdressOIB>
  <DomainObject.Predmet.ProtuStrankaListNazivFormated>
    <izvorni_sadrzaj>
      <item>SJEVERNO JADRANSKA ULAGANJA društvo s ograničenom odgovornošću za trgovinu, građenje i usluge</item>
    </izvorni_sadrzaj>
    <derivirana_varijabla naziv="DomainObject.Predmet.ProtuStrankaListNazivFormated_1">
      <item>SJEVERNO JADRANSKA ULAGANJA društvo s ograničenom odgovornošću za trgovinu, građenje i usluge</item>
    </derivirana_varijabla>
  </DomainObject.Predmet.ProtuStrankaListNazivFormated>
  <DomainObject.Predmet.ProtuStrankaListNazivFormatedOIB>
    <izvorni_sadrzaj>
      <item>SJEVERNO JADRANSKA ULAGANJA društvo s ograničenom odgovornošću za trgovinu, građenje i usluge, OIB 23257315128</item>
    </izvorni_sadrzaj>
    <derivirana_varijabla naziv="DomainObject.Predmet.ProtuStrankaListNazivFormatedOIB_1">
      <item>SJEVERNO JADRANSKA ULAGANJA društvo s ograničenom odgovornošću za trgovinu, građenje i usluge, OIB 23257315128</item>
    </derivirana_varijabla>
  </DomainObject.Predmet.ProtuStrankaListNazivFormatedOIB>
  <DomainObject.Predmet.OstaliListFormated>
    <izvorni_sadrzaj>
      <item>Josip Crnčić</item>
    </izvorni_sadrzaj>
    <derivirana_varijabla naziv="DomainObject.Predmet.OstaliListFormated_1">
      <item>Josip Crnčić</item>
    </derivirana_varijabla>
  </DomainObject.Predmet.OstaliListFormated>
  <DomainObject.Predmet.OstaliListFormatedOIB>
    <izvorni_sadrzaj>
      <item>Josip Crnčić, OIB 04259197808</item>
    </izvorni_sadrzaj>
    <derivirana_varijabla naziv="DomainObject.Predmet.OstaliListFormatedOIB_1">
      <item>Josip Crnčić, OIB 04259197808</item>
    </derivirana_varijabla>
  </DomainObject.Predmet.OstaliListFormatedOIB>
  <DomainObject.Predmet.OstaliListFormatedWithAdress>
    <izvorni_sadrzaj>
      <item>Josip Crnčić, Hlapa 21, 51511 Hlapa</item>
    </izvorni_sadrzaj>
    <derivirana_varijabla naziv="DomainObject.Predmet.OstaliListFormatedWithAdress_1">
      <item>Josip Crnčić, Hlapa 21, 51511 Hlapa</item>
    </derivirana_varijabla>
  </DomainObject.Predmet.OstaliListFormatedWithAdress>
  <DomainObject.Predmet.OstaliListFormatedWithAdressOIB>
    <izvorni_sadrzaj>
      <item>Josip Crnčić, OIB 04259197808, Hlapa 21, 51511 Hlapa</item>
    </izvorni_sadrzaj>
    <derivirana_varijabla naziv="DomainObject.Predmet.OstaliListFormatedWithAdressOIB_1">
      <item>Josip Crnčić, OIB 04259197808, Hlapa 21, 51511 Hlapa</item>
    </derivirana_varijabla>
  </DomainObject.Predmet.OstaliListFormatedWithAdressOIB>
  <DomainObject.Predmet.OstaliListNazivFormated>
    <izvorni_sadrzaj>
      <item>Josip Crnčić</item>
    </izvorni_sadrzaj>
    <derivirana_varijabla naziv="DomainObject.Predmet.OstaliListNazivFormated_1">
      <item>Josip Crnčić</item>
    </derivirana_varijabla>
  </DomainObject.Predmet.OstaliListNazivFormated>
  <DomainObject.Predmet.OstaliListNazivFormatedOIB>
    <izvorni_sadrzaj>
      <item>Josip Crnčić, OIB 04259197808</item>
    </izvorni_sadrzaj>
    <derivirana_varijabla naziv="DomainObject.Predmet.OstaliListNazivFormatedOIB_1">
      <item>Josip Crnčić, OIB 04259197808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SJEVERNO JADRANSKA ULAGANJA društvo s ograničenom odgovornošću za trgovinu, građenje i usluge</izvorni_sadrzaj>
    <derivirana_varijabla naziv="DomainObject.Predmet.ProtustrankaIDrugi_1">SJEVERNO JADRANSKA ULAGANJA društvo s ograničenom odgovornošću za trgovinu, građenje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SJEVERNO JADRANSKA ULAGANJA društvo s ograničenom odgovornošću za trgovinu, građenje i usluge, OIB 23257315128, Vijeća Europe 95, 32000 Vukovar</izvorni_sadrzaj>
    <derivirana_varijabla naziv="DomainObject.Predmet.ProtustrankaIDrugiAdressOIB_1">SJEVERNO JADRANSKA ULAGANJA društvo s ograničenom odgovornošću za trgovinu, građenje i usluge, OIB 23257315128, Vijeća Europe 95,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SJEVERNO JADRANSKA ULAGANJA društvo s ograničenom odgovornošću za trgovinu, građenje i usluge</item>
      <item>Josip Crnčić</item>
    </izvorni_sadrzaj>
    <derivirana_varijabla naziv="DomainObject.Predmet.SudioniciListNaziv_1">
      <item>FINA RC OSIJEK</item>
      <item>SJEVERNO JADRANSKA ULAGANJA društvo s ograničenom odgovornošću za trgovinu, građenje i usluge</item>
      <item>Josip Crnčić</item>
    </derivirana_varijabla>
  </DomainObject.Predmet.SudioniciListNaziv>
  <DomainObject.Predmet.SudioniciListAdressOIB>
    <izvorni_sadrzaj>
      <item>FINA RC OSIJEK, OIB 85821130368</item>
      <item>SJEVERNO JADRANSKA ULAGANJA društvo s ograničenom odgovornošću za trgovinu, građenje i usluge, OIB 23257315128, Vijeća Europe 95,32000 Vukovar</item>
      <item>Josip Crnčić, OIB 04259197808, Hlapa 21,51511 Hlapa</item>
    </izvorni_sadrzaj>
    <derivirana_varijabla naziv="DomainObject.Predmet.SudioniciListAdressOIB_1">
      <item>FINA RC OSIJEK, OIB 85821130368</item>
      <item>SJEVERNO JADRANSKA ULAGANJA društvo s ograničenom odgovornošću za trgovinu, građenje i usluge, OIB 23257315128, Vijeća Europe 95,32000 Vukovar</item>
      <item>Josip Crnčić, OIB 04259197808, Hlapa 21,51511 Hlapa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23257315128</item>
      <item>, OIB 04259197808</item>
    </izvorni_sadrzaj>
    <derivirana_varijabla naziv="DomainObject.Predmet.SudioniciListNazivOIB_1">
      <item>, OIB 85821130368</item>
      <item>, OIB 23257315128</item>
      <item>, OIB 04259197808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EC848F-2870-40D0-B147-E3723C3342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552</properties:Words>
  <properties:Characters>3048</properties:Characters>
  <properties:Lines>97</properties:Lines>
  <properties:Paragraphs>34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2018-01-19T09:19:00Z</dcterms:created>
  <dc:creator>Korisnik</dc:creator>
  <cp:lastModifiedBy>Maja Kocijan</cp:lastModifiedBy>
  <cp:lastPrinted>2018-01-31T07:58:00Z</cp:lastPrinted>
  <dcterms:modified xmlns:xsi="http://www.w3.org/2001/XMLSchema-instance" xsi:type="dcterms:W3CDTF">2018-01-31T08:03:00Z</dcterms:modified>
  <cp:revision>5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