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9684" w14:paraId="2df9684" w:rsidRDefault="00021299" w:rsidP="00636358" w:rsidR="00636358" w:rsidRPr="001536D6">
      <w:pPr>
        <w15:collapsed w:val="false"/>
      </w:pPr>
      <w:bookmarkStart w:name="_GoBack" w:id="0"/>
      <w:bookmarkEnd w:id="0"/>
      <w:r>
        <w:t xml:space="preserve">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1201A7" w:rsidR="00636358" w:rsidRPr="00077693">
        <w:trPr>
          <w:trHeight w:val="565"/>
        </w:trPr>
        <w:tc>
          <w:tcPr>
            <w:tcW w:type="dxa" w:w="2531"/>
          </w:tcPr>
          <w:p w:rsidRDefault="00636358" w:rsidP="001201A7" w:rsidR="00636358" w:rsidRPr="00077693">
            <w:pPr>
              <w:jc w:val="center"/>
            </w:pPr>
            <w:r w:rsidRPr="00077693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36358" w:rsidP="001201A7" w:rsidR="00636358" w:rsidRPr="00077693">
            <w:pPr>
              <w:jc w:val="center"/>
            </w:pPr>
            <w:r w:rsidRPr="00077693">
              <w:t>Republika Hrvatska</w:t>
            </w:r>
          </w:p>
          <w:p w:rsidRDefault="00636358" w:rsidP="001201A7" w:rsidR="00636358" w:rsidRPr="00077693">
            <w:pPr>
              <w:jc w:val="center"/>
            </w:pPr>
            <w:r w:rsidRPr="00077693">
              <w:t>Trgovački sud u Splitu</w:t>
            </w:r>
          </w:p>
          <w:p w:rsidRDefault="00636358" w:rsidP="001201A7" w:rsidR="00636358" w:rsidRPr="00077693">
            <w:pPr>
              <w:jc w:val="center"/>
            </w:pPr>
            <w:r w:rsidRPr="00077693">
              <w:t xml:space="preserve">Split, </w:t>
            </w:r>
            <w:proofErr w:type="spellStart"/>
            <w:r w:rsidRPr="00077693">
              <w:t>Sukoišanska</w:t>
            </w:r>
            <w:proofErr w:type="spellEnd"/>
            <w:r w:rsidRPr="00077693">
              <w:t xml:space="preserve"> 6</w:t>
            </w:r>
          </w:p>
        </w:tc>
      </w:tr>
    </w:tbl>
    <w:p w:rsidRDefault="00636358" w:rsidP="00636358" w:rsidR="00636358" w:rsidRPr="00077693">
      <w:pPr>
        <w:jc w:val="right"/>
      </w:pPr>
      <w:r w:rsidRPr="00077693">
        <w:t>Poslovni broj: 4. St-</w:t>
      </w:r>
      <w:r>
        <w:t>546</w:t>
      </w:r>
      <w:r w:rsidRPr="00077693">
        <w:t>/2017-</w:t>
      </w:r>
      <w:r>
        <w:t>14</w:t>
      </w:r>
    </w:p>
    <w:p w:rsidRDefault="00C12105" w:rsidP="00636358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</w:t>
      </w:r>
      <w:r w:rsidR="00021299">
        <w:t>po sucu ovog suda Katarini Mikulić, kao stečajnom sucu</w:t>
      </w:r>
      <w:r w:rsidRPr="004D4E07">
        <w:t xml:space="preserve">, </w:t>
      </w:r>
      <w:r w:rsidR="00021299">
        <w:t xml:space="preserve">u stečajnom postupku </w:t>
      </w:r>
      <w:r w:rsidR="00B740E8">
        <w:t xml:space="preserve">stečajne mase iza stečajnog dužnika KOMARČA, d.o.o. u stečaju, </w:t>
      </w:r>
      <w:proofErr w:type="spellStart"/>
      <w:r w:rsidR="00B740E8">
        <w:t>Vitarnja</w:t>
      </w:r>
      <w:proofErr w:type="spellEnd"/>
      <w:r w:rsidR="00B740E8">
        <w:t xml:space="preserve"> </w:t>
      </w:r>
      <w:proofErr w:type="spellStart"/>
      <w:r w:rsidR="00B740E8">
        <w:t>bb</w:t>
      </w:r>
      <w:proofErr w:type="spellEnd"/>
      <w:r w:rsidR="00B740E8">
        <w:t xml:space="preserve">, </w:t>
      </w:r>
      <w:proofErr w:type="spellStart"/>
      <w:r w:rsidR="00B740E8">
        <w:t>Jelsa</w:t>
      </w:r>
      <w:proofErr w:type="spellEnd"/>
      <w:r w:rsidR="00B740E8">
        <w:t>, OIB:58518695494</w:t>
      </w:r>
      <w:r w:rsidR="00955F32">
        <w:t>,</w:t>
      </w:r>
      <w:r w:rsidR="00187406">
        <w:t xml:space="preserve"> </w:t>
      </w:r>
      <w:r w:rsidR="00636358">
        <w:t>2. ožujka 2018.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B74E8E" w:rsidP="006C489E" w:rsidR="004A019C">
      <w:pPr>
        <w:ind w:firstLine="708"/>
        <w:jc w:val="both"/>
      </w:pPr>
      <w:r>
        <w:t>R</w:t>
      </w:r>
      <w:r w:rsidR="004D4E07" w:rsidRPr="004D4E07">
        <w:t>očišt</w:t>
      </w:r>
      <w:r w:rsidR="00DA590C">
        <w:t>a</w:t>
      </w:r>
      <w:r w:rsidR="004D4E07" w:rsidRPr="004D4E07">
        <w:t xml:space="preserve"> </w:t>
      </w:r>
      <w:r w:rsidR="004D4E07">
        <w:t>određen</w:t>
      </w:r>
      <w:r w:rsidR="00DA590C">
        <w:t>a</w:t>
      </w:r>
      <w:r w:rsidR="004D4E07">
        <w:t xml:space="preserve"> </w:t>
      </w:r>
      <w:r w:rsidR="004D4E07" w:rsidRPr="004D4E07">
        <w:t xml:space="preserve">za dan </w:t>
      </w:r>
      <w:r w:rsidR="00636358">
        <w:t>6. ožujka 2018</w:t>
      </w:r>
      <w:r w:rsidR="003203D7">
        <w:t xml:space="preserve">. s početkom u </w:t>
      </w:r>
      <w:r w:rsidR="00467DB9">
        <w:t>09:</w:t>
      </w:r>
      <w:r w:rsidR="00636358">
        <w:t>3</w:t>
      </w:r>
      <w:r w:rsidR="00B740E8">
        <w:t>0</w:t>
      </w:r>
      <w:r w:rsidR="003203D7" w:rsidRPr="003203D7">
        <w:t xml:space="preserve"> sati</w:t>
      </w:r>
      <w:r w:rsidR="00DC387B">
        <w:t xml:space="preserve"> (ispitno ročište) i </w:t>
      </w:r>
      <w:r w:rsidR="00467DB9">
        <w:t>09.</w:t>
      </w:r>
      <w:r w:rsidR="00636358">
        <w:t>40</w:t>
      </w:r>
      <w:r w:rsidR="00DA590C">
        <w:t xml:space="preserve"> (izvještajno ročište)</w:t>
      </w:r>
      <w:r w:rsidR="003203D7" w:rsidRPr="003203D7">
        <w:t xml:space="preserve">, </w:t>
      </w:r>
      <w:proofErr w:type="spellStart"/>
      <w:r w:rsidR="00187406">
        <w:t>preurič</w:t>
      </w:r>
      <w:r w:rsidR="00DA590C">
        <w:t>u</w:t>
      </w:r>
      <w:proofErr w:type="spellEnd"/>
      <w:r w:rsidR="00187406">
        <w:t xml:space="preserve"> se za </w:t>
      </w:r>
      <w:r w:rsidR="00955F32">
        <w:rPr>
          <w:b/>
          <w:u w:val="single"/>
        </w:rPr>
        <w:t xml:space="preserve">dan </w:t>
      </w:r>
      <w:r w:rsidR="006F2480">
        <w:rPr>
          <w:b/>
          <w:u w:val="single"/>
        </w:rPr>
        <w:t>5</w:t>
      </w:r>
      <w:r w:rsidR="00636358">
        <w:rPr>
          <w:b/>
          <w:u w:val="single"/>
        </w:rPr>
        <w:t>. travnja</w:t>
      </w:r>
      <w:r w:rsidR="003203D7">
        <w:rPr>
          <w:b/>
          <w:u w:val="single"/>
        </w:rPr>
        <w:t xml:space="preserve"> </w:t>
      </w:r>
      <w:r w:rsidR="00636358">
        <w:rPr>
          <w:b/>
          <w:u w:val="single"/>
        </w:rPr>
        <w:t>2018</w:t>
      </w:r>
      <w:r w:rsidR="00187406" w:rsidRPr="00187406">
        <w:rPr>
          <w:b/>
          <w:u w:val="single"/>
        </w:rPr>
        <w:t xml:space="preserve">. u </w:t>
      </w:r>
      <w:r w:rsidR="00B51BE4">
        <w:rPr>
          <w:b/>
          <w:u w:val="single"/>
        </w:rPr>
        <w:t>09.</w:t>
      </w:r>
      <w:r w:rsidR="00636358">
        <w:rPr>
          <w:b/>
          <w:u w:val="single"/>
        </w:rPr>
        <w:t>3</w:t>
      </w:r>
      <w:r w:rsidR="00B740E8">
        <w:rPr>
          <w:b/>
          <w:u w:val="single"/>
        </w:rPr>
        <w:t>0</w:t>
      </w:r>
      <w:r w:rsidR="00187406" w:rsidRPr="00187406">
        <w:rPr>
          <w:b/>
          <w:u w:val="single"/>
        </w:rPr>
        <w:t xml:space="preserve"> sati</w:t>
      </w:r>
      <w:r w:rsidR="00E76F87">
        <w:rPr>
          <w:b/>
          <w:u w:val="single"/>
        </w:rPr>
        <w:t xml:space="preserve"> (ispitno ročište) i </w:t>
      </w:r>
      <w:r w:rsidR="00B740E8">
        <w:rPr>
          <w:b/>
          <w:u w:val="single"/>
        </w:rPr>
        <w:t>09.</w:t>
      </w:r>
      <w:r w:rsidR="00636358">
        <w:rPr>
          <w:b/>
          <w:u w:val="single"/>
        </w:rPr>
        <w:t>40</w:t>
      </w:r>
      <w:r w:rsidR="00E76F87">
        <w:rPr>
          <w:b/>
          <w:u w:val="single"/>
        </w:rPr>
        <w:t xml:space="preserve"> sati (izvještajno ročište)</w:t>
      </w:r>
      <w:r w:rsidR="002B2CE3">
        <w:rPr>
          <w:b/>
          <w:u w:val="single"/>
        </w:rPr>
        <w:t xml:space="preserve"> u zgradi Trgovačkog suda u Splitu, </w:t>
      </w:r>
      <w:proofErr w:type="spellStart"/>
      <w:r w:rsidR="002B2CE3">
        <w:rPr>
          <w:b/>
          <w:u w:val="single"/>
        </w:rPr>
        <w:t>Sukoišanska</w:t>
      </w:r>
      <w:proofErr w:type="spellEnd"/>
      <w:r w:rsidR="002B2CE3">
        <w:rPr>
          <w:b/>
          <w:u w:val="single"/>
        </w:rPr>
        <w:t xml:space="preserve"> 6, Split, </w:t>
      </w:r>
      <w:r w:rsidR="00B51BE4">
        <w:rPr>
          <w:b/>
          <w:u w:val="single"/>
        </w:rPr>
        <w:t>sudnica</w:t>
      </w:r>
      <w:r w:rsidR="002B2CE3">
        <w:rPr>
          <w:b/>
          <w:u w:val="single"/>
        </w:rPr>
        <w:t xml:space="preserve"> br. </w:t>
      </w:r>
      <w:r w:rsidR="00B51BE4">
        <w:rPr>
          <w:b/>
          <w:u w:val="single"/>
        </w:rPr>
        <w:t>4/</w:t>
      </w:r>
      <w:r w:rsidR="002B2CE3">
        <w:rPr>
          <w:b/>
          <w:u w:val="single"/>
        </w:rPr>
        <w:t>I</w:t>
      </w:r>
      <w:r w:rsidR="00E76F87">
        <w:rPr>
          <w:b/>
          <w:u w:val="single"/>
        </w:rPr>
        <w:t>.</w:t>
      </w:r>
      <w:r w:rsidR="00DA590C">
        <w:t xml:space="preserve">                  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>U Splitu</w:t>
      </w:r>
      <w:r w:rsidR="00636358">
        <w:t xml:space="preserve"> 2. ožujka 2018.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636358">
        <w:rPr>
          <w:bCs/>
        </w:rPr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>
      <w:pPr>
        <w:jc w:val="right"/>
        <w:rPr>
          <w:bCs/>
        </w:rPr>
      </w:pPr>
      <w:r>
        <w:rPr>
          <w:bCs/>
        </w:rPr>
        <w:t>Katarina Mikulić</w:t>
      </w:r>
      <w:r w:rsidR="00652D19">
        <w:rPr>
          <w:bCs/>
        </w:rPr>
        <w:t>,v.r.</w:t>
      </w:r>
    </w:p>
    <w:p w:rsidRDefault="00652D19" w:rsidP="0071700F" w:rsidR="00652D1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bCs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652D19" w:rsidP="0071700F" w:rsidR="00652D19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52D19" w:rsidP="00E74386" w:rsidR="00652D19" w:rsidRPr="001536D6">
      <w:pPr>
        <w:jc w:val="right"/>
      </w:pP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636358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36358"/>
    <w:rsid w:val="00645D4E"/>
    <w:rsid w:val="00652D19"/>
    <w:rsid w:val="00676393"/>
    <w:rsid w:val="00693D2B"/>
    <w:rsid w:val="006A733F"/>
    <w:rsid w:val="006B1C7C"/>
    <w:rsid w:val="006C3A59"/>
    <w:rsid w:val="006C489E"/>
    <w:rsid w:val="006F2480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50560"/>
    <w:rsid w:val="00B51BE4"/>
    <w:rsid w:val="00B727C6"/>
    <w:rsid w:val="00B740E8"/>
    <w:rsid w:val="00B74B06"/>
    <w:rsid w:val="00B74E8E"/>
    <w:rsid w:val="00B76076"/>
    <w:rsid w:val="00BA7E62"/>
    <w:rsid w:val="00BC0D76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3635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52D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D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D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D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D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3635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52D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D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D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D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D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KOMARČA, društvo s ograničenom odgovornošću za turizam, ugostiteljstvo i graditeljstvo u stečaju</izvorni_sadrzaj>
    <derivirana_varijabla naziv="DomainObject.Predmet.ProtustrankaFormated_1">  Stečajna masa iza KOMARČA, društvo s ograničenom odgovornošću za turizam, ugostiteljstvo i graditeljstvo u stečaju</derivirana_varijabla>
  </DomainObject.Predmet.ProtustrankaFormated>
  <DomainObject.Predmet.ProtustrankaFormatedOIB>
    <izvorni_sadrzaj>  Stečajna masa iza KOMARČA, društvo s ograničenom odgovornošću za turizam, ugostiteljstvo i graditeljstvo u stečaju, OIB 92123098901</izvorni_sadrzaj>
    <derivirana_varijabla naziv="DomainObject.Predmet.ProtustrankaFormatedOIB_1">  Stečajna masa iza KOMARČA, društvo s ograničenom odgovornošću za turizam, ugostiteljstvo i graditeljstvo u stečaju, OIB 92123098901</derivirana_varijabla>
  </DomainObject.Predmet.ProtustrankaFormatedOIB>
  <DomainObject.Predmet.ProtustrankaFormatedWithAdress>
    <izvorni_sadrzaj> Stečajna masa iza KOMARČA, društvo s ograničenom odgovornošću za turizam, ugostiteljstvo i graditeljstvo u stečaju, Šime Ljubića 7, 21000 Split</izvorni_sadrzaj>
    <derivirana_varijabla naziv="DomainObject.Predmet.ProtustrankaFormatedWithAdress_1"> Stečajna masa iza KOMARČA, društvo s ograničenom odgovornošću za turizam, ugostiteljstvo i graditeljstvo u stečaju, Šime Ljubića 7, 21000 Split</derivirana_varijabla>
  </DomainObject.Predmet.ProtustrankaFormatedWithAdress>
  <DomainObject.Predmet.ProtustrankaFormatedWithAdressOIB>
    <izvorni_sadrzaj> Stečajna masa iza KOMARČA, društvo s ograničenom odgovornošću za turizam, ugostiteljstvo i graditeljstvo u stečaju, OIB 92123098901, Šime Ljubića 7, 21000 Split</izvorni_sadrzaj>
    <derivirana_varijabla naziv="DomainObject.Predmet.ProtustrankaFormatedWithAdressOIB_1"> Stečajna masa iza KOMARČA, društvo s ograničenom odgovornošću za turizam, ugostiteljstvo i graditeljstvo u stečaju, OIB 92123098901, Šime Ljubića 7, 21000 Split</derivirana_varijabla>
  </DomainObject.Predmet.ProtustrankaFormatedWithAdressOIB>
  <DomainObject.Predmet.ProtustrankaWithAdress>
    <izvorni_sadrzaj>Stečajna masa iza KOMARČA, društvo s ograničenom odgovornošću za turizam, ugostiteljstvo i graditeljstvo u stečaju Šime Ljubića 7, 21000 Split</izvorni_sadrzaj>
    <derivirana_varijabla naziv="DomainObject.Predmet.ProtustrankaWithAdress_1">Stečajna masa iza KOMARČA, društvo s ograničenom odgovornošću za turizam, ugostiteljstvo i graditeljstvo u stečaju Šime Ljubića 7, 21000 Split</derivirana_varijabla>
  </DomainObject.Predmet.ProtustrankaWithAdress>
  <DomainObject.Predmet.ProtustrankaWithAdressOIB>
    <izvorni_sadrzaj>Stečajna masa iza KOMARČA, društvo s ograničenom odgovornošću za turizam, ugostiteljstvo i graditeljstvo u stečaju, OIB 92123098901, Šime Ljubića 7, 21000 Split</izvorni_sadrzaj>
    <derivirana_varijabla naziv="DomainObject.Predmet.ProtustrankaWithAdressOIB_1">Stečajna masa iza KOMARČA, društvo s ograničenom odgovornošću za turizam, ugostiteljstvo i graditeljstvo u stečaju, OIB 92123098901, Šime Ljubića 7, 21000 Split</derivirana_varijabla>
  </DomainObject.Predmet.ProtustrankaWithAdressOIB>
  <DomainObject.Predmet.ProtustrankaNazivFormated>
    <izvorni_sadrzaj>Stečajna masa iza KOMARČA, društvo s ograničenom odgovornošću za turizam, ugostiteljstvo i graditeljstvo u stečaju</izvorni_sadrzaj>
    <derivirana_varijabla naziv="DomainObject.Predmet.ProtustrankaNazivFormated_1">Stečajna masa iza KOMARČA, društvo s ograničenom odgovornošću za turizam, ugostiteljstvo i graditeljstvo u stečaju</derivirana_varijabla>
  </DomainObject.Predmet.ProtustrankaNazivFormated>
  <DomainObject.Predmet.ProtustrankaNazivFormatedOIB>
    <izvorni_sadrzaj>Stečajna masa iza KOMARČA, društvo s ograničenom odgovornošću za turizam, ugostiteljstvo i graditeljstvo u stečaju, OIB 92123098901</izvorni_sadrzaj>
    <derivirana_varijabla naziv="DomainObject.Predmet.ProtustrankaNazivFormatedOIB_1">Stečajna masa iza KOMARČA, društvo s ograničenom odgovornošću za turizam, ugostiteljstvo i graditeljstvo u stečaju, OIB 92123098901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Stečajna masa iza KOMARČA, društvo s ograničenom odgovornošću za turizam, ugostiteljstvo i graditeljstvo u stečaju</item>
    </izvorni_sadrzaj>
    <derivirana_varijabla naziv="DomainObject.Predmet.ProtuStrankaListFormated_1">
      <item>Stečajna masa iza KOMARČA, društvo s ograničenom odgovornošću za turizam, ugostiteljstvo i graditeljstvo u stečaju</item>
    </derivirana_varijabla>
  </DomainObject.Predmet.ProtuStrankaListFormated>
  <DomainObject.Predmet.ProtuStrankaListFormatedOIB>
    <izvorni_sadrzaj>
      <item>Stečajna masa iza KOMARČA, društvo s ograničenom odgovornošću za turizam, ugostiteljstvo i graditeljstvo u stečaju, OIB 92123098901</item>
    </izvorni_sadrzaj>
    <derivirana_varijabla naziv="DomainObject.Predmet.ProtuStrankaListFormatedOIB_1">
      <item>Stečajna masa iza KOMARČA, društvo s ograničenom odgovornošću za turizam, ugostiteljstvo i graditeljstvo u stečaju, OIB 92123098901</item>
    </derivirana_varijabla>
  </DomainObject.Predmet.ProtuStrankaListFormatedOIB>
  <DomainObject.Predmet.ProtuStrankaListFormatedWithAdress>
    <izvorni_sadrzaj>
      <item>Stečajna masa iza KOMARČA, društvo s ograničenom odgovornošću za turizam, ugostiteljstvo i graditeljstvo u stečaju, Šime Ljubića 7, 21000 Split</item>
    </izvorni_sadrzaj>
    <derivirana_varijabla naziv="DomainObject.Predmet.ProtuStrankaListFormatedWithAdress_1">
      <item>Stečajna masa iza KOMARČA, društvo s ograničenom odgovornošću za turizam, ugostiteljstvo i graditeljstvo u stečaju, Šime Ljubića 7, 21000 Split</item>
    </derivirana_varijabla>
  </DomainObject.Predmet.ProtuStrankaListFormatedWithAdress>
  <DomainObject.Predmet.ProtuStrankaListFormatedWithAdressOIB>
    <izvorni_sadrzaj>
      <item>Stečajna masa iza KOMARČA, društvo s ograničenom odgovornošću za turizam, ugostiteljstvo i graditeljstvo u stečaju, OIB 92123098901, Šime Ljubića 7, 21000 Split</item>
    </izvorni_sadrzaj>
    <derivirana_varijabla naziv="DomainObject.Predmet.ProtuStrankaListFormatedWithAdressOIB_1">
      <item>Stečajna masa iza KOMARČA, društvo s ograničenom odgovornošću za turizam, ugostiteljstvo i graditeljstvo u stečaju, OIB 92123098901, Šime Ljubića 7, 21000 Split</item>
    </derivirana_varijabla>
  </DomainObject.Predmet.ProtuStrankaListFormatedWithAdressOIB>
  <DomainObject.Predmet.ProtuStrankaListNazivFormated>
    <izvorni_sadrzaj>
      <item>Stečajna masa iza KOMARČA, društvo s ograničenom odgovornošću za turizam, ugostiteljstvo i graditeljstvo u stečaju</item>
    </izvorni_sadrzaj>
    <derivirana_varijabla naziv="DomainObject.Predmet.ProtuStrankaListNazivFormated_1">
      <item>Stečajna masa iza KOMARČA, društvo s ograničenom odgovornošću za turizam, ugostiteljstvo i graditeljstvo u stečaju</item>
    </derivirana_varijabla>
  </DomainObject.Predmet.ProtuStrankaListNazivFormated>
  <DomainObject.Predmet.ProtuStrankaListNazivFormatedOIB>
    <izvorni_sadrzaj>
      <item>Stečajna masa iza KOMARČA, društvo s ograničenom odgovornošću za turizam, ugostiteljstvo i graditeljstvo u stečaju, OIB 92123098901</item>
    </izvorni_sadrzaj>
    <derivirana_varijabla naziv="DomainObject.Predmet.ProtuStrankaListNazivFormatedOIB_1">
      <item>Stečajna masa iza KOMARČA, društvo s ograničenom odgovornošću za turizam, ugostiteljstvo i graditeljstvo u stečaju, OIB 92123098901</item>
    </derivirana_varijabla>
  </DomainObject.Predmet.ProtuStrankaListNazivFormatedOIB>
  <DomainObject.Predmet.OstaliListFormated>
    <izvorni_sadrzaj>
      <item>MATJAŽ ČOKLEC</item>
      <item>Županijsko državno odvjetništvo u Splitu punomoćnik sudionika u postupku Ministarstvo financija RH</item>
    </izvorni_sadrzaj>
    <derivirana_varijabla naziv="DomainObject.Predmet.OstaliListFormated_1">
      <item>MATJAŽ ČOKLEC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MATJAŽ ČOKLEC, OIB 27103610227</item>
      <item>Županijsko državno odvjetništvo u Splitu punomoćnik sudionika u postupku Ministarstvo financija RH</item>
    </izvorni_sadrzaj>
    <derivirana_varijabla naziv="DomainObject.Predmet.OstaliListFormatedOIB_1">
      <item>MATJAŽ ČOKLEC, OIB 27103610227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MATJAŽ ČOKLEC, Jelsa bb, 21465 Jelsa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MATJAŽ ČOKLEC, Jelsa bb, 21465 Jelsa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MATJAŽ ČOKLEC, OIB 27103610227, Jelsa bb, 21465 Jelsa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MATJAŽ ČOKLEC, OIB 27103610227, Jelsa bb, 21465 Jelsa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MATJAŽ ČOKLEC</item>
      <item>Županijsko državno odvjetništvo u Splitu</item>
    </izvorni_sadrzaj>
    <derivirana_varijabla naziv="DomainObject.Predmet.OstaliListNazivFormated_1">
      <item>MATJAŽ ČOKLEC</item>
      <item>Županijsko državno odvjetništvo u Splitu</item>
    </derivirana_varijabla>
  </DomainObject.Predmet.OstaliListNazivFormated>
  <DomainObject.Predmet.OstaliListNazivFormatedOIB>
    <izvorni_sadrzaj>
      <item>MATJAŽ ČOKLEC, OIB 27103610227</item>
      <item>Županijsko državno odvjetništvo u Splitu</item>
    </izvorni_sadrzaj>
    <derivirana_varijabla naziv="DomainObject.Predmet.OstaliListNazivFormatedOIB_1">
      <item>MATJAŽ ČOKLEC, OIB 27103610227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Stečajna masa iza KOMARČA, društvo s ograničenom odgovornošću za turizam, ugostiteljstvo i graditeljstvo u stečaju</izvorni_sadrzaj>
    <derivirana_varijabla naziv="DomainObject.Predmet.ProtustrankaIDrugi_1">Stečajna masa iza KOMARČA, društvo s ograničenom odgovornošću za turizam, ugostiteljstvo i graditeljstvo u stečaju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Stečajna masa iza KOMARČA, društvo s ograničenom odgovornošću za turizam, ugostiteljstvo i graditeljstvo u stečaju, OIB 92123098901, Šime Ljubića 7, 21000 Split</izvorni_sadrzaj>
    <derivirana_varijabla naziv="DomainObject.Predmet.ProtustrankaIDrugiAdressOIB_1">Stečajna masa iza KOMARČA, društvo s ograničenom odgovornošću za turizam, ugostiteljstvo i graditeljstvo u stečaju, OIB 92123098901, Šime Ljubića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KOMARČA, društvo s ograničenom odgovornošću za turizam, ugostiteljstvo i graditeljstvo u stečaju</item>
      <item>MATJAŽ ČOKLEC</item>
      <item>Ministarstvo financija RH</item>
      <item>Županijsko državno odvjetništvo u Splitu</item>
    </izvorni_sadrzaj>
    <derivirana_varijabla naziv="DomainObject.Predmet.SudioniciListNaziv_1">
      <item>Stečajna masa iza KOMARČA, društvo s ograničenom odgovornošću za turizam, ugostiteljstvo i graditeljstvo u stečaju</item>
      <item>MATJAŽ ČOKLEC</item>
      <item>Ministarstvo financija RH</item>
      <item>Županijsko državno odvjetništvo u Splitu</item>
    </derivirana_varijabla>
  </DomainObject.Predmet.SudioniciListNaziv>
  <DomainObject.Predmet.SudioniciListAdressOIB>
    <izvorni_sadrzaj>
      <item>Stečajna masa iza KOMARČA, društvo s ograničenom odgovornošću za turizam, ugostiteljstvo i graditeljstvo u stečaju, OIB 92123098901, Šime Ljubića 7,21000 Split</item>
      <item>MATJAŽ ČOKLEC, OIB 27103610227, Jelsa bb,21465 Jelsa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Stečajna masa iza KOMARČA, društvo s ograničenom odgovornošću za turizam, ugostiteljstvo i graditeljstvo u stečaju, OIB 92123098901, Šime Ljubića 7,21000 Split</item>
      <item>MATJAŽ ČOKLEC, OIB 27103610227, Jelsa bb,21465 Jelsa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92123098901</item>
      <item>, OIB 27103610227</item>
      <item>, OIB 18683136487</item>
      <item>, OIB null</item>
    </izvorni_sadrzaj>
    <derivirana_varijabla naziv="DomainObject.Predmet.SudioniciListNazivOIB_1">
      <item>, OIB 92123098901</item>
      <item>, OIB 27103610227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154</properties:Words>
  <properties:Characters>697</properties:Characters>
  <properties:Lines>36</properties:Lines>
  <properties:Paragraphs>16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2017-01-10T12:34:00Z</dcterms:created>
  <dc:creator>nmarunica</dc:creator>
  <cp:lastModifiedBy>Katarina Mikulić</cp:lastModifiedBy>
  <cp:lastPrinted>2018-03-02T12:54:00Z</cp:lastPrinted>
  <dcterms:modified xmlns:xsi="http://www.w3.org/2001/XMLSchema-instance" xsi:type="dcterms:W3CDTF">2018-03-02T12:58:00Z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(Zaključak-preuricanje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