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4f264" w14:paraId="854f264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proofErr w:type="spellStart"/>
      <w:r w:rsidRPr="003726DD">
        <w:rPr>
          <w:rFonts w:hAnsi="Times New Roman" w:ascii="Times New Roman"/>
          <w:b/>
          <w:sz w:val="28"/>
        </w:rPr>
        <w:t>19</w:t>
      </w:r>
      <w:proofErr w:type="spellEnd"/>
      <w:r w:rsidRPr="003726DD">
        <w:rPr>
          <w:rFonts w:hAnsi="Times New Roman" w:ascii="Times New Roman"/>
          <w:b/>
          <w:sz w:val="28"/>
        </w:rPr>
        <w:t>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73478">
      <w:pPr>
        <w:jc w:val="both"/>
        <w:rPr>
          <w:rFonts w:hAnsi="Times New Roman" w:ascii="Times New Roman"/>
          <w:b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673478">
        <w:rPr>
          <w:rFonts w:hAnsi="Times New Roman" w:ascii="Times New Roman"/>
          <w:sz w:val="24"/>
        </w:rPr>
        <w:t xml:space="preserve">: </w:t>
      </w:r>
      <w:r w:rsidR="00673478" w:rsidRPr="00673478">
        <w:rPr>
          <w:rFonts w:hAnsi="Times New Roman" w:ascii="Times New Roman"/>
          <w:b/>
          <w:sz w:val="24"/>
        </w:rPr>
        <w:t>Trgovački sud u Zagrebu</w:t>
      </w:r>
    </w:p>
    <w:p w:rsidRDefault="00702487" w:rsidP="00702487" w:rsidR="00702487" w:rsidRPr="0067347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673478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DC4AF4">
        <w:rPr>
          <w:rFonts w:hAnsi="Times New Roman" w:ascii="Times New Roman"/>
          <w:sz w:val="24"/>
          <w:szCs w:val="24"/>
          <w:lang w:val="pl-PL"/>
        </w:rPr>
        <w:t>3</w:t>
      </w:r>
      <w:r w:rsidR="00673478" w:rsidRPr="00673478">
        <w:rPr>
          <w:rFonts w:hAnsi="Times New Roman" w:ascii="Times New Roman"/>
          <w:b/>
          <w:sz w:val="24"/>
          <w:szCs w:val="24"/>
          <w:lang w:val="pl-PL"/>
        </w:rPr>
        <w:t>. St-</w:t>
      </w:r>
      <w:r w:rsidR="00DC4AF4">
        <w:rPr>
          <w:rFonts w:hAnsi="Times New Roman" w:ascii="Times New Roman"/>
          <w:b/>
          <w:sz w:val="24"/>
          <w:szCs w:val="24"/>
          <w:lang w:val="pl-PL"/>
        </w:rPr>
        <w:t>1377</w:t>
      </w:r>
      <w:r w:rsidR="00673478" w:rsidRPr="00673478">
        <w:rPr>
          <w:rFonts w:hAnsi="Times New Roman" w:ascii="Times New Roman"/>
          <w:b/>
          <w:sz w:val="24"/>
          <w:szCs w:val="24"/>
          <w:lang w:val="pl-PL"/>
        </w:rPr>
        <w:t>/18</w:t>
      </w:r>
      <w:r w:rsidR="00DC4AF4">
        <w:rPr>
          <w:rFonts w:hAnsi="Times New Roman" w:ascii="Times New Roman"/>
          <w:b/>
          <w:sz w:val="24"/>
          <w:szCs w:val="24"/>
          <w:lang w:val="pl-PL"/>
        </w:rPr>
        <w:t>-11</w:t>
      </w:r>
    </w:p>
    <w:p w:rsidRDefault="00702487" w:rsidP="00702487" w:rsidR="00702487" w:rsidRPr="00673478">
      <w:pPr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73478">
        <w:rPr>
          <w:rFonts w:hAnsi="Times New Roman" w:ascii="Times New Roman"/>
          <w:sz w:val="24"/>
          <w:szCs w:val="24"/>
          <w:lang w:val="pl-PL"/>
        </w:rPr>
        <w:t xml:space="preserve">sjedište) : </w:t>
      </w:r>
      <w:r w:rsidR="00DC4AF4" w:rsidRPr="00DC4AF4">
        <w:rPr>
          <w:rFonts w:hAnsi="Times New Roman" w:ascii="Times New Roman"/>
          <w:b/>
          <w:sz w:val="24"/>
          <w:szCs w:val="24"/>
          <w:lang w:val="pl-PL"/>
        </w:rPr>
        <w:t>BRADA TRANS</w:t>
      </w:r>
      <w:r w:rsidR="00673478" w:rsidRPr="00673478">
        <w:rPr>
          <w:rFonts w:hAnsi="Times New Roman" w:ascii="Times New Roman"/>
          <w:b/>
          <w:sz w:val="24"/>
          <w:szCs w:val="24"/>
          <w:lang w:val="pl-PL"/>
        </w:rPr>
        <w:t xml:space="preserve"> d.o.o.u stečaju, OIB: </w:t>
      </w:r>
      <w:r w:rsidR="00DC4AF4">
        <w:rPr>
          <w:rFonts w:hAnsi="Times New Roman" w:ascii="Times New Roman"/>
          <w:b/>
          <w:sz w:val="24"/>
          <w:szCs w:val="24"/>
          <w:lang w:val="pl-PL"/>
        </w:rPr>
        <w:t>77702673695</w:t>
      </w:r>
      <w:r w:rsidR="00673478" w:rsidRPr="00673478">
        <w:rPr>
          <w:rFonts w:hAnsi="Times New Roman" w:ascii="Times New Roman"/>
          <w:b/>
          <w:sz w:val="24"/>
          <w:szCs w:val="24"/>
          <w:lang w:val="pl-PL"/>
        </w:rPr>
        <w:t xml:space="preserve">, Zagreb, </w:t>
      </w:r>
      <w:r w:rsidR="00DC4AF4">
        <w:rPr>
          <w:rFonts w:hAnsi="Times New Roman" w:ascii="Times New Roman"/>
          <w:b/>
          <w:sz w:val="24"/>
          <w:szCs w:val="24"/>
          <w:lang w:val="pl-PL"/>
        </w:rPr>
        <w:t>Hrgovići 47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0649F4" w:rsidR="000649F4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 w:rsidR="002549A9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0649F4" w:rsidP="000649F4" w:rsidR="000649F4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331052" w:rsidP="000649F4" w:rsidR="00331052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0649F4" w:rsidP="000649F4" w:rsidR="00702487" w:rsidRPr="000649F4">
      <w:pPr>
        <w:pStyle w:val="Bezproreda"/>
        <w:numPr>
          <w:ilvl w:val="0"/>
          <w:numId w:val="4"/>
        </w:numPr>
        <w:rPr>
          <w:rFonts w:hAnsi="Times New Roman" w:ascii="Times New Roman"/>
          <w:b/>
          <w:sz w:val="24"/>
          <w:szCs w:val="24"/>
        </w:rPr>
      </w:pPr>
      <w:r w:rsidRPr="000649F4">
        <w:rPr>
          <w:rFonts w:hAnsi="Times New Roman" w:ascii="Times New Roman"/>
          <w:b/>
          <w:sz w:val="24"/>
          <w:szCs w:val="24"/>
        </w:rPr>
        <w:t>PRVI VIŠI  ISPLATNI RED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4"/>
        <w:gridCol w:w="1578"/>
        <w:gridCol w:w="1317"/>
        <w:gridCol w:w="1292"/>
        <w:gridCol w:w="1265"/>
        <w:gridCol w:w="1243"/>
        <w:gridCol w:w="1265"/>
        <w:gridCol w:w="1050"/>
      </w:tblGrid>
      <w:tr w:rsidTr="00C61042" w:rsidR="00702487" w:rsidRPr="00B40BEB">
        <w:trPr>
          <w:jc w:val="center"/>
        </w:trPr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6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4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63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1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1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1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C61042" w:rsidR="00702487" w:rsidRPr="00B40BEB">
        <w:trPr>
          <w:jc w:val="center"/>
        </w:trPr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49A9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769"/>
          </w:tcPr>
          <w:p w:rsidRDefault="002549A9" w:rsidP="002549A9" w:rsidR="00702487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549A9">
              <w:rPr>
                <w:rFonts w:hAnsi="Times New Roman" w:ascii="Times New Roman"/>
                <w:sz w:val="20"/>
                <w:szCs w:val="20"/>
              </w:rPr>
              <w:t xml:space="preserve">RH, MF,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PU, </w:t>
            </w:r>
            <w:r w:rsidRPr="002549A9">
              <w:rPr>
                <w:rFonts w:hAnsi="Times New Roman" w:ascii="Times New Roman"/>
                <w:sz w:val="20"/>
                <w:szCs w:val="20"/>
              </w:rPr>
              <w:t>Područni ured Zagreb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, zastupana po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ŽDO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Zagreb</w:t>
            </w:r>
          </w:p>
        </w:tc>
        <w:tc>
          <w:tcPr>
            <w:tcW w:type="pct" w:w="642"/>
          </w:tcPr>
          <w:p w:rsidRDefault="00702487" w:rsidP="000331A7" w:rsidR="00702487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2549A9" w:rsidP="000331A7" w:rsidR="002549A9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2549A9">
              <w:rPr>
                <w:rFonts w:hAnsi="Times New Roman" w:ascii="Times New Roman"/>
                <w:sz w:val="20"/>
                <w:szCs w:val="20"/>
              </w:rPr>
              <w:t>1868313</w:t>
            </w:r>
            <w:r>
              <w:rPr>
                <w:rFonts w:hAnsi="Times New Roman" w:ascii="Times New Roman"/>
                <w:sz w:val="20"/>
                <w:szCs w:val="20"/>
              </w:rPr>
              <w:t>6487</w:t>
            </w:r>
            <w:proofErr w:type="spellEnd"/>
          </w:p>
        </w:tc>
        <w:tc>
          <w:tcPr>
            <w:tcW w:type="pct" w:w="630"/>
          </w:tcPr>
          <w:p w:rsidRDefault="00702487" w:rsidP="000331A7" w:rsidR="0070248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2549A9" w:rsidP="000331A7" w:rsid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</w:p>
          <w:p w:rsidRDefault="002549A9" w:rsidP="000331A7" w:rsid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Savska cesta</w:t>
            </w:r>
          </w:p>
          <w:p w:rsidRDefault="002549A9" w:rsidP="000331A7" w:rsidR="002549A9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41</w:t>
            </w:r>
            <w:proofErr w:type="spellEnd"/>
          </w:p>
        </w:tc>
        <w:tc>
          <w:tcPr>
            <w:tcW w:type="pct" w:w="617"/>
          </w:tcPr>
          <w:p w:rsidRDefault="00702487" w:rsidP="000331A7" w:rsidR="0070248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DC4AF4" w:rsidP="00DC4AF4" w:rsidR="002549A9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2.995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,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44</w:t>
            </w:r>
            <w:proofErr w:type="spellEnd"/>
          </w:p>
        </w:tc>
        <w:tc>
          <w:tcPr>
            <w:tcW w:type="pct" w:w="606"/>
          </w:tcPr>
          <w:p w:rsidRDefault="002549A9" w:rsidP="000331A7" w:rsid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poreznih kartica PU s</w:t>
            </w:r>
          </w:p>
          <w:p w:rsidRDefault="000B67A4" w:rsidP="000331A7" w:rsidR="002549A9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</w:t>
            </w:r>
            <w:r w:rsidR="002549A9">
              <w:rPr>
                <w:rFonts w:hAnsi="Times New Roman" w:ascii="Times New Roman"/>
                <w:sz w:val="20"/>
                <w:szCs w:val="20"/>
              </w:rPr>
              <w:t>snova doprinosa</w:t>
            </w:r>
          </w:p>
        </w:tc>
        <w:tc>
          <w:tcPr>
            <w:tcW w:type="pct" w:w="617"/>
          </w:tcPr>
          <w:p w:rsidRDefault="00702487" w:rsidP="000331A7" w:rsidR="0070248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DC4AF4" w:rsidP="00DC4AF4" w:rsidR="002549A9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2.995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,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44</w:t>
            </w:r>
            <w:proofErr w:type="spellEnd"/>
          </w:p>
        </w:tc>
        <w:tc>
          <w:tcPr>
            <w:tcW w:type="pct" w:w="512"/>
          </w:tcPr>
          <w:p w:rsidRDefault="00702487" w:rsidP="000331A7" w:rsidR="0070248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73500" w:rsidP="000331A7" w:rsidR="002549A9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</w:t>
            </w:r>
            <w:r w:rsidR="002549A9">
              <w:rPr>
                <w:rFonts w:hAnsi="Times New Roman" w:ascii="Times New Roman"/>
                <w:sz w:val="20"/>
                <w:szCs w:val="20"/>
              </w:rPr>
              <w:t>o ovrsi</w:t>
            </w:r>
          </w:p>
        </w:tc>
      </w:tr>
    </w:tbl>
    <w:p w:rsidRDefault="00F92599" w:rsidP="00702487" w:rsidR="00F92599">
      <w:pPr>
        <w:pStyle w:val="Bezproreda"/>
        <w:rPr>
          <w:rFonts w:hAnsi="Times New Roman" w:ascii="Times New Roman"/>
          <w:sz w:val="24"/>
        </w:rPr>
      </w:pPr>
    </w:p>
    <w:p w:rsidRDefault="00331052" w:rsidP="00702487" w:rsidR="00331052">
      <w:pPr>
        <w:pStyle w:val="Bezproreda"/>
        <w:rPr>
          <w:rFonts w:hAnsi="Times New Roman" w:ascii="Times New Roman"/>
          <w:sz w:val="24"/>
        </w:rPr>
      </w:pPr>
    </w:p>
    <w:p w:rsidRDefault="00331052" w:rsidP="00702487" w:rsidR="00331052">
      <w:pPr>
        <w:pStyle w:val="Bezproreda"/>
        <w:rPr>
          <w:rFonts w:hAnsi="Times New Roman" w:ascii="Times New Roman"/>
          <w:sz w:val="24"/>
        </w:rPr>
      </w:pPr>
    </w:p>
    <w:p w:rsidRDefault="00331052" w:rsidP="00702487" w:rsidR="00331052">
      <w:pPr>
        <w:pStyle w:val="Bezproreda"/>
        <w:rPr>
          <w:rFonts w:hAnsi="Times New Roman" w:ascii="Times New Roman"/>
          <w:sz w:val="24"/>
        </w:rPr>
      </w:pPr>
    </w:p>
    <w:p w:rsidRDefault="00331052" w:rsidP="00702487" w:rsidR="00331052">
      <w:pPr>
        <w:pStyle w:val="Bezproreda"/>
        <w:rPr>
          <w:rFonts w:hAnsi="Times New Roman" w:ascii="Times New Roman"/>
          <w:sz w:val="24"/>
        </w:rPr>
      </w:pPr>
    </w:p>
    <w:p w:rsidRDefault="00331052" w:rsidP="00702487" w:rsidR="00331052">
      <w:pPr>
        <w:pStyle w:val="Bezproreda"/>
        <w:rPr>
          <w:rFonts w:hAnsi="Times New Roman" w:ascii="Times New Roman"/>
          <w:sz w:val="24"/>
        </w:rPr>
      </w:pPr>
    </w:p>
    <w:p w:rsidRDefault="00331052" w:rsidP="00702487" w:rsidR="00331052">
      <w:pPr>
        <w:pStyle w:val="Bezproreda"/>
        <w:rPr>
          <w:rFonts w:hAnsi="Times New Roman" w:ascii="Times New Roman"/>
          <w:sz w:val="24"/>
        </w:rPr>
      </w:pPr>
    </w:p>
    <w:p w:rsidRDefault="00331052" w:rsidP="00702487" w:rsidR="00331052">
      <w:pPr>
        <w:pStyle w:val="Bezproreda"/>
        <w:rPr>
          <w:rFonts w:hAnsi="Times New Roman" w:ascii="Times New Roman"/>
          <w:sz w:val="24"/>
        </w:rPr>
      </w:pPr>
    </w:p>
    <w:p w:rsidRDefault="00331052" w:rsidP="00702487" w:rsidR="00331052">
      <w:pPr>
        <w:pStyle w:val="Bezproreda"/>
        <w:rPr>
          <w:rFonts w:hAnsi="Times New Roman" w:ascii="Times New Roman"/>
          <w:sz w:val="24"/>
        </w:rPr>
      </w:pPr>
    </w:p>
    <w:p w:rsidRDefault="00331052" w:rsidP="00702487" w:rsidR="00331052">
      <w:pPr>
        <w:pStyle w:val="Bezproreda"/>
        <w:rPr>
          <w:rFonts w:hAnsi="Times New Roman" w:ascii="Times New Roman"/>
          <w:sz w:val="24"/>
        </w:rPr>
      </w:pPr>
    </w:p>
    <w:p w:rsidRDefault="00331052" w:rsidP="00702487" w:rsidR="00331052">
      <w:pPr>
        <w:pStyle w:val="Bezproreda"/>
        <w:rPr>
          <w:rFonts w:hAnsi="Times New Roman" w:ascii="Times New Roman"/>
          <w:sz w:val="24"/>
        </w:rPr>
      </w:pPr>
    </w:p>
    <w:p w:rsidRDefault="00331052" w:rsidP="00702487" w:rsidR="00331052">
      <w:pPr>
        <w:pStyle w:val="Bezproreda"/>
        <w:rPr>
          <w:rFonts w:hAnsi="Times New Roman" w:ascii="Times New Roman"/>
          <w:sz w:val="24"/>
        </w:rPr>
      </w:pPr>
    </w:p>
    <w:p w:rsidRDefault="00331052" w:rsidP="00702487" w:rsidR="00331052">
      <w:pPr>
        <w:pStyle w:val="Bezproreda"/>
        <w:rPr>
          <w:rFonts w:hAnsi="Times New Roman" w:ascii="Times New Roman"/>
          <w:sz w:val="24"/>
        </w:rPr>
      </w:pPr>
    </w:p>
    <w:p w:rsidRDefault="00331052" w:rsidP="00702487" w:rsidR="00331052">
      <w:pPr>
        <w:pStyle w:val="Bezproreda"/>
        <w:rPr>
          <w:rFonts w:hAnsi="Times New Roman" w:ascii="Times New Roman"/>
          <w:sz w:val="24"/>
        </w:rPr>
      </w:pPr>
    </w:p>
    <w:p w:rsidRDefault="00331052" w:rsidP="00702487" w:rsidR="00331052">
      <w:pPr>
        <w:pStyle w:val="Bezproreda"/>
        <w:rPr>
          <w:rFonts w:hAnsi="Times New Roman" w:ascii="Times New Roman"/>
          <w:sz w:val="24"/>
        </w:rPr>
      </w:pPr>
    </w:p>
    <w:p w:rsidRDefault="00331052" w:rsidP="00702487" w:rsidR="00331052">
      <w:pPr>
        <w:pStyle w:val="Bezproreda"/>
        <w:rPr>
          <w:rFonts w:hAnsi="Times New Roman" w:ascii="Times New Roman"/>
          <w:sz w:val="24"/>
        </w:rPr>
      </w:pPr>
    </w:p>
    <w:p w:rsidRDefault="00331052" w:rsidP="00702487" w:rsidR="00331052">
      <w:pPr>
        <w:pStyle w:val="Bezproreda"/>
        <w:rPr>
          <w:rFonts w:hAnsi="Times New Roman" w:ascii="Times New Roman"/>
          <w:sz w:val="24"/>
        </w:rPr>
      </w:pPr>
    </w:p>
    <w:p w:rsidRDefault="00415CA2" w:rsidP="000649F4" w:rsidR="00415CA2" w:rsidRPr="000649F4">
      <w:pPr>
        <w:pStyle w:val="Bezproreda"/>
        <w:numPr>
          <w:ilvl w:val="0"/>
          <w:numId w:val="4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</w:t>
      </w:r>
      <w:r w:rsidR="00887BA0">
        <w:rPr>
          <w:rFonts w:hAnsi="Times New Roman" w:ascii="Times New Roman"/>
          <w:b/>
          <w:sz w:val="24"/>
          <w:szCs w:val="24"/>
        </w:rPr>
        <w:t xml:space="preserve">DRUGI </w:t>
      </w:r>
      <w:r w:rsidR="000649F4">
        <w:rPr>
          <w:rFonts w:hAnsi="Times New Roman" w:ascii="Times New Roman"/>
          <w:b/>
          <w:sz w:val="24"/>
          <w:szCs w:val="24"/>
        </w:rPr>
        <w:t xml:space="preserve"> </w:t>
      </w:r>
      <w:r w:rsidR="00887BA0">
        <w:rPr>
          <w:rFonts w:hAnsi="Times New Roman" w:ascii="Times New Roman"/>
          <w:b/>
          <w:sz w:val="24"/>
          <w:szCs w:val="24"/>
        </w:rPr>
        <w:t>VIŠ</w:t>
      </w:r>
      <w:r>
        <w:rPr>
          <w:rFonts w:hAnsi="Times New Roman" w:ascii="Times New Roman"/>
          <w:b/>
          <w:sz w:val="24"/>
          <w:szCs w:val="24"/>
        </w:rPr>
        <w:t>I  ISPLATNI RED</w:t>
      </w:r>
    </w:p>
    <w:tbl>
      <w:tblPr>
        <w:tblpPr w:tblpY="1" w:tblpXSpec="center" w:vertAnchor="text" w:rightFromText="180" w:leftFromText="180"/>
        <w:tblOverlap w:val="never"/>
        <w:tblW w:type="pct" w:w="532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237"/>
        <w:gridCol w:w="205"/>
        <w:gridCol w:w="1316"/>
        <w:gridCol w:w="1243"/>
        <w:gridCol w:w="1076"/>
        <w:gridCol w:w="167"/>
        <w:gridCol w:w="1243"/>
        <w:gridCol w:w="1016"/>
        <w:gridCol w:w="162"/>
        <w:gridCol w:w="978"/>
      </w:tblGrid>
      <w:tr w:rsidTr="00521EA2" w:rsidR="00521EA2" w:rsidRPr="00B40BEB">
        <w:trPr>
          <w:trHeight w:val="1258"/>
          <w:jc w:val="center"/>
        </w:trPr>
        <w:tc>
          <w:tcPr>
            <w:tcW w:type="pct" w:w="287"/>
            <w:vAlign w:val="center"/>
          </w:tcPr>
          <w:p w:rsidRDefault="00415CA2" w:rsidP="002A6A8F" w:rsidR="00415C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4"/>
            <w:gridSpan w:val="2"/>
            <w:vAlign w:val="center"/>
          </w:tcPr>
          <w:p w:rsidRDefault="00415CA2" w:rsidP="002A6A8F" w:rsidR="00415C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66"/>
            <w:vAlign w:val="center"/>
          </w:tcPr>
          <w:p w:rsidRDefault="00415CA2" w:rsidP="002A6A8F" w:rsidR="00415C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650"/>
            <w:vAlign w:val="center"/>
          </w:tcPr>
          <w:p w:rsidRDefault="00415CA2" w:rsidP="002A6A8F" w:rsidR="00415C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53"/>
            <w:gridSpan w:val="2"/>
            <w:vAlign w:val="center"/>
          </w:tcPr>
          <w:p w:rsidRDefault="00415CA2" w:rsidP="002A6A8F" w:rsidR="00415C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673"/>
            <w:vAlign w:val="center"/>
          </w:tcPr>
          <w:p w:rsidRDefault="00415CA2" w:rsidP="002A6A8F" w:rsidR="00415C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61"/>
            <w:vAlign w:val="center"/>
          </w:tcPr>
          <w:p w:rsidRDefault="00415CA2" w:rsidP="002A6A8F" w:rsidR="00415C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415CA2" w:rsidP="002A6A8F" w:rsidR="00415C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77"/>
            <w:gridSpan w:val="2"/>
            <w:vAlign w:val="center"/>
          </w:tcPr>
          <w:p w:rsidRDefault="00415CA2" w:rsidP="002A6A8F" w:rsidR="00415C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521EA2" w:rsidR="00521EA2" w:rsidRPr="00B40BEB">
        <w:trPr>
          <w:trHeight w:val="1228"/>
          <w:jc w:val="center"/>
        </w:trPr>
        <w:tc>
          <w:tcPr>
            <w:tcW w:type="pct" w:w="287"/>
          </w:tcPr>
          <w:p w:rsidRDefault="007E2EA4" w:rsidP="007E2EA4" w:rsidR="007E2E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BF0C73" w:rsidP="007E2EA4" w:rsidR="007E2E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834"/>
            <w:gridSpan w:val="2"/>
          </w:tcPr>
          <w:p w:rsidRDefault="007E2EA4" w:rsidP="007E2EA4" w:rsidR="007E2EA4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549A9">
              <w:rPr>
                <w:rFonts w:hAnsi="Times New Roman" w:ascii="Times New Roman"/>
                <w:sz w:val="20"/>
                <w:szCs w:val="20"/>
              </w:rPr>
              <w:t xml:space="preserve">RH, MF,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PU, </w:t>
            </w:r>
            <w:r w:rsidRPr="002549A9">
              <w:rPr>
                <w:rFonts w:hAnsi="Times New Roman" w:ascii="Times New Roman"/>
                <w:sz w:val="20"/>
                <w:szCs w:val="20"/>
              </w:rPr>
              <w:t>Područni ured Zagreb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, zastupana po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ŽDO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Zagreb</w:t>
            </w:r>
          </w:p>
        </w:tc>
        <w:tc>
          <w:tcPr>
            <w:tcW w:type="pct" w:w="666"/>
          </w:tcPr>
          <w:p w:rsidRDefault="007E2EA4" w:rsidP="007E2EA4" w:rsidR="007E2EA4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E2EA4" w:rsidP="007E2EA4" w:rsidR="007E2EA4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2549A9">
              <w:rPr>
                <w:rFonts w:hAnsi="Times New Roman" w:ascii="Times New Roman"/>
                <w:sz w:val="20"/>
                <w:szCs w:val="20"/>
              </w:rPr>
              <w:t>1868313</w:t>
            </w:r>
            <w:r>
              <w:rPr>
                <w:rFonts w:hAnsi="Times New Roman" w:ascii="Times New Roman"/>
                <w:sz w:val="20"/>
                <w:szCs w:val="20"/>
              </w:rPr>
              <w:t>6487</w:t>
            </w:r>
            <w:proofErr w:type="spellEnd"/>
          </w:p>
        </w:tc>
        <w:tc>
          <w:tcPr>
            <w:tcW w:type="pct" w:w="650"/>
          </w:tcPr>
          <w:p w:rsidRDefault="007E2EA4" w:rsidP="007E2EA4" w:rsidR="007E2EA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E2EA4" w:rsidP="007E2EA4" w:rsidR="007E2EA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</w:p>
          <w:p w:rsidRDefault="007E2EA4" w:rsidP="007E2EA4" w:rsidR="007E2EA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Savska cesta</w:t>
            </w:r>
          </w:p>
          <w:p w:rsidRDefault="007E2EA4" w:rsidP="007E2EA4" w:rsidR="007E2EA4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41</w:t>
            </w:r>
            <w:proofErr w:type="spellEnd"/>
          </w:p>
        </w:tc>
        <w:tc>
          <w:tcPr>
            <w:tcW w:type="pct" w:w="653"/>
            <w:gridSpan w:val="2"/>
          </w:tcPr>
          <w:p w:rsidRDefault="007E2EA4" w:rsidP="007E2EA4" w:rsidR="007E2EA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C92083" w:rsidP="00C92083" w:rsidR="007E2EA4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30.823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,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70</w:t>
            </w:r>
            <w:proofErr w:type="spellEnd"/>
          </w:p>
        </w:tc>
        <w:tc>
          <w:tcPr>
            <w:tcW w:type="pct" w:w="673"/>
          </w:tcPr>
          <w:p w:rsidRDefault="00C93B79" w:rsidP="007E2EA4" w:rsidR="00C93B7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E2EA4" w:rsidP="007E2EA4" w:rsidR="007E2EA4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Izvod iz poreznih kartica PU </w:t>
            </w:r>
          </w:p>
        </w:tc>
        <w:tc>
          <w:tcPr>
            <w:tcW w:type="pct" w:w="661"/>
          </w:tcPr>
          <w:p w:rsidRDefault="007E2EA4" w:rsidP="00C92083" w:rsidR="007E2EA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C92083" w:rsidP="00C92083" w:rsidR="00C92083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30.823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,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70</w:t>
            </w:r>
            <w:proofErr w:type="spellEnd"/>
          </w:p>
        </w:tc>
        <w:tc>
          <w:tcPr>
            <w:tcW w:type="pct" w:w="577"/>
            <w:gridSpan w:val="2"/>
          </w:tcPr>
          <w:p w:rsidRDefault="007E2EA4" w:rsidP="007E2EA4" w:rsidR="007E2EA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E2EA4" w:rsidP="007E2EA4" w:rsidR="007E2EA4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</w:tr>
      <w:tr w:rsidTr="00521EA2" w:rsidR="00521EA2" w:rsidRPr="002549A9">
        <w:trPr>
          <w:trHeight w:val="929"/>
          <w:jc w:val="center"/>
        </w:trPr>
        <w:tc>
          <w:tcPr>
            <w:tcW w:type="pct" w:w="287"/>
            <w:tcBorders>
              <w:bottom w:space="0" w:sz="4" w:color="auto" w:val="single"/>
            </w:tcBorders>
          </w:tcPr>
          <w:p w:rsidRDefault="00C93B79" w:rsidP="00A73C5C" w:rsidR="00C93B7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BF0C73" w:rsidP="00A73C5C" w:rsidR="00C93B7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pct" w:w="834"/>
            <w:gridSpan w:val="2"/>
            <w:tcBorders>
              <w:bottom w:space="0" w:sz="4" w:color="auto" w:val="single"/>
            </w:tcBorders>
            <w:vAlign w:val="center"/>
          </w:tcPr>
          <w:p w:rsidRDefault="00C513FD" w:rsidP="00C513FD" w:rsidR="00C93B79" w:rsidRPr="002549A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VIPNET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d.o.o.</w:t>
            </w:r>
          </w:p>
        </w:tc>
        <w:tc>
          <w:tcPr>
            <w:tcW w:type="pct" w:w="666"/>
            <w:tcBorders>
              <w:bottom w:space="0" w:sz="4" w:color="auto" w:val="single"/>
            </w:tcBorders>
          </w:tcPr>
          <w:p w:rsidRDefault="00C93B79" w:rsidP="00A73C5C" w:rsidR="00C93B79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C513FD" w:rsidP="00A73C5C" w:rsidR="00C93B79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29524210204</w:t>
            </w:r>
            <w:proofErr w:type="spellEnd"/>
          </w:p>
        </w:tc>
        <w:tc>
          <w:tcPr>
            <w:tcW w:type="pct" w:w="650"/>
            <w:tcBorders>
              <w:bottom w:space="0" w:sz="4" w:color="auto" w:val="single"/>
            </w:tcBorders>
          </w:tcPr>
          <w:p w:rsidRDefault="00C93B79" w:rsidP="00A73C5C" w:rsidR="00C93B7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C513FD" w:rsidP="00A73C5C" w:rsidR="00C93B7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C513FD" w:rsidP="00A73C5C" w:rsidR="00C513FD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Vrtni put 1</w:t>
            </w:r>
          </w:p>
        </w:tc>
        <w:tc>
          <w:tcPr>
            <w:tcW w:type="pct" w:w="653"/>
            <w:gridSpan w:val="2"/>
            <w:tcBorders>
              <w:bottom w:space="0" w:sz="4" w:color="auto" w:val="single"/>
            </w:tcBorders>
          </w:tcPr>
          <w:p w:rsidRDefault="00C93B79" w:rsidP="00CF701D" w:rsidR="00C93B7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C513FD" w:rsidP="00CF701D" w:rsidR="00C513FD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2.068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,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72</w:t>
            </w:r>
            <w:proofErr w:type="spellEnd"/>
          </w:p>
          <w:p w:rsidRDefault="00C93B79" w:rsidP="00CF701D" w:rsidR="00C93B79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3"/>
            <w:tcBorders>
              <w:bottom w:space="0" w:sz="4" w:color="auto" w:val="single"/>
            </w:tcBorders>
          </w:tcPr>
          <w:p w:rsidRDefault="00C513FD" w:rsidP="00A73C5C" w:rsidR="002F0AF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Računi za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telekom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C513FD" w:rsidP="00A73C5C" w:rsidR="00C513FD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usluge</w:t>
            </w:r>
          </w:p>
        </w:tc>
        <w:tc>
          <w:tcPr>
            <w:tcW w:type="pct" w:w="661"/>
            <w:tcBorders>
              <w:bottom w:space="0" w:sz="4" w:color="auto" w:val="single"/>
            </w:tcBorders>
          </w:tcPr>
          <w:p w:rsidRDefault="00C93B79" w:rsidP="00A73C5C" w:rsidR="00C93B7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C513FD" w:rsidP="00A73C5C" w:rsidR="00C93B79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  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2.068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,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72</w:t>
            </w:r>
            <w:proofErr w:type="spellEnd"/>
          </w:p>
        </w:tc>
        <w:tc>
          <w:tcPr>
            <w:tcW w:type="pct" w:w="577"/>
            <w:gridSpan w:val="2"/>
            <w:tcBorders>
              <w:bottom w:space="0" w:sz="4" w:color="auto" w:val="single"/>
            </w:tcBorders>
          </w:tcPr>
          <w:p w:rsidRDefault="00C93B79" w:rsidP="00A73C5C" w:rsidR="00C93B7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CF701D" w:rsidP="00A73C5C" w:rsidR="00C93B79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</w:t>
            </w:r>
          </w:p>
        </w:tc>
      </w:tr>
      <w:tr w:rsidTr="00521EA2" w:rsidR="00521EA2" w:rsidRPr="002549A9">
        <w:trPr>
          <w:trHeight w:val="1203"/>
          <w:jc w:val="center"/>
        </w:trPr>
        <w:tc>
          <w:tcPr>
            <w:tcW w:type="pct" w:w="287"/>
            <w:tcBorders>
              <w:bottom w:space="0" w:sz="4" w:color="auto" w:val="single"/>
            </w:tcBorders>
          </w:tcPr>
          <w:p w:rsidRDefault="00691265" w:rsidP="00691265" w:rsidR="0069126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91265" w:rsidP="00691265" w:rsidR="0069126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pct" w:w="834"/>
            <w:gridSpan w:val="2"/>
            <w:tcBorders>
              <w:bottom w:space="0" w:sz="4" w:color="auto" w:val="single"/>
            </w:tcBorders>
          </w:tcPr>
          <w:p w:rsidRDefault="00CF701D" w:rsidP="00F32E34" w:rsidR="00691265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SCHENKER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d.o.o.</w:t>
            </w:r>
          </w:p>
        </w:tc>
        <w:tc>
          <w:tcPr>
            <w:tcW w:type="pct" w:w="666"/>
            <w:tcBorders>
              <w:bottom w:space="0" w:sz="4" w:color="auto" w:val="single"/>
            </w:tcBorders>
          </w:tcPr>
          <w:p w:rsidRDefault="00691265" w:rsidP="00691265" w:rsidR="0069126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CF701D" w:rsidP="00691265" w:rsidR="00691265" w:rsidRPr="002549A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51003352330</w:t>
            </w:r>
            <w:proofErr w:type="spellEnd"/>
          </w:p>
        </w:tc>
        <w:tc>
          <w:tcPr>
            <w:tcW w:type="pct" w:w="650"/>
            <w:tcBorders>
              <w:bottom w:space="0" w:sz="4" w:color="auto" w:val="single"/>
            </w:tcBorders>
          </w:tcPr>
          <w:p w:rsidRDefault="00CF701D" w:rsidP="00691265" w:rsidR="00691265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Rugvica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, Dugoselska cesta 5</w:t>
            </w:r>
          </w:p>
        </w:tc>
        <w:tc>
          <w:tcPr>
            <w:tcW w:type="pct" w:w="653"/>
            <w:gridSpan w:val="2"/>
            <w:tcBorders>
              <w:bottom w:space="0" w:sz="4" w:color="auto" w:val="single"/>
            </w:tcBorders>
          </w:tcPr>
          <w:p w:rsidRDefault="00691265" w:rsidP="00CF701D" w:rsidR="0069126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CF701D" w:rsidP="00CF701D" w:rsidR="00CF701D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13.704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,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40</w:t>
            </w:r>
            <w:proofErr w:type="spellEnd"/>
          </w:p>
        </w:tc>
        <w:tc>
          <w:tcPr>
            <w:tcW w:type="pct" w:w="673"/>
            <w:tcBorders>
              <w:bottom w:space="0" w:sz="4" w:color="auto" w:val="single"/>
            </w:tcBorders>
          </w:tcPr>
          <w:p w:rsidRDefault="00F32E34" w:rsidP="00691265" w:rsidR="00691265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Izvadak iz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posl.knjiga</w:t>
            </w:r>
            <w:proofErr w:type="spellEnd"/>
          </w:p>
        </w:tc>
        <w:tc>
          <w:tcPr>
            <w:tcW w:type="pct" w:w="661"/>
            <w:tcBorders>
              <w:bottom w:space="0" w:sz="4" w:color="auto" w:val="single"/>
            </w:tcBorders>
          </w:tcPr>
          <w:p w:rsidRDefault="00691265" w:rsidP="00691265" w:rsidR="0069126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CF701D" w:rsidP="00CF701D" w:rsidR="00CF701D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13.704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,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40</w:t>
            </w:r>
            <w:proofErr w:type="spellEnd"/>
          </w:p>
        </w:tc>
        <w:tc>
          <w:tcPr>
            <w:tcW w:type="pct" w:w="577"/>
            <w:gridSpan w:val="2"/>
            <w:tcBorders>
              <w:bottom w:space="0" w:sz="4" w:color="auto" w:val="single"/>
            </w:tcBorders>
          </w:tcPr>
          <w:p w:rsidRDefault="00CF701D" w:rsidP="00691265" w:rsidR="0069126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Presuda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TSZ</w:t>
            </w:r>
            <w:proofErr w:type="spellEnd"/>
            <w:r w:rsidR="00737861">
              <w:rPr>
                <w:rFonts w:hAnsi="Times New Roman" w:ascii="Times New Roman"/>
                <w:sz w:val="20"/>
                <w:szCs w:val="20"/>
              </w:rPr>
              <w:t>,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Po</w:t>
            </w:r>
            <w:r w:rsidR="00737861">
              <w:rPr>
                <w:rFonts w:hAnsi="Times New Roman" w:ascii="Times New Roman"/>
                <w:sz w:val="20"/>
                <w:szCs w:val="20"/>
              </w:rPr>
              <w:t>vrv</w:t>
            </w:r>
            <w:proofErr w:type="spellEnd"/>
            <w:r w:rsidR="00737861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2488</w:t>
            </w:r>
            <w:proofErr w:type="spellEnd"/>
            <w:r w:rsidR="00737861">
              <w:rPr>
                <w:rFonts w:hAnsi="Times New Roman" w:ascii="Times New Roman"/>
                <w:sz w:val="20"/>
                <w:szCs w:val="20"/>
              </w:rPr>
              <w:t>/</w:t>
            </w:r>
            <w:proofErr w:type="spellStart"/>
            <w:r w:rsidR="00737861">
              <w:rPr>
                <w:rFonts w:hAnsi="Times New Roman" w:ascii="Times New Roman"/>
                <w:sz w:val="20"/>
                <w:szCs w:val="20"/>
              </w:rPr>
              <w:t>201</w:t>
            </w:r>
            <w:r>
              <w:rPr>
                <w:rFonts w:hAnsi="Times New Roman" w:ascii="Times New Roman"/>
                <w:sz w:val="20"/>
                <w:szCs w:val="20"/>
              </w:rPr>
              <w:t>6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26</w:t>
            </w:r>
            <w:proofErr w:type="spellEnd"/>
          </w:p>
          <w:p w:rsidRDefault="00737861" w:rsidP="00691265" w:rsidR="00737861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4067B4" w:rsidR="00521EA2" w:rsidRPr="002549A9">
        <w:trPr>
          <w:trHeight w:val="455"/>
          <w:jc w:val="center"/>
        </w:trPr>
        <w:tc>
          <w:tcPr>
            <w:tcW w:type="pct" w:w="2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067B4" w:rsidP="0095250E" w:rsidR="004067B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Ukupno:</w:t>
            </w:r>
          </w:p>
        </w:tc>
        <w:tc>
          <w:tcPr>
            <w:tcW w:type="pct" w:w="8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250E" w:rsidP="0095250E" w:rsidR="0095250E" w:rsidRPr="002549A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067B4" w:rsidP="0095250E" w:rsidR="0095250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fldChar w:fldCharType="begin"/>
            </w:r>
            <w:r>
              <w:rPr>
                <w:rFonts w:hAnsi="Times New Roman" w:ascii="Times New Roman"/>
                <w:sz w:val="20"/>
                <w:szCs w:val="20"/>
              </w:rPr>
              <w:instrText xml:space="preserve"> =SUM(ABOVE) </w:instrText>
            </w:r>
            <w:r>
              <w:rPr>
                <w:rFonts w:hAnsi="Times New Roman" w:ascii="Times New Roman"/>
                <w:sz w:val="20"/>
                <w:szCs w:val="20"/>
              </w:rPr>
              <w:fldChar w:fldCharType="separate"/>
            </w:r>
            <w:r>
              <w:rPr>
                <w:rFonts w:hAnsi="Times New Roman" w:ascii="Times New Roman"/>
                <w:noProof/>
                <w:sz w:val="20"/>
                <w:szCs w:val="20"/>
              </w:rPr>
              <w:t>46.596,82</w:t>
            </w:r>
            <w:r>
              <w:rPr>
                <w:rFonts w:hAnsi="Times New Roman" w:ascii="Times New Roman"/>
                <w:sz w:val="20"/>
                <w:szCs w:val="20"/>
              </w:rPr>
              <w:fldChar w:fldCharType="end"/>
            </w:r>
          </w:p>
          <w:p w:rsidRDefault="0095250E" w:rsidP="0095250E" w:rsidR="0095250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250E" w:rsidP="0095250E" w:rsidR="0095250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fldChar w:fldCharType="begin"/>
            </w:r>
            <w:r>
              <w:rPr>
                <w:rFonts w:hAnsi="Times New Roman" w:ascii="Times New Roman"/>
                <w:sz w:val="20"/>
                <w:szCs w:val="20"/>
              </w:rPr>
              <w:instrText xml:space="preserve"> =SUM(ABOVE) </w:instrText>
            </w:r>
            <w:r>
              <w:rPr>
                <w:rFonts w:hAnsi="Times New Roman" w:ascii="Times New Roman"/>
                <w:sz w:val="20"/>
                <w:szCs w:val="20"/>
              </w:rPr>
              <w:fldChar w:fldCharType="separate"/>
            </w:r>
            <w:r>
              <w:rPr>
                <w:rFonts w:hAnsi="Times New Roman" w:ascii="Times New Roman"/>
                <w:noProof/>
                <w:sz w:val="20"/>
                <w:szCs w:val="20"/>
              </w:rPr>
              <w:t>46.596,82</w:t>
            </w:r>
            <w:r>
              <w:rPr>
                <w:rFonts w:hAnsi="Times New Roman" w:ascii="Times New Roman"/>
                <w:sz w:val="20"/>
                <w:szCs w:val="20"/>
              </w:rPr>
              <w:fldChar w:fldCharType="end"/>
            </w:r>
          </w:p>
        </w:tc>
        <w:tc>
          <w:tcPr>
            <w:tcW w:type="pct" w:w="57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1EA2" w:rsidR="0095250E" w:rsidRPr="002549A9">
        <w:trPr>
          <w:trHeight w:val="70"/>
          <w:jc w:val="center"/>
        </w:trPr>
        <w:tc>
          <w:tcPr>
            <w:tcW w:type="pct" w:w="287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95250E" w:rsidP="0095250E" w:rsidR="009525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4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6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0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3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3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1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77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1EA2" w:rsidR="0095250E" w:rsidRPr="002549A9">
        <w:trPr>
          <w:trHeight w:val="70"/>
          <w:jc w:val="center"/>
        </w:trPr>
        <w:tc>
          <w:tcPr>
            <w:tcW w:type="pct" w:w="287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4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6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0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3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3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1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77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1EA2" w:rsidR="00521EA2" w:rsidRPr="002549A9">
        <w:trPr>
          <w:trHeight w:val="359"/>
          <w:jc w:val="center"/>
        </w:trPr>
        <w:tc>
          <w:tcPr>
            <w:tcW w:type="pct" w:w="287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4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6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0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3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3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1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77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1EA2" w:rsidR="00521EA2" w:rsidRPr="002549A9">
        <w:trPr>
          <w:trHeight w:val="345"/>
          <w:jc w:val="center"/>
        </w:trPr>
        <w:tc>
          <w:tcPr>
            <w:tcW w:type="pct" w:w="287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4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6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0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3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3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1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77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1EA2" w:rsidR="00521EA2" w:rsidRPr="002549A9">
        <w:trPr>
          <w:trHeight w:val="359"/>
          <w:jc w:val="center"/>
        </w:trPr>
        <w:tc>
          <w:tcPr>
            <w:tcW w:type="pct" w:w="287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4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6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0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3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3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1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77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1EA2" w:rsidR="00521EA2" w:rsidRPr="002549A9">
        <w:trPr>
          <w:trHeight w:val="359"/>
          <w:jc w:val="center"/>
        </w:trPr>
        <w:tc>
          <w:tcPr>
            <w:tcW w:type="pct" w:w="287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4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6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0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3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3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1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77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1EA2" w:rsidR="00521EA2" w:rsidRPr="002549A9">
        <w:trPr>
          <w:trHeight w:val="345"/>
          <w:jc w:val="center"/>
        </w:trPr>
        <w:tc>
          <w:tcPr>
            <w:tcW w:type="pct" w:w="287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4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6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0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3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3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1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77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1EA2" w:rsidR="00521EA2" w:rsidRPr="002549A9">
        <w:trPr>
          <w:trHeight w:val="359"/>
          <w:jc w:val="center"/>
        </w:trPr>
        <w:tc>
          <w:tcPr>
            <w:tcW w:type="pct" w:w="287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4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6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0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3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3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1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77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1EA2" w:rsidR="00521EA2" w:rsidRPr="002549A9">
        <w:trPr>
          <w:trHeight w:val="359"/>
          <w:jc w:val="center"/>
        </w:trPr>
        <w:tc>
          <w:tcPr>
            <w:tcW w:type="pct" w:w="287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4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6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0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3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3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1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77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1EA2" w:rsidR="00521EA2" w:rsidRPr="002549A9">
        <w:trPr>
          <w:trHeight w:val="359"/>
          <w:jc w:val="center"/>
        </w:trPr>
        <w:tc>
          <w:tcPr>
            <w:tcW w:type="pct" w:w="287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4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6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0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3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3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1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77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1EA2" w:rsidR="00521EA2" w:rsidRPr="002549A9">
        <w:trPr>
          <w:trHeight w:val="345"/>
          <w:jc w:val="center"/>
        </w:trPr>
        <w:tc>
          <w:tcPr>
            <w:tcW w:type="pct" w:w="287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4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6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0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3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3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1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77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1EA2" w:rsidR="00521EA2" w:rsidRPr="002549A9">
        <w:trPr>
          <w:trHeight w:val="359"/>
          <w:jc w:val="center"/>
        </w:trPr>
        <w:tc>
          <w:tcPr>
            <w:tcW w:type="pct" w:w="287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4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6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0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3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3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1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77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1EA2" w:rsidR="00521EA2" w:rsidRPr="002549A9">
        <w:trPr>
          <w:trHeight w:val="359"/>
          <w:jc w:val="center"/>
        </w:trPr>
        <w:tc>
          <w:tcPr>
            <w:tcW w:type="pct" w:w="287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4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FE0B8A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666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0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3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3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1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77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1EA2" w:rsidR="00521EA2" w:rsidRPr="002549A9">
        <w:trPr>
          <w:trHeight w:val="359"/>
          <w:jc w:val="center"/>
        </w:trPr>
        <w:tc>
          <w:tcPr>
            <w:tcW w:type="pct" w:w="287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4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6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0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3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3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1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77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1EA2" w:rsidR="00521EA2" w:rsidRPr="002549A9">
        <w:trPr>
          <w:trHeight w:val="359"/>
          <w:jc w:val="center"/>
        </w:trPr>
        <w:tc>
          <w:tcPr>
            <w:tcW w:type="pct" w:w="287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4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666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0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3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3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1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77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95250E" w:rsidP="0095250E" w:rsidR="0095250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1EA2" w:rsidR="00521EA2" w:rsidRPr="00B40BEB">
        <w:trPr>
          <w:gridAfter w:val="1"/>
          <w:wAfter w:type="pct" w:w="495"/>
          <w:jc w:val="center"/>
        </w:trPr>
        <w:tc>
          <w:tcPr>
            <w:tcW w:type="pct" w:w="987"/>
            <w:gridSpan w:val="2"/>
            <w:vAlign w:val="center"/>
          </w:tcPr>
          <w:p w:rsidRDefault="00521EA2" w:rsidP="00305437" w:rsidR="00521E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521EA2" w:rsidP="00305437" w:rsidR="00521E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15"/>
            <w:gridSpan w:val="4"/>
            <w:vAlign w:val="center"/>
          </w:tcPr>
          <w:p w:rsidRDefault="00521EA2" w:rsidP="00305437" w:rsidR="00521E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04"/>
            <w:gridSpan w:val="4"/>
            <w:vAlign w:val="center"/>
          </w:tcPr>
          <w:p w:rsidRDefault="00521EA2" w:rsidP="00305437" w:rsidR="00521E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521EA2" w:rsidR="00521EA2" w:rsidRPr="00B40BEB">
        <w:trPr>
          <w:gridAfter w:val="1"/>
          <w:wAfter w:type="pct" w:w="495"/>
          <w:jc w:val="center"/>
        </w:trPr>
        <w:tc>
          <w:tcPr>
            <w:tcW w:type="pct" w:w="987"/>
            <w:gridSpan w:val="2"/>
          </w:tcPr>
          <w:p w:rsidRDefault="00521EA2" w:rsidP="00305437" w:rsidR="00521EA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21EA2" w:rsidP="00305437" w:rsidR="00521EA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15"/>
            <w:gridSpan w:val="4"/>
          </w:tcPr>
          <w:p w:rsidRDefault="00521EA2" w:rsidP="00305437" w:rsidR="00521EA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04"/>
            <w:gridSpan w:val="4"/>
          </w:tcPr>
          <w:p w:rsidRDefault="00521EA2" w:rsidP="00305437" w:rsidR="00521EA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21EA2" w:rsidR="00521EA2" w:rsidRPr="00B40BEB">
        <w:trPr>
          <w:gridAfter w:val="1"/>
          <w:wAfter w:type="pct" w:w="495"/>
          <w:jc w:val="center"/>
        </w:trPr>
        <w:tc>
          <w:tcPr>
            <w:tcW w:type="pct" w:w="987"/>
            <w:gridSpan w:val="2"/>
          </w:tcPr>
          <w:p w:rsidRDefault="00521EA2" w:rsidP="00305437" w:rsidR="00521EA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21EA2" w:rsidP="00305437" w:rsidR="00521EA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15"/>
            <w:gridSpan w:val="4"/>
          </w:tcPr>
          <w:p w:rsidRDefault="00521EA2" w:rsidP="00305437" w:rsidR="00521EA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04"/>
            <w:gridSpan w:val="4"/>
          </w:tcPr>
          <w:p w:rsidRDefault="00521EA2" w:rsidP="00305437" w:rsidR="00521EA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F92599" w:rsidP="00702487" w:rsidR="00F92599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25"/>
        <w:gridCol w:w="1625"/>
        <w:gridCol w:w="3253"/>
        <w:gridCol w:w="2785"/>
      </w:tblGrid>
      <w:tr w:rsidTr="002B0528" w:rsidR="003A5613" w:rsidRPr="00B40BEB">
        <w:trPr>
          <w:jc w:val="center"/>
        </w:trPr>
        <w:tc>
          <w:tcPr>
            <w:tcW w:type="pct" w:w="875"/>
            <w:tcBorders>
              <w:top w:val="nil"/>
              <w:left w:val="nil"/>
              <w:bottom w:val="nil"/>
              <w:right w:val="nil"/>
            </w:tcBorders>
          </w:tcPr>
          <w:p w:rsidRDefault="003A5613" w:rsidP="003A5613" w:rsidR="003A561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7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Default="003A5613" w:rsidP="000331A7" w:rsidR="003A561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75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Default="003A5613" w:rsidP="000331A7" w:rsidR="003A561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49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Default="003A5613" w:rsidP="000331A7" w:rsidR="003A561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B0528" w:rsidR="003A5613" w:rsidRPr="00B40BEB">
        <w:trPr>
          <w:jc w:val="center"/>
        </w:trPr>
        <w:tc>
          <w:tcPr>
            <w:tcW w:type="pct" w:w="875"/>
            <w:tcBorders>
              <w:top w:val="nil"/>
              <w:left w:val="nil"/>
              <w:bottom w:val="nil"/>
              <w:right w:val="nil"/>
            </w:tcBorders>
          </w:tcPr>
          <w:p w:rsidRDefault="003A5613" w:rsidP="003A5613" w:rsidR="003A561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75"/>
            <w:tcBorders>
              <w:top w:val="nil"/>
              <w:left w:val="nil"/>
              <w:bottom w:val="nil"/>
              <w:right w:val="nil"/>
            </w:tcBorders>
          </w:tcPr>
          <w:p w:rsidRDefault="003A5613" w:rsidP="00EF4C3F" w:rsidR="003A5613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751"/>
            <w:tcBorders>
              <w:top w:val="nil"/>
              <w:left w:val="nil"/>
              <w:bottom w:val="nil"/>
              <w:right w:val="nil"/>
            </w:tcBorders>
          </w:tcPr>
          <w:p w:rsidRDefault="003A5613" w:rsidP="000331A7" w:rsidR="003A561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499"/>
            <w:tcBorders>
              <w:top w:val="nil"/>
              <w:left w:val="nil"/>
              <w:bottom w:val="nil"/>
              <w:right w:val="nil"/>
            </w:tcBorders>
          </w:tcPr>
          <w:p w:rsidRDefault="003A5613" w:rsidP="000331A7" w:rsidR="003A561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B0528" w:rsidR="003A5613" w:rsidRPr="00B40BEB">
        <w:trPr>
          <w:jc w:val="center"/>
        </w:trPr>
        <w:tc>
          <w:tcPr>
            <w:tcW w:type="pct" w:w="875"/>
            <w:tcBorders>
              <w:top w:val="nil"/>
              <w:left w:val="nil"/>
              <w:bottom w:val="nil"/>
              <w:right w:val="nil"/>
            </w:tcBorders>
          </w:tcPr>
          <w:p w:rsidRDefault="003A5613" w:rsidP="00EF4C3F" w:rsidR="003A5613" w:rsidRPr="0073786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875"/>
            <w:tcBorders>
              <w:top w:val="nil"/>
              <w:left w:val="nil"/>
              <w:bottom w:val="nil"/>
              <w:right w:val="nil"/>
            </w:tcBorders>
          </w:tcPr>
          <w:p w:rsidRDefault="00521EA2" w:rsidP="00EF4C3F" w:rsidR="00521EA2" w:rsidRPr="0073786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1751"/>
            <w:tcBorders>
              <w:top w:val="nil"/>
              <w:left w:val="nil"/>
              <w:bottom w:val="nil"/>
              <w:right w:val="nil"/>
            </w:tcBorders>
          </w:tcPr>
          <w:p w:rsidRDefault="003A5613" w:rsidP="000331A7" w:rsidR="003A5613" w:rsidRPr="0073786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1499"/>
            <w:tcBorders>
              <w:top w:val="nil"/>
              <w:left w:val="nil"/>
              <w:bottom w:val="nil"/>
              <w:right w:val="nil"/>
            </w:tcBorders>
          </w:tcPr>
          <w:p w:rsidRDefault="003A5613" w:rsidP="000331A7" w:rsidR="003A5613" w:rsidRPr="0073786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</w:tbl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proofErr w:type="spellStart"/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</w:t>
      </w:r>
      <w:proofErr w:type="spellEnd"/>
      <w:r w:rsidRPr="003726DD">
        <w:rPr>
          <w:rFonts w:hAnsi="Times New Roman" w:ascii="Times New Roman"/>
          <w:b/>
          <w:sz w:val="24"/>
        </w:rPr>
        <w:t xml:space="preserve">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03"/>
        <w:gridCol w:w="1536"/>
        <w:gridCol w:w="1243"/>
        <w:gridCol w:w="1645"/>
        <w:gridCol w:w="1204"/>
        <w:gridCol w:w="1204"/>
        <w:gridCol w:w="1176"/>
        <w:gridCol w:w="1043"/>
      </w:tblGrid>
      <w:tr w:rsidTr="000331A7" w:rsidR="00702487" w:rsidRPr="00B40BEB">
        <w:trPr>
          <w:jc w:val="center"/>
        </w:trPr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82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50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48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</w:t>
            </w:r>
          </w:p>
        </w:tc>
      </w:tr>
      <w:tr w:rsidTr="000331A7" w:rsidR="00702487" w:rsidRPr="00B40BEB">
        <w:trPr>
          <w:jc w:val="center"/>
        </w:trPr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4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B40BEB">
        <w:trPr>
          <w:jc w:val="center"/>
        </w:trPr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4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325DE1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325DE1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</w:rPr>
      </w:pPr>
    </w:p>
    <w:p w:rsidRDefault="00353107" w:rsidP="00353107" w:rsidR="0035310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1</w:t>
      </w:r>
      <w:r w:rsidR="00140B23">
        <w:rPr>
          <w:rFonts w:hAnsi="Times New Roman" w:ascii="Times New Roman"/>
          <w:sz w:val="24"/>
        </w:rPr>
        <w:t>7</w:t>
      </w:r>
      <w:r>
        <w:rPr>
          <w:rFonts w:hAnsi="Times New Roman" w:ascii="Times New Roman"/>
          <w:sz w:val="24"/>
        </w:rPr>
        <w:t>.09.2018.g.</w:t>
      </w:r>
    </w:p>
    <w:p w:rsidRDefault="00353107" w:rsidP="00353107" w:rsidR="0035310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Stečajna</w:t>
      </w:r>
      <w:r w:rsidRPr="003726DD">
        <w:rPr>
          <w:rFonts w:hAnsi="Times New Roman" w:ascii="Times New Roman"/>
          <w:sz w:val="24"/>
        </w:rPr>
        <w:t xml:space="preserve"> upravitelj</w:t>
      </w:r>
      <w:r>
        <w:rPr>
          <w:rFonts w:hAnsi="Times New Roman" w:ascii="Times New Roman"/>
          <w:sz w:val="24"/>
        </w:rPr>
        <w:t>ica:</w:t>
      </w:r>
      <w:r w:rsidRPr="00353107">
        <w:rPr>
          <w:rFonts w:hAnsi="Times New Roman" w:ascii="Times New Roman"/>
          <w:sz w:val="24"/>
        </w:rPr>
        <w:t xml:space="preserve"> </w:t>
      </w:r>
    </w:p>
    <w:p w:rsidRDefault="00353107" w:rsidP="00353107" w:rsidR="00353107">
      <w:pPr>
        <w:ind w:firstLine="708" w:left="495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Branka Božić, </w:t>
      </w:r>
      <w:proofErr w:type="spellStart"/>
      <w:r>
        <w:rPr>
          <w:rFonts w:hAnsi="Times New Roman" w:ascii="Times New Roman"/>
          <w:sz w:val="24"/>
        </w:rPr>
        <w:t>dipl.oec</w:t>
      </w:r>
      <w:proofErr w:type="spellEnd"/>
      <w:r>
        <w:rPr>
          <w:rFonts w:hAnsi="Times New Roman" w:ascii="Times New Roman"/>
          <w:sz w:val="24"/>
        </w:rPr>
        <w:t>.</w:t>
      </w:r>
    </w:p>
    <w:sectPr w:rsidSect="00355F9A" w:rsidR="0035310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6ED" w:rsidP="00702487" w:rsidR="003A76ED">
      <w:pPr>
        <w:spacing w:after="0"/>
      </w:pPr>
      <w:r>
        <w:separator/>
      </w:r>
    </w:p>
  </w:endnote>
  <w:endnote w:id="0" w:type="continuationSeparator">
    <w:p w:rsidRDefault="003A76ED" w:rsidP="00702487" w:rsidR="003A76E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6ED" w:rsidP="00702487" w:rsidR="003A76ED">
      <w:pPr>
        <w:spacing w:after="0"/>
      </w:pPr>
      <w:r>
        <w:separator/>
      </w:r>
    </w:p>
  </w:footnote>
  <w:footnote w:id="0" w:type="continuationSeparator">
    <w:p w:rsidRDefault="003A76ED" w:rsidP="00702487" w:rsidR="003A76ED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tbl>
      <w:tblPr>
        <w:tblOverlap w:val="never"/>
        <w:tblW w:type="pct" w:w="5000"/>
        <w:jc w:val="center"/>
        <w:tblLook w:val="00A0" w:noVBand="0" w:noHBand="0" w:lastColumn="0" w:firstColumn="1" w:lastRow="0" w:firstRow="1"/>
      </w:tblPr>
      <w:tblGrid>
        <w:gridCol w:w="1625"/>
        <w:gridCol w:w="1625"/>
        <w:gridCol w:w="3253"/>
        <w:gridCol w:w="2785"/>
      </w:tblGrid>
      <w:tr w:rsidTr="002B0528" w:rsidR="002B0528" w:rsidRPr="00B40BEB">
        <w:trPr>
          <w:jc w:val="center"/>
        </w:trPr>
        <w:tc>
          <w:tcPr>
            <w:tcW w:type="pct" w:w="875"/>
          </w:tcPr>
          <w:p w:rsidRDefault="002B0528" w:rsidP="00E7576A" w:rsidR="002B0528">
            <w:pPr>
              <w:pStyle w:val="Bezproreda"/>
              <w:suppressOverlap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75"/>
          </w:tcPr>
          <w:p w:rsidRDefault="002B0528" w:rsidP="00E7576A" w:rsidR="002B0528">
            <w:pPr>
              <w:pStyle w:val="Bezproreda"/>
              <w:suppressOverlap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21EA2" w:rsidP="00E7576A" w:rsidR="00521EA2">
            <w:pPr>
              <w:pStyle w:val="Bezproreda"/>
              <w:suppressOverlap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21EA2" w:rsidP="00E7576A" w:rsidR="00521EA2">
            <w:pPr>
              <w:pStyle w:val="Bezproreda"/>
              <w:suppressOverlap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21EA2" w:rsidP="00E7576A" w:rsidR="00521EA2">
            <w:pPr>
              <w:pStyle w:val="Bezproreda"/>
              <w:suppressOverlap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21EA2" w:rsidP="00E7576A" w:rsidR="00521EA2">
            <w:pPr>
              <w:pStyle w:val="Bezproreda"/>
              <w:suppressOverlap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21EA2" w:rsidP="00E7576A" w:rsidR="00521EA2" w:rsidRPr="00B40BEB">
            <w:pPr>
              <w:pStyle w:val="Bezproreda"/>
              <w:suppressOverlap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751"/>
          </w:tcPr>
          <w:p w:rsidRDefault="002B0528" w:rsidP="00E7576A" w:rsidR="002B0528" w:rsidRPr="00B40BEB">
            <w:pPr>
              <w:pStyle w:val="Bezproreda"/>
              <w:suppressOverlap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499"/>
          </w:tcPr>
          <w:p w:rsidRDefault="002B0528" w:rsidP="00E7576A" w:rsidR="002B0528" w:rsidRPr="00B40BEB">
            <w:pPr>
              <w:pStyle w:val="Bezproreda"/>
              <w:suppressOverlap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415CA2" w:rsidP="00415CA2" w:rsidR="00415CA2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7F5606"/>
    <w:multiLevelType w:val="hybridMultilevel"/>
    <w:tmpl w:val="A92C9C6C"/>
    <w:lvl w:tplc="4FEA3E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32205B"/>
    <w:multiLevelType w:val="hybridMultilevel"/>
    <w:tmpl w:val="0DBC41D2"/>
    <w:lvl w:tplc="041A0013" w:ilvl="0">
      <w:start w:val="1"/>
      <w:numFmt w:val="upperRoman"/>
      <w:lvlText w:val="%1."/>
      <w:lvlJc w:val="righ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BE112BB"/>
    <w:multiLevelType w:val="hybridMultilevel"/>
    <w:tmpl w:val="3B78D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3F22"/>
    <w:rsid w:val="000649F4"/>
    <w:rsid w:val="00065092"/>
    <w:rsid w:val="000818E6"/>
    <w:rsid w:val="00084E67"/>
    <w:rsid w:val="000A6553"/>
    <w:rsid w:val="000B67A4"/>
    <w:rsid w:val="000D0815"/>
    <w:rsid w:val="000D4BC7"/>
    <w:rsid w:val="00100EDB"/>
    <w:rsid w:val="0010122C"/>
    <w:rsid w:val="00136419"/>
    <w:rsid w:val="00140B23"/>
    <w:rsid w:val="00173500"/>
    <w:rsid w:val="001E5EAC"/>
    <w:rsid w:val="00234DA2"/>
    <w:rsid w:val="002549A9"/>
    <w:rsid w:val="00283E29"/>
    <w:rsid w:val="002B0528"/>
    <w:rsid w:val="002E2495"/>
    <w:rsid w:val="002F0AF5"/>
    <w:rsid w:val="00331052"/>
    <w:rsid w:val="00353107"/>
    <w:rsid w:val="00355F9A"/>
    <w:rsid w:val="003607DD"/>
    <w:rsid w:val="003A5613"/>
    <w:rsid w:val="003A76ED"/>
    <w:rsid w:val="003E0365"/>
    <w:rsid w:val="003F3EFB"/>
    <w:rsid w:val="004067B4"/>
    <w:rsid w:val="00415CA2"/>
    <w:rsid w:val="004A2533"/>
    <w:rsid w:val="00521EA2"/>
    <w:rsid w:val="005245CB"/>
    <w:rsid w:val="0057270F"/>
    <w:rsid w:val="00583672"/>
    <w:rsid w:val="005976F1"/>
    <w:rsid w:val="005A3831"/>
    <w:rsid w:val="005B1076"/>
    <w:rsid w:val="005D2CE4"/>
    <w:rsid w:val="005E2D63"/>
    <w:rsid w:val="00621BE1"/>
    <w:rsid w:val="00634025"/>
    <w:rsid w:val="00673478"/>
    <w:rsid w:val="00691265"/>
    <w:rsid w:val="006A2966"/>
    <w:rsid w:val="006D7BA0"/>
    <w:rsid w:val="00702487"/>
    <w:rsid w:val="007057C6"/>
    <w:rsid w:val="00737861"/>
    <w:rsid w:val="00752F6B"/>
    <w:rsid w:val="00760F24"/>
    <w:rsid w:val="007A1614"/>
    <w:rsid w:val="007E2EA4"/>
    <w:rsid w:val="007E5EC4"/>
    <w:rsid w:val="007F2C86"/>
    <w:rsid w:val="008512FB"/>
    <w:rsid w:val="00852A9E"/>
    <w:rsid w:val="00887BA0"/>
    <w:rsid w:val="008E75C2"/>
    <w:rsid w:val="00917A9E"/>
    <w:rsid w:val="00924D79"/>
    <w:rsid w:val="00942E2F"/>
    <w:rsid w:val="0095250E"/>
    <w:rsid w:val="0096085D"/>
    <w:rsid w:val="009666A9"/>
    <w:rsid w:val="00967EF0"/>
    <w:rsid w:val="009D6CF8"/>
    <w:rsid w:val="00AE3078"/>
    <w:rsid w:val="00AE5961"/>
    <w:rsid w:val="00B1648F"/>
    <w:rsid w:val="00B84398"/>
    <w:rsid w:val="00BA1A6E"/>
    <w:rsid w:val="00BF0C73"/>
    <w:rsid w:val="00C258CB"/>
    <w:rsid w:val="00C513FD"/>
    <w:rsid w:val="00C61042"/>
    <w:rsid w:val="00C61F72"/>
    <w:rsid w:val="00C63735"/>
    <w:rsid w:val="00C92083"/>
    <w:rsid w:val="00C93B79"/>
    <w:rsid w:val="00CA41A6"/>
    <w:rsid w:val="00CA72E5"/>
    <w:rsid w:val="00CD7509"/>
    <w:rsid w:val="00CF701D"/>
    <w:rsid w:val="00D703D0"/>
    <w:rsid w:val="00DB2BCD"/>
    <w:rsid w:val="00DC4AF4"/>
    <w:rsid w:val="00DD50DD"/>
    <w:rsid w:val="00E65A76"/>
    <w:rsid w:val="00E97FBC"/>
    <w:rsid w:val="00EB2F93"/>
    <w:rsid w:val="00ED4C5E"/>
    <w:rsid w:val="00EF4C3F"/>
    <w:rsid w:val="00F27CE1"/>
    <w:rsid w:val="00F32E34"/>
    <w:rsid w:val="00F85289"/>
    <w:rsid w:val="00F92599"/>
    <w:rsid w:val="00FB7885"/>
    <w:rsid w:val="00FE0B8A"/>
    <w:rsid w:val="00FE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E03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36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36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36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36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E03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36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36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36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36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E87362-7F53-4FBA-9B5F-77D145E978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318</properties:Words>
  <properties:Characters>1899</properties:Characters>
  <properties:Lines>436</properties:Lines>
  <properties:Paragraphs>91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2018-09-20T12:39:00Z</dcterms:created>
  <dc:creator>ADMINIBM</dc:creator>
  <cp:lastModifiedBy>Sonja Pilić</cp:lastModifiedBy>
  <cp:lastPrinted>2018-09-18T09:15:00Z</cp:lastPrinted>
  <dcterms:modified xmlns:xsi="http://www.w3.org/2001/XMLSchema-instance" xsi:type="dcterms:W3CDTF">2018-09-20T12:40:00Z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St-1377/2018-18 / Podnesak - Podnesak (BRADA TRANS-O19 Tablice prij. tražb razl. i izl. prava (čl. 259. st. 1.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