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bef2" w14:paraId="a08bef2" w:rsidRDefault="00C37497" w:rsidP="00C37497" w:rsidR="00C37497" w:rsidRPr="00C37497">
      <w:pPr>
        <w15:collapsed w:val="false"/>
      </w:pPr>
      <w:bookmarkStart w:name="_GoBack" w:id="0"/>
      <w:bookmarkEnd w:id="0"/>
      <w:r w:rsidRPr="00C37497">
        <w:rPr>
          <w:bCs/>
        </w:rPr>
        <w:t xml:space="preserve">                  </w:t>
      </w:r>
      <w:r w:rsidRPr="00C37497">
        <w:rPr>
          <w:bCs/>
          <w:noProof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497" w:rsidP="00C37497" w:rsidR="00C37497" w:rsidRPr="00C37497">
      <w:r w:rsidRPr="00C37497">
        <w:t xml:space="preserve">    REPUBLIKA HRVATSKA</w:t>
      </w:r>
    </w:p>
    <w:p w:rsidRDefault="00C37497" w:rsidP="00C37497" w:rsidR="00C37497" w:rsidRPr="00C37497">
      <w:r w:rsidRPr="00C37497">
        <w:t xml:space="preserve"> TRGOVAČKI SUD U PAZINU</w:t>
      </w:r>
    </w:p>
    <w:p w:rsidRDefault="00C37497" w:rsidP="00C37497" w:rsidR="00C37497" w:rsidRPr="00C37497">
      <w:r w:rsidRPr="00C37497">
        <w:t xml:space="preserve">     52000 PAZIN, Dršćevka 1</w:t>
      </w:r>
      <w:r w:rsidRPr="00C37497">
        <w:tab/>
      </w:r>
      <w:r w:rsidRPr="00C37497">
        <w:tab/>
      </w:r>
      <w:r w:rsidRPr="00C37497">
        <w:tab/>
      </w:r>
      <w:r w:rsidRPr="00C37497">
        <w:tab/>
        <w:t xml:space="preserve">          </w:t>
      </w:r>
      <w:r w:rsidR="00EE68F8">
        <w:t xml:space="preserve">        Posl.br.: 2 St-662/16-23</w:t>
      </w:r>
    </w:p>
    <w:p w:rsidRDefault="00C37497" w:rsidP="00C37497" w:rsidR="00C37497" w:rsidRPr="00C37497">
      <w:pPr>
        <w:rPr>
          <w:sz w:val="20"/>
          <w:szCs w:val="20"/>
        </w:rPr>
      </w:pPr>
      <w:r w:rsidRPr="00C37497">
        <w:tab/>
      </w:r>
      <w:r w:rsidRPr="00C37497">
        <w:tab/>
      </w:r>
      <w:r w:rsidRPr="00C37497">
        <w:tab/>
      </w:r>
      <w:r w:rsidRPr="00C37497">
        <w:tab/>
      </w:r>
      <w:r w:rsidRPr="00C37497">
        <w:tab/>
      </w:r>
      <w:r w:rsidRPr="00C37497">
        <w:tab/>
      </w:r>
      <w:r w:rsidRPr="00C37497">
        <w:tab/>
      </w:r>
      <w:r w:rsidRPr="00C37497">
        <w:tab/>
      </w:r>
      <w:r w:rsidRPr="00C37497">
        <w:tab/>
        <w:t xml:space="preserve">       </w:t>
      </w:r>
    </w:p>
    <w:p w:rsidRDefault="00C37497" w:rsidP="00C37497" w:rsidR="00C37497" w:rsidRPr="00C37497">
      <w:pPr>
        <w:jc w:val="right"/>
      </w:pPr>
    </w:p>
    <w:p w:rsidRDefault="00C37497" w:rsidP="00C37497" w:rsidR="00C37497" w:rsidRPr="00C37497">
      <w:pPr>
        <w:jc w:val="center"/>
      </w:pPr>
      <w:r w:rsidRPr="00C37497">
        <w:t>R E P U B L I K A  H R V A T S K A</w:t>
      </w:r>
    </w:p>
    <w:p w:rsidRDefault="00C37497" w:rsidP="00C37497" w:rsidR="00C37497" w:rsidRPr="00C37497"/>
    <w:p w:rsidRDefault="00C37497" w:rsidP="005B6A41" w:rsidR="00C37497" w:rsidRPr="00C37497">
      <w:pPr>
        <w:jc w:val="center"/>
      </w:pPr>
      <w:r w:rsidRPr="00C37497">
        <w:t>R J E Š E NJ E</w:t>
      </w:r>
    </w:p>
    <w:p w:rsidRDefault="00C37497" w:rsidP="00C37497" w:rsidR="00C37497" w:rsidRPr="00C37497">
      <w:pPr>
        <w:jc w:val="both"/>
      </w:pPr>
    </w:p>
    <w:p w:rsidRDefault="00C37497" w:rsidP="00C37497" w:rsidR="00C37497" w:rsidRPr="00C37497">
      <w:pPr>
        <w:jc w:val="both"/>
      </w:pPr>
      <w:r w:rsidRPr="00C37497">
        <w:tab/>
        <w:t xml:space="preserve">Trgovački sud u Pazinu, po stečajnom sucu Adrijani Labinjan Skok, u </w:t>
      </w:r>
      <w:r w:rsidR="007D2BE7">
        <w:t>pred</w:t>
      </w:r>
      <w:r w:rsidRPr="00C37497">
        <w:t xml:space="preserve">stečajnom postupku nad dužnikom MAS. TECH. d.o.o. za proizvodnju i trgovinu, Labin, Rudarska 3, OIB: 30240809658, nakon održanog ročišta </w:t>
      </w:r>
      <w:r w:rsidR="007D2BE7">
        <w:t xml:space="preserve">radi ispitivanja tražbina, </w:t>
      </w:r>
      <w:r w:rsidRPr="00C37497">
        <w:t xml:space="preserve">dana </w:t>
      </w:r>
      <w:r w:rsidR="007D2BE7">
        <w:t>23</w:t>
      </w:r>
      <w:r w:rsidRPr="00C37497">
        <w:t xml:space="preserve">. lipnja 2016., </w:t>
      </w:r>
    </w:p>
    <w:p w:rsidRDefault="00C37497" w:rsidP="00C37497" w:rsidR="00C37497" w:rsidRPr="00C37497">
      <w:pPr>
        <w:jc w:val="both"/>
      </w:pPr>
    </w:p>
    <w:p w:rsidRDefault="00C37497" w:rsidP="005B6A41" w:rsidR="00C37497" w:rsidRPr="005B6A41">
      <w:pPr>
        <w:jc w:val="center"/>
        <w:rPr>
          <w:bCs/>
        </w:rPr>
      </w:pPr>
      <w:r w:rsidRPr="00C37497">
        <w:rPr>
          <w:bCs/>
        </w:rPr>
        <w:t>r i j e š i o  je</w:t>
      </w:r>
    </w:p>
    <w:p w:rsidRDefault="00C37497" w:rsidP="00C37497" w:rsidR="00C37497" w:rsidRPr="00C37497">
      <w:pPr>
        <w:ind w:left="705"/>
        <w:jc w:val="both"/>
      </w:pPr>
    </w:p>
    <w:p w:rsidRDefault="00C37497" w:rsidP="005B6A41" w:rsidR="00C37497" w:rsidRPr="00C37497">
      <w:pPr>
        <w:ind w:firstLine="708"/>
        <w:jc w:val="both"/>
      </w:pPr>
      <w:r>
        <w:t>I.</w:t>
      </w:r>
      <w:r>
        <w:tab/>
      </w:r>
      <w:r w:rsidRPr="00C37497">
        <w:t xml:space="preserve">Utvrđuju se tražbine slijedećih vjerovnika prema dužniku MAS. TECH. d.o.o. za proizvodnju i trgovinu, Labin, Rudarska 3, OIB: 30240809658,  </w:t>
      </w:r>
    </w:p>
    <w:p w:rsidRDefault="00E47054" w:rsidP="00C37497" w:rsidR="00E47054">
      <w:pPr>
        <w:jc w:val="both"/>
      </w:pPr>
    </w:p>
    <w:p w:rsidRDefault="00EA1436" w:rsidP="00C37497" w:rsidR="00EA1436">
      <w:pPr>
        <w:jc w:val="both"/>
      </w:pPr>
      <w:r>
        <w:tab/>
        <w:t xml:space="preserve">1. </w:t>
      </w:r>
      <w:r>
        <w:tab/>
      </w:r>
      <w:r w:rsidRPr="003163DC">
        <w:t xml:space="preserve">1. MAJ LABIN d.o.o., Labin, </w:t>
      </w:r>
      <w:r>
        <w:tab/>
      </w:r>
      <w:r>
        <w:tab/>
      </w:r>
      <w:r>
        <w:tab/>
      </w:r>
      <w:r>
        <w:tab/>
      </w:r>
      <w:r w:rsidRPr="003163DC">
        <w:t>351,53 kn</w:t>
      </w:r>
      <w:r>
        <w:tab/>
      </w:r>
    </w:p>
    <w:p w:rsidRDefault="00EA1436" w:rsidP="00EA1436" w:rsidR="00E47054">
      <w:pPr>
        <w:ind w:firstLine="708" w:left="708"/>
        <w:jc w:val="both"/>
      </w:pPr>
      <w:r w:rsidRPr="003163DC">
        <w:t>Vinež 81, OIB: 23557321379</w:t>
      </w:r>
    </w:p>
    <w:p w:rsidRDefault="00EA1436" w:rsidP="00EA1436" w:rsidR="00EA1436">
      <w:pPr>
        <w:ind w:firstLine="708" w:left="708"/>
        <w:jc w:val="both"/>
      </w:pPr>
    </w:p>
    <w:p w:rsidRDefault="00EA1436" w:rsidP="00EA1436" w:rsidR="00EA1436">
      <w:pPr>
        <w:ind w:firstLine="1" w:left="708"/>
        <w:jc w:val="both"/>
      </w:pPr>
      <w:r>
        <w:t xml:space="preserve">2. </w:t>
      </w:r>
      <w:r>
        <w:tab/>
      </w:r>
      <w:r w:rsidRPr="003163DC">
        <w:t xml:space="preserve">AITAC d.o.o., </w:t>
      </w:r>
      <w:r>
        <w:t>Rijeka,</w:t>
      </w:r>
      <w:r>
        <w:tab/>
      </w:r>
      <w:r>
        <w:tab/>
      </w:r>
      <w:r>
        <w:tab/>
      </w:r>
      <w:r>
        <w:tab/>
        <w:t xml:space="preserve">      </w:t>
      </w:r>
      <w:r w:rsidRPr="003163DC">
        <w:t>14.760,00 kn</w:t>
      </w:r>
    </w:p>
    <w:p w:rsidRDefault="00EA1436" w:rsidP="00EA1436" w:rsidR="00EA1436">
      <w:pPr>
        <w:ind w:firstLine="708" w:left="708"/>
        <w:jc w:val="both"/>
      </w:pPr>
      <w:r w:rsidRPr="003163DC">
        <w:t>J. Dobrile 17, OIB: 08560945663</w:t>
      </w:r>
    </w:p>
    <w:p w:rsidRDefault="00EA1436" w:rsidP="00EA1436" w:rsidR="00EA1436">
      <w:pPr>
        <w:ind w:firstLine="708" w:left="708"/>
        <w:jc w:val="both"/>
      </w:pPr>
    </w:p>
    <w:p w:rsidRDefault="00EA1436" w:rsidP="00EA1436" w:rsidR="00EA1436">
      <w:pPr>
        <w:ind w:firstLine="1" w:left="708"/>
        <w:jc w:val="both"/>
      </w:pPr>
      <w:r>
        <w:t xml:space="preserve">3. </w:t>
      </w:r>
      <w:r>
        <w:tab/>
      </w:r>
      <w:r w:rsidRPr="003163DC">
        <w:t>ARSIA – TRADE d.o.o., Labin,</w:t>
      </w:r>
      <w:r>
        <w:tab/>
      </w:r>
      <w:r>
        <w:tab/>
      </w:r>
      <w:r>
        <w:tab/>
        <w:t xml:space="preserve">        </w:t>
      </w:r>
      <w:r w:rsidRPr="003163DC">
        <w:t>2.684,67 kn</w:t>
      </w:r>
    </w:p>
    <w:p w:rsidRDefault="00EA1436" w:rsidP="00EA1436" w:rsidR="00EA1436">
      <w:pPr>
        <w:ind w:firstLine="708" w:left="708"/>
        <w:jc w:val="both"/>
      </w:pPr>
      <w:r w:rsidRPr="003163DC">
        <w:t>Zelenice 26a, OIB: 76556749529</w:t>
      </w:r>
    </w:p>
    <w:p w:rsidRDefault="007D2BE7" w:rsidP="00EA1436" w:rsidR="007D2BE7">
      <w:pPr>
        <w:ind w:firstLine="708" w:left="708"/>
        <w:jc w:val="both"/>
      </w:pPr>
    </w:p>
    <w:p w:rsidRDefault="007D2BE7" w:rsidP="007D2BE7" w:rsidR="007D2BE7">
      <w:pPr>
        <w:ind w:left="360"/>
        <w:jc w:val="both"/>
      </w:pPr>
      <w:r>
        <w:tab/>
        <w:t>4.</w:t>
      </w:r>
      <w:r>
        <w:tab/>
        <w:t>BIS</w:t>
      </w:r>
      <w:r w:rsidRPr="003163DC">
        <w:t>N</w:t>
      </w:r>
      <w:r>
        <w:t>O</w:t>
      </w:r>
      <w:r w:rsidRPr="003163DC">
        <w:t>DE d.o.o., Zagreb,</w:t>
      </w:r>
      <w:r>
        <w:tab/>
      </w:r>
      <w:r>
        <w:tab/>
      </w:r>
      <w:r>
        <w:tab/>
      </w:r>
      <w:r>
        <w:tab/>
        <w:t xml:space="preserve">        </w:t>
      </w:r>
      <w:r w:rsidRPr="003163DC">
        <w:t>3.125,00 kn</w:t>
      </w:r>
    </w:p>
    <w:p w:rsidRDefault="007D2BE7" w:rsidP="007D2BE7" w:rsidR="007D2BE7" w:rsidRPr="00C37497">
      <w:pPr>
        <w:ind w:firstLine="348" w:left="1068"/>
        <w:jc w:val="both"/>
      </w:pPr>
      <w:r w:rsidRPr="003163DC">
        <w:t>Fallerovo šetalište 22, OIB: 48270876028</w:t>
      </w:r>
    </w:p>
    <w:p w:rsidRDefault="00EA1436" w:rsidP="00EA1436" w:rsidR="00EA1436">
      <w:pPr>
        <w:ind w:firstLine="708" w:left="708"/>
        <w:jc w:val="both"/>
      </w:pPr>
    </w:p>
    <w:p w:rsidRDefault="007D2BE7" w:rsidP="00EA1436" w:rsidR="00EA1436">
      <w:pPr>
        <w:ind w:firstLine="1" w:left="708"/>
        <w:jc w:val="both"/>
      </w:pPr>
      <w:r>
        <w:t>5</w:t>
      </w:r>
      <w:r w:rsidR="00EA1436">
        <w:t xml:space="preserve">. </w:t>
      </w:r>
      <w:r w:rsidR="00EA1436">
        <w:tab/>
      </w:r>
      <w:r w:rsidR="00EA1436" w:rsidRPr="003163DC">
        <w:t xml:space="preserve">DINOP d.o.o., </w:t>
      </w:r>
      <w:r w:rsidR="00EA1436">
        <w:t xml:space="preserve">Sesvete, </w:t>
      </w:r>
      <w:r w:rsidR="00EA1436">
        <w:tab/>
      </w:r>
      <w:r w:rsidR="00EA1436">
        <w:tab/>
      </w:r>
      <w:r w:rsidR="00EA1436">
        <w:tab/>
      </w:r>
      <w:r w:rsidR="00EA1436">
        <w:tab/>
      </w:r>
      <w:r w:rsidR="00EA1436">
        <w:tab/>
        <w:t xml:space="preserve"> </w:t>
      </w:r>
      <w:r w:rsidR="00EA1436" w:rsidRPr="003163DC">
        <w:t>40,60 kn</w:t>
      </w:r>
    </w:p>
    <w:p w:rsidRDefault="00EA1436" w:rsidP="00EA1436" w:rsidR="00EA1436">
      <w:pPr>
        <w:ind w:firstLine="708" w:left="708"/>
        <w:jc w:val="both"/>
      </w:pPr>
      <w:r w:rsidRPr="003163DC">
        <w:t>Prigorska 9, OIB: 00042324329</w:t>
      </w:r>
    </w:p>
    <w:p w:rsidRDefault="00EA1436" w:rsidP="00EA1436" w:rsidR="00EA1436">
      <w:pPr>
        <w:ind w:firstLine="708" w:left="708"/>
        <w:jc w:val="both"/>
      </w:pPr>
    </w:p>
    <w:p w:rsidRDefault="007D2BE7" w:rsidP="00EA1436" w:rsidR="00EA1436">
      <w:pPr>
        <w:ind w:firstLine="1" w:left="708"/>
        <w:jc w:val="both"/>
      </w:pPr>
      <w:r>
        <w:t>6</w:t>
      </w:r>
      <w:r w:rsidR="00EA1436">
        <w:t xml:space="preserve">. </w:t>
      </w:r>
      <w:r w:rsidR="00EA1436">
        <w:tab/>
      </w:r>
      <w:r w:rsidR="00EA1436" w:rsidRPr="003163DC">
        <w:t>ELEKTRA d.o.o., Labin,</w:t>
      </w:r>
      <w:r w:rsidR="00EA1436">
        <w:tab/>
      </w:r>
      <w:r w:rsidR="00EA1436">
        <w:tab/>
      </w:r>
      <w:r w:rsidR="00EA1436">
        <w:tab/>
      </w:r>
      <w:r w:rsidR="00EA1436">
        <w:tab/>
        <w:t xml:space="preserve">      </w:t>
      </w:r>
      <w:r w:rsidR="00EA1436" w:rsidRPr="003163DC">
        <w:t>2.384,64 kn</w:t>
      </w:r>
    </w:p>
    <w:p w:rsidRDefault="00EA1436" w:rsidP="00EA1436" w:rsidR="00EA1436">
      <w:pPr>
        <w:ind w:firstLine="708" w:left="708"/>
        <w:jc w:val="both"/>
      </w:pPr>
      <w:r w:rsidRPr="003163DC">
        <w:t>Rudarska 9, OIB: 53086210999</w:t>
      </w:r>
    </w:p>
    <w:p w:rsidRDefault="00E47054" w:rsidP="00C37497" w:rsidR="00E47054">
      <w:pPr>
        <w:jc w:val="both"/>
      </w:pPr>
    </w:p>
    <w:p w:rsidRDefault="007D2BE7" w:rsidP="00C37497" w:rsidR="00EA1436">
      <w:pPr>
        <w:jc w:val="both"/>
      </w:pPr>
      <w:r>
        <w:tab/>
        <w:t>7</w:t>
      </w:r>
      <w:r w:rsidR="00EA1436">
        <w:t xml:space="preserve">. </w:t>
      </w:r>
      <w:r w:rsidR="00EA1436">
        <w:tab/>
      </w:r>
      <w:r w:rsidR="00B854D1">
        <w:t>FINANCIJSKA AGENCIJA</w:t>
      </w:r>
      <w:r w:rsidR="00EA1436" w:rsidRPr="00A043D1">
        <w:t xml:space="preserve">, Zagreb, </w:t>
      </w:r>
      <w:r w:rsidR="00B854D1">
        <w:tab/>
      </w:r>
      <w:r w:rsidR="00B854D1">
        <w:tab/>
      </w:r>
      <w:r w:rsidR="00B854D1">
        <w:tab/>
      </w:r>
      <w:r w:rsidR="00EA1436" w:rsidRPr="00A043D1">
        <w:t>62,50 kn</w:t>
      </w:r>
    </w:p>
    <w:p w:rsidRDefault="00EA1436" w:rsidP="00EA1436" w:rsidR="00EA1436">
      <w:pPr>
        <w:ind w:firstLine="708" w:left="708"/>
        <w:jc w:val="both"/>
      </w:pPr>
      <w:r w:rsidRPr="00A043D1">
        <w:t>Ulica grada Vukovara 70, OIB: 85821130368</w:t>
      </w:r>
    </w:p>
    <w:p w:rsidRDefault="00E47054" w:rsidP="00C37497" w:rsidR="00E47054">
      <w:pPr>
        <w:jc w:val="both"/>
      </w:pPr>
    </w:p>
    <w:p w:rsidRDefault="007D2BE7" w:rsidP="00C37497" w:rsidR="00EA1436">
      <w:pPr>
        <w:jc w:val="both"/>
      </w:pPr>
      <w:r>
        <w:tab/>
        <w:t>8</w:t>
      </w:r>
      <w:r w:rsidR="00EA1436">
        <w:t xml:space="preserve">. </w:t>
      </w:r>
      <w:r w:rsidR="00EA1436">
        <w:tab/>
      </w:r>
      <w:r w:rsidR="00EA1436" w:rsidRPr="003163DC">
        <w:t xml:space="preserve">HEP – Operator distribucijskog sustava d.o.o., </w:t>
      </w:r>
      <w:r w:rsidR="00EA1436">
        <w:t xml:space="preserve">Labin,   </w:t>
      </w:r>
      <w:r w:rsidR="00EA1436" w:rsidRPr="003163DC">
        <w:t>1.279,95 kn</w:t>
      </w:r>
    </w:p>
    <w:p w:rsidRDefault="00EA1436" w:rsidP="00EA1436" w:rsidR="00EA1436">
      <w:pPr>
        <w:ind w:firstLine="708" w:left="708"/>
        <w:jc w:val="both"/>
      </w:pPr>
      <w:r w:rsidRPr="003163DC">
        <w:t>Pulska 1, OIB: 46830600751</w:t>
      </w:r>
    </w:p>
    <w:p w:rsidRDefault="00EA1436" w:rsidP="00C37497" w:rsidR="00EA1436">
      <w:pPr>
        <w:jc w:val="both"/>
      </w:pPr>
    </w:p>
    <w:p w:rsidRDefault="007D2BE7" w:rsidP="00C37497" w:rsidR="00EA1436">
      <w:pPr>
        <w:jc w:val="both"/>
      </w:pPr>
      <w:r>
        <w:tab/>
        <w:t>9</w:t>
      </w:r>
      <w:r w:rsidR="00EA1436">
        <w:t xml:space="preserve">. </w:t>
      </w:r>
      <w:r w:rsidR="00EA1436">
        <w:tab/>
      </w:r>
      <w:r w:rsidR="00EA1436" w:rsidRPr="003163DC">
        <w:t>ALTERLUX obrt, Labin,</w:t>
      </w:r>
      <w:r w:rsidR="00EA1436">
        <w:tab/>
      </w:r>
      <w:r w:rsidR="00EA1436">
        <w:tab/>
      </w:r>
      <w:r w:rsidR="00EA1436">
        <w:tab/>
      </w:r>
      <w:r w:rsidR="00EA1436">
        <w:tab/>
        <w:t xml:space="preserve">         </w:t>
      </w:r>
      <w:r w:rsidR="00EA1436" w:rsidRPr="003163DC">
        <w:t>766,45 kn</w:t>
      </w:r>
    </w:p>
    <w:p w:rsidRDefault="00EA1436" w:rsidP="00EA1436" w:rsidR="00EA1436">
      <w:pPr>
        <w:ind w:firstLine="708" w:left="708"/>
        <w:jc w:val="both"/>
      </w:pPr>
      <w:r w:rsidRPr="003163DC">
        <w:t>Katuri 44, OIB: 41287397040</w:t>
      </w:r>
    </w:p>
    <w:p w:rsidRDefault="00EA1436" w:rsidP="00EA1436" w:rsidR="00EA1436">
      <w:pPr>
        <w:ind w:firstLine="708" w:left="708"/>
        <w:jc w:val="both"/>
      </w:pPr>
    </w:p>
    <w:p w:rsidRDefault="007D2BE7" w:rsidP="00EA1436" w:rsidR="00EA1436">
      <w:pPr>
        <w:ind w:firstLine="1" w:left="708"/>
        <w:jc w:val="both"/>
      </w:pPr>
      <w:r>
        <w:t>10</w:t>
      </w:r>
      <w:r w:rsidR="00EA1436">
        <w:t xml:space="preserve">. </w:t>
      </w:r>
      <w:r w:rsidR="00EA1436">
        <w:tab/>
      </w:r>
      <w:r w:rsidR="00EA1436" w:rsidRPr="003163DC">
        <w:t xml:space="preserve">LOGISTA d.o.o., </w:t>
      </w:r>
      <w:r w:rsidR="00EA1436">
        <w:t>Rijeka,</w:t>
      </w:r>
      <w:r w:rsidR="00EA1436">
        <w:tab/>
      </w:r>
      <w:r w:rsidR="00EA1436">
        <w:tab/>
      </w:r>
      <w:r w:rsidR="00EA1436">
        <w:tab/>
      </w:r>
      <w:r w:rsidR="00EA1436">
        <w:tab/>
        <w:t xml:space="preserve">         </w:t>
      </w:r>
      <w:r w:rsidR="00EA1436" w:rsidRPr="003163DC">
        <w:t>139,00 kn</w:t>
      </w:r>
    </w:p>
    <w:p w:rsidRDefault="00EA1436" w:rsidP="00EA1436" w:rsidR="00EA1436">
      <w:pPr>
        <w:ind w:firstLine="708" w:left="708"/>
        <w:jc w:val="both"/>
      </w:pPr>
      <w:r w:rsidRPr="003163DC">
        <w:lastRenderedPageBreak/>
        <w:t>Milutina Barača 5, OIB: 11250497431</w:t>
      </w:r>
    </w:p>
    <w:p w:rsidRDefault="00EA1436" w:rsidP="00C37497" w:rsidR="00EA1436">
      <w:pPr>
        <w:jc w:val="both"/>
      </w:pPr>
    </w:p>
    <w:p w:rsidRDefault="007D2BE7" w:rsidP="00C37497" w:rsidR="00555620">
      <w:pPr>
        <w:jc w:val="both"/>
      </w:pPr>
      <w:r>
        <w:tab/>
        <w:t>11</w:t>
      </w:r>
      <w:r w:rsidR="00555620">
        <w:t xml:space="preserve">. </w:t>
      </w:r>
      <w:r w:rsidR="00555620">
        <w:tab/>
      </w:r>
      <w:r w:rsidR="00555620" w:rsidRPr="00A043D1">
        <w:t>METAL-KOVIS d.o.o., Samobor</w:t>
      </w:r>
      <w:r w:rsidR="00555620">
        <w:t>,</w:t>
      </w:r>
      <w:r w:rsidR="00555620">
        <w:tab/>
      </w:r>
      <w:r w:rsidR="00555620">
        <w:tab/>
      </w:r>
      <w:r w:rsidR="00555620">
        <w:tab/>
        <w:t xml:space="preserve">    </w:t>
      </w:r>
      <w:r w:rsidR="00555620" w:rsidRPr="00A043D1">
        <w:t>14.463,06 kn</w:t>
      </w:r>
    </w:p>
    <w:p w:rsidRDefault="00555620" w:rsidP="00555620" w:rsidR="00555620">
      <w:pPr>
        <w:ind w:firstLine="708" w:left="708"/>
        <w:jc w:val="both"/>
      </w:pPr>
      <w:r w:rsidRPr="00A043D1">
        <w:t>Mala Rakovica, Stara cesta 14, OIB: 83581046582</w:t>
      </w:r>
    </w:p>
    <w:p w:rsidRDefault="00555620" w:rsidP="00C37497" w:rsidR="00555620">
      <w:pPr>
        <w:jc w:val="both"/>
      </w:pPr>
    </w:p>
    <w:p w:rsidRDefault="00555620" w:rsidP="00555620" w:rsidR="00F92FDB">
      <w:pPr>
        <w:ind w:firstLine="708"/>
        <w:jc w:val="both"/>
      </w:pPr>
      <w:r>
        <w:t>1</w:t>
      </w:r>
      <w:r w:rsidR="007D2BE7">
        <w:t>2</w:t>
      </w:r>
      <w:r>
        <w:t xml:space="preserve">. </w:t>
      </w:r>
      <w:r>
        <w:tab/>
      </w:r>
      <w:r w:rsidR="00F92FDB">
        <w:t>MLADEN POROPAT</w:t>
      </w:r>
      <w:r>
        <w:t>, vl. obrta</w:t>
      </w:r>
      <w:r w:rsidRPr="003163DC">
        <w:t xml:space="preserve"> </w:t>
      </w:r>
      <w:r>
        <w:t xml:space="preserve">POROPAT, </w:t>
      </w:r>
      <w:r w:rsidR="00F92FDB">
        <w:tab/>
        <w:t xml:space="preserve">      </w:t>
      </w:r>
      <w:r w:rsidR="00F92FDB" w:rsidRPr="003163DC">
        <w:t>2.250,00 kn</w:t>
      </w:r>
    </w:p>
    <w:p w:rsidRDefault="00F92FDB" w:rsidP="00F92FDB" w:rsidR="00555620">
      <w:pPr>
        <w:ind w:firstLine="708"/>
        <w:jc w:val="both"/>
      </w:pPr>
      <w:r>
        <w:t xml:space="preserve">           </w:t>
      </w:r>
      <w:r w:rsidR="00555620">
        <w:t>Nova Vas,</w:t>
      </w:r>
      <w:r>
        <w:t xml:space="preserve"> </w:t>
      </w:r>
      <w:r w:rsidR="00555620" w:rsidRPr="003163DC">
        <w:t>Levarija 15, OIB: 94875854623</w:t>
      </w:r>
    </w:p>
    <w:p w:rsidRDefault="00555620" w:rsidP="00555620" w:rsidR="00555620">
      <w:pPr>
        <w:ind w:firstLine="708"/>
        <w:jc w:val="both"/>
      </w:pPr>
    </w:p>
    <w:p w:rsidRDefault="007D2BE7" w:rsidP="00555620" w:rsidR="00555620">
      <w:pPr>
        <w:ind w:firstLine="708"/>
        <w:jc w:val="both"/>
      </w:pPr>
      <w:r>
        <w:t>13</w:t>
      </w:r>
      <w:r w:rsidR="00555620">
        <w:t xml:space="preserve">. </w:t>
      </w:r>
      <w:r w:rsidR="00555620">
        <w:tab/>
      </w:r>
      <w:r w:rsidR="00555620" w:rsidRPr="003163DC">
        <w:t xml:space="preserve">PRVOMAJSKA ZAGREB d.o.o., </w:t>
      </w:r>
      <w:r w:rsidR="00555620">
        <w:t>Vukovina,</w:t>
      </w:r>
      <w:r w:rsidR="00555620">
        <w:tab/>
        <w:t xml:space="preserve">      </w:t>
      </w:r>
      <w:r w:rsidR="00555620" w:rsidRPr="003163DC">
        <w:t>7.473,11 kn</w:t>
      </w:r>
    </w:p>
    <w:p w:rsidRDefault="00555620" w:rsidP="00555620" w:rsidR="00555620">
      <w:pPr>
        <w:ind w:firstLine="708" w:left="708"/>
        <w:jc w:val="both"/>
      </w:pPr>
      <w:r w:rsidRPr="003163DC">
        <w:t>Pančićeva 79, OIB: 58937342416</w:t>
      </w:r>
    </w:p>
    <w:p w:rsidRDefault="00555620" w:rsidP="00555620" w:rsidR="00555620">
      <w:pPr>
        <w:ind w:firstLine="708" w:left="708"/>
        <w:jc w:val="both"/>
      </w:pPr>
    </w:p>
    <w:p w:rsidRDefault="007D2BE7" w:rsidP="00555620" w:rsidR="004619B6">
      <w:pPr>
        <w:ind w:firstLine="708"/>
        <w:jc w:val="both"/>
      </w:pPr>
      <w:r>
        <w:t>14</w:t>
      </w:r>
      <w:r w:rsidR="00555620">
        <w:t>.</w:t>
      </w:r>
      <w:r w:rsidR="00555620">
        <w:tab/>
      </w:r>
      <w:r w:rsidR="004619B6" w:rsidRPr="003163DC">
        <w:t xml:space="preserve">RENATO P.P. d.o.o., </w:t>
      </w:r>
      <w:r w:rsidR="004619B6">
        <w:t>Zagreb,</w:t>
      </w:r>
      <w:r w:rsidR="004619B6">
        <w:tab/>
      </w:r>
      <w:r w:rsidR="004619B6">
        <w:tab/>
        <w:t xml:space="preserve">                 </w:t>
      </w:r>
      <w:r w:rsidR="004619B6" w:rsidRPr="003163DC">
        <w:t>1.900,00 kn</w:t>
      </w:r>
    </w:p>
    <w:p w:rsidRDefault="004619B6" w:rsidP="004619B6" w:rsidR="00555620">
      <w:pPr>
        <w:ind w:firstLine="708" w:left="708"/>
        <w:jc w:val="both"/>
      </w:pPr>
      <w:r w:rsidRPr="003163DC">
        <w:t>Zeleni Trg 2, OIB: 97414306170</w:t>
      </w:r>
    </w:p>
    <w:p w:rsidRDefault="00555620" w:rsidP="00555620" w:rsidR="00555620">
      <w:pPr>
        <w:ind w:firstLine="708" w:left="708"/>
        <w:jc w:val="both"/>
      </w:pPr>
    </w:p>
    <w:p w:rsidRDefault="007D2BE7" w:rsidP="004619B6" w:rsidR="007D2BE7">
      <w:pPr>
        <w:ind w:hanging="705" w:left="1413"/>
        <w:jc w:val="both"/>
      </w:pPr>
      <w:r>
        <w:t>15</w:t>
      </w:r>
      <w:r w:rsidR="004619B6">
        <w:t xml:space="preserve">. </w:t>
      </w:r>
      <w:r w:rsidR="004619B6">
        <w:tab/>
      </w:r>
      <w:r w:rsidR="004619B6" w:rsidRPr="00A043D1">
        <w:t xml:space="preserve">REPUBLIKA HRVATSKA, MINISTARSTVO </w:t>
      </w:r>
      <w:r>
        <w:tab/>
        <w:t xml:space="preserve">  </w:t>
      </w:r>
      <w:r w:rsidRPr="00A043D1">
        <w:t>325.864,68 kn</w:t>
      </w:r>
    </w:p>
    <w:p w:rsidRDefault="007D2BE7" w:rsidP="004619B6" w:rsidR="007D2BE7">
      <w:pPr>
        <w:ind w:hanging="705" w:left="1413"/>
        <w:jc w:val="both"/>
      </w:pPr>
      <w:r>
        <w:t xml:space="preserve">           </w:t>
      </w:r>
      <w:r w:rsidR="004619B6" w:rsidRPr="00A043D1">
        <w:t xml:space="preserve">FINANCIJA, </w:t>
      </w:r>
      <w:r w:rsidRPr="00A043D1">
        <w:t xml:space="preserve">Zagreb, Katančićeva 5, </w:t>
      </w:r>
    </w:p>
    <w:p w:rsidRDefault="007D2BE7" w:rsidP="004619B6" w:rsidR="007D2BE7">
      <w:pPr>
        <w:ind w:hanging="705" w:left="1413"/>
        <w:jc w:val="both"/>
      </w:pPr>
      <w:r>
        <w:t xml:space="preserve">           </w:t>
      </w:r>
      <w:r w:rsidRPr="00A043D1">
        <w:t>OIB: 18683136487</w:t>
      </w:r>
    </w:p>
    <w:p w:rsidRDefault="004619B6" w:rsidP="004619B6" w:rsidR="004619B6" w:rsidRPr="003163DC">
      <w:pPr>
        <w:ind w:hanging="705" w:left="1413"/>
        <w:jc w:val="both"/>
      </w:pPr>
      <w:r>
        <w:tab/>
      </w:r>
      <w:r>
        <w:tab/>
      </w:r>
      <w:r>
        <w:tab/>
        <w:t xml:space="preserve">   </w:t>
      </w:r>
    </w:p>
    <w:p w:rsidRDefault="007D2BE7" w:rsidP="004619B6" w:rsidR="007D2BE7">
      <w:pPr>
        <w:ind w:hanging="705" w:left="1413"/>
      </w:pPr>
      <w:r>
        <w:t>16</w:t>
      </w:r>
      <w:r w:rsidR="004619B6">
        <w:t>.</w:t>
      </w:r>
      <w:r w:rsidR="004619B6">
        <w:tab/>
      </w:r>
      <w:r>
        <w:t>IVAN ROCE</w:t>
      </w:r>
      <w:r w:rsidR="004619B6" w:rsidRPr="0029057E">
        <w:t xml:space="preserve">, vl. obrta ROCE, obrt za obradu </w:t>
      </w:r>
      <w:r>
        <w:t xml:space="preserve">              </w:t>
      </w:r>
      <w:r w:rsidRPr="0029057E">
        <w:t>1.000,00 kn</w:t>
      </w:r>
    </w:p>
    <w:p w:rsidRDefault="007D2BE7" w:rsidP="007D2BE7" w:rsidR="007D2BE7">
      <w:pPr>
        <w:ind w:hanging="705" w:left="1413"/>
      </w:pPr>
      <w:r>
        <w:t xml:space="preserve">            </w:t>
      </w:r>
      <w:r w:rsidR="004619B6" w:rsidRPr="0029057E">
        <w:t>metala, Žminj,</w:t>
      </w:r>
      <w:r>
        <w:t xml:space="preserve"> </w:t>
      </w:r>
      <w:r w:rsidR="004619B6" w:rsidRPr="0029057E">
        <w:t xml:space="preserve">Pazinska cesta bb, </w:t>
      </w:r>
    </w:p>
    <w:p w:rsidRDefault="007D2BE7" w:rsidP="007D2BE7" w:rsidR="004619B6">
      <w:pPr>
        <w:ind w:hanging="705" w:left="1413"/>
      </w:pPr>
      <w:r>
        <w:t xml:space="preserve">            </w:t>
      </w:r>
      <w:r w:rsidR="004619B6" w:rsidRPr="0029057E">
        <w:t>OIB: 80179988870</w:t>
      </w:r>
      <w:r w:rsidR="004619B6">
        <w:tab/>
      </w:r>
      <w:r w:rsidR="004619B6">
        <w:tab/>
        <w:t xml:space="preserve">       </w:t>
      </w:r>
    </w:p>
    <w:p w:rsidRDefault="004619B6" w:rsidP="004619B6" w:rsidR="004619B6">
      <w:pPr>
        <w:ind w:hanging="705" w:left="1413"/>
      </w:pPr>
    </w:p>
    <w:p w:rsidRDefault="007D2BE7" w:rsidP="004619B6" w:rsidR="004619B6">
      <w:pPr>
        <w:jc w:val="both"/>
      </w:pPr>
      <w:r>
        <w:tab/>
        <w:t>17</w:t>
      </w:r>
      <w:r w:rsidR="004619B6">
        <w:t xml:space="preserve">. </w:t>
      </w:r>
      <w:r w:rsidR="004619B6">
        <w:tab/>
      </w:r>
      <w:r>
        <w:t>SIGA</w:t>
      </w:r>
      <w:r w:rsidR="004619B6" w:rsidRPr="003163DC">
        <w:t xml:space="preserve"> d.o.o., </w:t>
      </w:r>
      <w:r>
        <w:t xml:space="preserve">Slovenija, </w:t>
      </w:r>
      <w:r>
        <w:tab/>
      </w:r>
      <w:r>
        <w:tab/>
      </w:r>
      <w:r>
        <w:tab/>
      </w:r>
      <w:r>
        <w:tab/>
        <w:t xml:space="preserve">    </w:t>
      </w:r>
      <w:r w:rsidR="004619B6" w:rsidRPr="003163DC">
        <w:t>11.682,37 kn</w:t>
      </w:r>
    </w:p>
    <w:p w:rsidRDefault="004619B6" w:rsidP="004619B6" w:rsidR="00555620">
      <w:pPr>
        <w:ind w:firstLine="708" w:left="708"/>
        <w:jc w:val="both"/>
      </w:pPr>
      <w:r w:rsidRPr="003163DC">
        <w:t>Žabnica 73, OIB: SI 37684256</w:t>
      </w:r>
    </w:p>
    <w:p w:rsidRDefault="004619B6" w:rsidP="004619B6" w:rsidR="004619B6">
      <w:pPr>
        <w:jc w:val="both"/>
      </w:pPr>
    </w:p>
    <w:p w:rsidRDefault="007D2BE7" w:rsidP="004619B6" w:rsidR="004619B6">
      <w:pPr>
        <w:jc w:val="both"/>
      </w:pPr>
      <w:r>
        <w:tab/>
        <w:t>18</w:t>
      </w:r>
      <w:r w:rsidR="004619B6">
        <w:t xml:space="preserve">. </w:t>
      </w:r>
      <w:r w:rsidR="004619B6">
        <w:tab/>
      </w:r>
      <w:r w:rsidR="004619B6" w:rsidRPr="003163DC">
        <w:t xml:space="preserve">SINEL d.o.o., Labin, </w:t>
      </w:r>
      <w:r w:rsidR="004619B6">
        <w:tab/>
      </w:r>
      <w:r w:rsidR="004619B6">
        <w:tab/>
      </w:r>
      <w:r w:rsidR="004619B6">
        <w:tab/>
      </w:r>
      <w:r w:rsidR="004619B6">
        <w:tab/>
        <w:t xml:space="preserve">   </w:t>
      </w:r>
      <w:r w:rsidR="004619B6">
        <w:tab/>
        <w:t xml:space="preserve">     </w:t>
      </w:r>
      <w:r w:rsidR="004619B6" w:rsidRPr="003163DC">
        <w:t>18.750,00 kn</w:t>
      </w:r>
      <w:r w:rsidR="004619B6">
        <w:t xml:space="preserve"> </w:t>
      </w:r>
    </w:p>
    <w:p w:rsidRDefault="004619B6" w:rsidP="004619B6" w:rsidR="004619B6">
      <w:pPr>
        <w:ind w:firstLine="708" w:left="708"/>
        <w:jc w:val="both"/>
      </w:pPr>
      <w:r w:rsidRPr="003163DC">
        <w:t>Rudarska 3, OIB: 05584747711</w:t>
      </w:r>
    </w:p>
    <w:p w:rsidRDefault="004619B6" w:rsidP="004619B6" w:rsidR="004619B6">
      <w:pPr>
        <w:jc w:val="both"/>
      </w:pPr>
    </w:p>
    <w:p w:rsidRDefault="007D2BE7" w:rsidP="004619B6" w:rsidR="004619B6">
      <w:pPr>
        <w:jc w:val="both"/>
      </w:pPr>
      <w:r>
        <w:tab/>
        <w:t>19</w:t>
      </w:r>
      <w:r w:rsidR="004619B6">
        <w:t xml:space="preserve">. </w:t>
      </w:r>
      <w:r w:rsidR="004619B6">
        <w:tab/>
      </w:r>
      <w:r w:rsidR="004619B6" w:rsidRPr="003163DC">
        <w:t>STRATUS SUSTAVI d.o.o., Labin,</w:t>
      </w:r>
      <w:r w:rsidR="004619B6">
        <w:tab/>
      </w:r>
      <w:r w:rsidR="004619B6">
        <w:tab/>
      </w:r>
      <w:r w:rsidR="004619B6">
        <w:tab/>
        <w:t xml:space="preserve">         </w:t>
      </w:r>
      <w:r w:rsidR="004619B6" w:rsidRPr="003163DC">
        <w:t>200,00 kn</w:t>
      </w:r>
    </w:p>
    <w:p w:rsidRDefault="004619B6" w:rsidP="004619B6" w:rsidR="004619B6">
      <w:pPr>
        <w:ind w:firstLine="708" w:left="708"/>
        <w:jc w:val="both"/>
      </w:pPr>
      <w:r w:rsidRPr="003163DC">
        <w:t>Marcilnica /33, OIB: 22160556783</w:t>
      </w:r>
    </w:p>
    <w:p w:rsidRDefault="00AE2713" w:rsidP="00AE2713" w:rsidR="00AE2713">
      <w:pPr>
        <w:jc w:val="both"/>
      </w:pPr>
    </w:p>
    <w:p w:rsidRDefault="007D2BE7" w:rsidP="00AE2713" w:rsidR="00AE2713">
      <w:pPr>
        <w:jc w:val="both"/>
      </w:pPr>
      <w:r>
        <w:tab/>
        <w:t>20</w:t>
      </w:r>
      <w:r w:rsidR="00AE2713">
        <w:t xml:space="preserve">.  </w:t>
      </w:r>
      <w:r w:rsidR="00AE2713">
        <w:tab/>
      </w:r>
      <w:r w:rsidR="00AE2713" w:rsidRPr="003163DC">
        <w:t xml:space="preserve">STROJGRAD d.o.o., </w:t>
      </w:r>
      <w:r w:rsidR="00AE2713">
        <w:t>Slovenija,</w:t>
      </w:r>
      <w:r w:rsidR="00AE2713">
        <w:tab/>
      </w:r>
      <w:r w:rsidR="00AE2713">
        <w:tab/>
      </w:r>
      <w:r w:rsidR="00AE2713">
        <w:tab/>
        <w:t xml:space="preserve">    </w:t>
      </w:r>
      <w:r w:rsidR="00AE2713" w:rsidRPr="003163DC">
        <w:t>22.582,68 kn</w:t>
      </w:r>
    </w:p>
    <w:p w:rsidRDefault="00AE2713" w:rsidP="00AE2713" w:rsidR="00AE2713">
      <w:pPr>
        <w:ind w:firstLine="708" w:left="708"/>
        <w:jc w:val="both"/>
      </w:pPr>
      <w:r w:rsidRPr="003163DC">
        <w:t>Lobodova ulica 7, OIB: SI25086952</w:t>
      </w:r>
    </w:p>
    <w:p w:rsidRDefault="00AE2713" w:rsidP="00AE2713" w:rsidR="00AE2713">
      <w:pPr>
        <w:jc w:val="both"/>
      </w:pPr>
    </w:p>
    <w:p w:rsidRDefault="007D2BE7" w:rsidP="00AE2713" w:rsidR="00AE2713">
      <w:pPr>
        <w:jc w:val="both"/>
      </w:pPr>
      <w:r>
        <w:tab/>
        <w:t>21</w:t>
      </w:r>
      <w:r w:rsidR="00AE2713">
        <w:t xml:space="preserve">. </w:t>
      </w:r>
      <w:r w:rsidR="00AE2713">
        <w:tab/>
      </w:r>
      <w:r w:rsidR="00AE2713" w:rsidRPr="003163DC">
        <w:t xml:space="preserve">STROJOPROMET-ZAGREB d.o.o., </w:t>
      </w:r>
      <w:r w:rsidR="00AE2713">
        <w:t>Šenkovec,</w:t>
      </w:r>
      <w:r w:rsidR="00AE2713">
        <w:tab/>
        <w:t xml:space="preserve">        </w:t>
      </w:r>
      <w:r w:rsidR="00AE2713" w:rsidRPr="003163DC">
        <w:t>212,95 kn</w:t>
      </w:r>
    </w:p>
    <w:p w:rsidRDefault="00AE2713" w:rsidP="00AE2713" w:rsidR="00AE2713">
      <w:pPr>
        <w:ind w:firstLine="708" w:left="708"/>
        <w:jc w:val="both"/>
      </w:pPr>
      <w:r w:rsidRPr="003163DC">
        <w:t>Zagrebačka 6, OIB: 97994010225</w:t>
      </w:r>
    </w:p>
    <w:p w:rsidRDefault="00AE2713" w:rsidP="00AE2713" w:rsidR="00AE2713">
      <w:pPr>
        <w:jc w:val="both"/>
      </w:pPr>
    </w:p>
    <w:p w:rsidRDefault="007D2BE7" w:rsidP="00AE2713" w:rsidR="00AE2713">
      <w:pPr>
        <w:jc w:val="both"/>
      </w:pPr>
      <w:r>
        <w:tab/>
        <w:t>22</w:t>
      </w:r>
      <w:r w:rsidR="00AE2713">
        <w:t>.</w:t>
      </w:r>
      <w:r w:rsidR="00AE2713">
        <w:tab/>
      </w:r>
      <w:r w:rsidR="00AE2713" w:rsidRPr="003163DC">
        <w:t xml:space="preserve">TVORNICA PLINSKIH TURBINA d.o.o., </w:t>
      </w:r>
      <w:r w:rsidR="00AE2713">
        <w:t xml:space="preserve">Karlovac,  </w:t>
      </w:r>
      <w:r w:rsidR="00AE2713" w:rsidRPr="003163DC">
        <w:t>1.975,63 kn</w:t>
      </w:r>
    </w:p>
    <w:p w:rsidRDefault="00AE2713" w:rsidP="00AE2713" w:rsidR="00AE2713">
      <w:pPr>
        <w:ind w:firstLine="708" w:left="708"/>
        <w:jc w:val="both"/>
      </w:pPr>
      <w:r w:rsidRPr="003163DC">
        <w:t>Mala Švarča 155, OIB: 01294344842</w:t>
      </w:r>
    </w:p>
    <w:p w:rsidRDefault="00AE2713" w:rsidP="00AE2713" w:rsidR="00AE2713">
      <w:pPr>
        <w:jc w:val="both"/>
      </w:pPr>
    </w:p>
    <w:p w:rsidRDefault="007D2BE7" w:rsidP="00AE2713" w:rsidR="00303D93">
      <w:pPr>
        <w:ind w:firstLine="708"/>
        <w:jc w:val="both"/>
      </w:pPr>
      <w:r>
        <w:t>23</w:t>
      </w:r>
      <w:r w:rsidR="00AE2713">
        <w:t>.</w:t>
      </w:r>
      <w:r w:rsidR="00AE2713">
        <w:tab/>
      </w:r>
      <w:r w:rsidR="00303D93">
        <w:t>MILJENKO VINSKI</w:t>
      </w:r>
      <w:r w:rsidR="00AE2713" w:rsidRPr="0029057E">
        <w:t xml:space="preserve">, vl. obrta </w:t>
      </w:r>
      <w:r w:rsidR="00303D93">
        <w:tab/>
      </w:r>
      <w:r w:rsidR="00303D93">
        <w:tab/>
      </w:r>
      <w:r w:rsidR="00303D93">
        <w:tab/>
        <w:t xml:space="preserve">      </w:t>
      </w:r>
      <w:r w:rsidR="00303D93" w:rsidRPr="0029057E">
        <w:t>5.058,14 kn</w:t>
      </w:r>
    </w:p>
    <w:p w:rsidRDefault="00303D93" w:rsidP="00AE2713" w:rsidR="00AE2713">
      <w:pPr>
        <w:ind w:firstLine="708"/>
        <w:jc w:val="both"/>
      </w:pPr>
      <w:r>
        <w:t xml:space="preserve">           </w:t>
      </w:r>
      <w:r w:rsidR="00AE2713" w:rsidRPr="0029057E">
        <w:t>VINSKI JURAJ – Alati za obradu drva, Karlovac,</w:t>
      </w:r>
    </w:p>
    <w:p w:rsidRDefault="00AE2713" w:rsidP="00AE2713" w:rsidR="00AE2713">
      <w:pPr>
        <w:ind w:firstLine="708" w:left="708"/>
        <w:jc w:val="both"/>
      </w:pPr>
      <w:r>
        <w:t>B</w:t>
      </w:r>
      <w:r w:rsidRPr="0029057E">
        <w:t>anija 155, OIB: 27310759629</w:t>
      </w:r>
      <w:r>
        <w:tab/>
      </w:r>
      <w:r>
        <w:tab/>
      </w:r>
      <w:r>
        <w:tab/>
        <w:t xml:space="preserve">      </w:t>
      </w:r>
    </w:p>
    <w:p w:rsidRDefault="00AE2713" w:rsidP="00AE2713" w:rsidR="00AE2713">
      <w:pPr>
        <w:jc w:val="both"/>
      </w:pPr>
    </w:p>
    <w:p w:rsidRDefault="007D2BE7" w:rsidP="00AE2713" w:rsidR="00AE2713">
      <w:pPr>
        <w:jc w:val="both"/>
      </w:pPr>
      <w:r>
        <w:tab/>
        <w:t>24</w:t>
      </w:r>
      <w:r w:rsidR="00AE2713">
        <w:t xml:space="preserve">. </w:t>
      </w:r>
      <w:r w:rsidR="00AE2713">
        <w:tab/>
      </w:r>
      <w:r w:rsidR="00AE2713" w:rsidRPr="003163DC">
        <w:t xml:space="preserve">VIPnet d.o.o., </w:t>
      </w:r>
      <w:r w:rsidR="00AE2713">
        <w:t>Pula,</w:t>
      </w:r>
      <w:r w:rsidR="00AE2713">
        <w:tab/>
      </w:r>
      <w:r w:rsidR="00AE2713">
        <w:tab/>
      </w:r>
      <w:r w:rsidR="00AE2713">
        <w:tab/>
      </w:r>
      <w:r w:rsidR="00AE2713">
        <w:tab/>
        <w:t xml:space="preserve">                 </w:t>
      </w:r>
      <w:r w:rsidR="00AE2713" w:rsidRPr="003163DC">
        <w:t>3.068,30 kn</w:t>
      </w:r>
    </w:p>
    <w:p w:rsidRDefault="00AE2713" w:rsidP="00AE2713" w:rsidR="00AE2713">
      <w:pPr>
        <w:ind w:firstLine="708" w:left="708"/>
        <w:jc w:val="both"/>
      </w:pPr>
      <w:r w:rsidRPr="003163DC">
        <w:t>Istarska 2, OIB: 29524210204</w:t>
      </w:r>
    </w:p>
    <w:p w:rsidRDefault="00AE2713" w:rsidP="00AE2713" w:rsidR="00AE2713">
      <w:pPr>
        <w:jc w:val="both"/>
      </w:pPr>
    </w:p>
    <w:p w:rsidRDefault="007D2BE7" w:rsidP="00AE2713" w:rsidR="00AE2713">
      <w:pPr>
        <w:jc w:val="both"/>
      </w:pPr>
      <w:r>
        <w:tab/>
        <w:t>25</w:t>
      </w:r>
      <w:r w:rsidR="00AE2713">
        <w:t xml:space="preserve">. </w:t>
      </w:r>
      <w:r w:rsidR="00AE2713">
        <w:tab/>
      </w:r>
      <w:r w:rsidR="00AE2713" w:rsidRPr="003163DC">
        <w:t>ZAGREBAČKI HOLDING d.o.o.,</w:t>
      </w:r>
      <w:r w:rsidR="00AE2713">
        <w:t xml:space="preserve"> Zagreb,</w:t>
      </w:r>
      <w:r w:rsidR="00AE2713">
        <w:tab/>
      </w:r>
      <w:r w:rsidR="00AE2713">
        <w:tab/>
        <w:t xml:space="preserve">    88.373,26</w:t>
      </w:r>
      <w:r w:rsidR="00AE2713" w:rsidRPr="003163DC">
        <w:t xml:space="preserve"> kn</w:t>
      </w:r>
    </w:p>
    <w:p w:rsidRDefault="00AE2713" w:rsidP="00AE2713" w:rsidR="00AE2713">
      <w:pPr>
        <w:ind w:firstLine="708" w:left="708"/>
        <w:jc w:val="both"/>
      </w:pPr>
      <w:r w:rsidRPr="003163DC">
        <w:t>Avenija Dubrovnik 15, OIB: 85584865987</w:t>
      </w:r>
    </w:p>
    <w:p w:rsidRDefault="00AE2713" w:rsidP="00AE2713" w:rsidR="00AE2713" w:rsidRPr="00C37497">
      <w:pPr>
        <w:jc w:val="both"/>
      </w:pPr>
    </w:p>
    <w:p w:rsidRDefault="00785E9B" w:rsidP="00C37497" w:rsidR="00C37497" w:rsidRPr="00C37497">
      <w:pPr>
        <w:ind w:left="360"/>
        <w:jc w:val="both"/>
      </w:pPr>
      <w:r>
        <w:tab/>
        <w:t>II.</w:t>
      </w:r>
      <w:r>
        <w:tab/>
      </w:r>
      <w:r w:rsidR="001F4AD6">
        <w:t>Osporene su tražbine slijedećih</w:t>
      </w:r>
      <w:r w:rsidR="00C37497" w:rsidRPr="00C37497">
        <w:t xml:space="preserve"> vjerovnika:</w:t>
      </w:r>
    </w:p>
    <w:p w:rsidRDefault="00C37497" w:rsidP="00C37497" w:rsidR="00C37497" w:rsidRPr="00C37497">
      <w:pPr>
        <w:ind w:left="360"/>
        <w:jc w:val="both"/>
      </w:pPr>
    </w:p>
    <w:p w:rsidRDefault="00EE68F8" w:rsidP="00EE68F8" w:rsidR="00C37497" w:rsidRPr="00C37497">
      <w:pPr>
        <w:jc w:val="both"/>
      </w:pPr>
      <w:r>
        <w:tab/>
        <w:t>1</w:t>
      </w:r>
      <w:r w:rsidR="00C37497" w:rsidRPr="00C37497">
        <w:t xml:space="preserve">. </w:t>
      </w:r>
      <w:r>
        <w:t>Dužnik je</w:t>
      </w:r>
      <w:r w:rsidR="00C37497" w:rsidRPr="00C37497">
        <w:t xml:space="preserve"> osporio tražbinu vjerovnika </w:t>
      </w:r>
      <w:r w:rsidRPr="003163DC">
        <w:t>MOND COMMERCE d.o.o., Labin,</w:t>
      </w:r>
      <w:r>
        <w:t xml:space="preserve"> </w:t>
      </w:r>
      <w:r w:rsidRPr="003163DC">
        <w:t>Presika 121, OIB: 32308289749</w:t>
      </w:r>
      <w:r w:rsidR="00C37497" w:rsidRPr="00C37497">
        <w:t xml:space="preserve">, u iznosu od </w:t>
      </w:r>
      <w:r w:rsidRPr="003163DC">
        <w:t>8.013,21 kn</w:t>
      </w:r>
      <w:r>
        <w:t>, jer da je tražbina podmirena u cijelosti</w:t>
      </w:r>
      <w:r w:rsidR="00C37497" w:rsidRPr="00C37497">
        <w:t xml:space="preserve">. </w:t>
      </w:r>
    </w:p>
    <w:p w:rsidRDefault="00EE68F8" w:rsidP="00C37497" w:rsidR="00C37497">
      <w:pPr>
        <w:ind w:firstLine="720"/>
        <w:jc w:val="both"/>
      </w:pPr>
      <w:r>
        <w:t>V</w:t>
      </w:r>
      <w:r w:rsidR="00C37497" w:rsidRPr="00C37497">
        <w:t xml:space="preserve">jerovnik </w:t>
      </w:r>
      <w:r w:rsidRPr="003163DC">
        <w:t>MOND COMMERCE d.o.o., Labin,</w:t>
      </w:r>
      <w:r>
        <w:t xml:space="preserve"> </w:t>
      </w:r>
      <w:r w:rsidRPr="003163DC">
        <w:t>Presika 121, OIB: 32308289749</w:t>
      </w:r>
      <w:r>
        <w:t>,</w:t>
      </w:r>
      <w:r w:rsidR="00C37497" w:rsidRPr="00C37497">
        <w:t xml:space="preserve"> upućuje se na pokretanje parnice radi utvrđivanja osporene tražbine u iznosu od </w:t>
      </w:r>
      <w:r>
        <w:t>8.013,21</w:t>
      </w:r>
      <w:r w:rsidR="00C37497" w:rsidRPr="00C37497">
        <w:t xml:space="preserve"> kn u roku od osam dana od dana dostave ovog rješenja, inače će se smatrati da je odustao od prava na vođenje parnice.</w:t>
      </w:r>
    </w:p>
    <w:p w:rsidRDefault="00EE68F8" w:rsidP="00C37497" w:rsidR="00EE68F8">
      <w:pPr>
        <w:ind w:firstLine="720"/>
        <w:jc w:val="both"/>
      </w:pPr>
    </w:p>
    <w:p w:rsidRDefault="00EE68F8" w:rsidP="00EE68F8" w:rsidR="00EE68F8" w:rsidRPr="00C37497">
      <w:pPr>
        <w:jc w:val="both"/>
      </w:pPr>
      <w:r>
        <w:tab/>
        <w:t>2</w:t>
      </w:r>
      <w:r w:rsidRPr="00C37497">
        <w:t xml:space="preserve">. </w:t>
      </w:r>
      <w:r>
        <w:t>Dužnik je</w:t>
      </w:r>
      <w:r w:rsidRPr="00C37497">
        <w:t xml:space="preserve"> osporio tražbinu vjerovnika </w:t>
      </w:r>
      <w:r>
        <w:t>RENDULIČ</w:t>
      </w:r>
      <w:r w:rsidRPr="003163DC">
        <w:t xml:space="preserve"> d.o.o., </w:t>
      </w:r>
      <w:r>
        <w:t xml:space="preserve">Slovenija, </w:t>
      </w:r>
      <w:r w:rsidRPr="003163DC">
        <w:t>Zg. Duplje 73, OIB: SI39526909</w:t>
      </w:r>
      <w:r w:rsidRPr="00C37497">
        <w:t>, u iznosu od</w:t>
      </w:r>
      <w:r>
        <w:t xml:space="preserve"> </w:t>
      </w:r>
      <w:r w:rsidRPr="003163DC">
        <w:t>3.101,09 kn</w:t>
      </w:r>
      <w:r>
        <w:t>, jer da je tražbina podmirena u cijelosti</w:t>
      </w:r>
      <w:r w:rsidRPr="00C37497">
        <w:t xml:space="preserve">. </w:t>
      </w:r>
    </w:p>
    <w:p w:rsidRDefault="00EE68F8" w:rsidP="00EE68F8" w:rsidR="00EE68F8">
      <w:pPr>
        <w:ind w:firstLine="720"/>
        <w:jc w:val="both"/>
      </w:pPr>
      <w:r>
        <w:t>V</w:t>
      </w:r>
      <w:r w:rsidRPr="00C37497">
        <w:t xml:space="preserve">jerovnik </w:t>
      </w:r>
      <w:r>
        <w:t>RENDULIČ</w:t>
      </w:r>
      <w:r w:rsidRPr="003163DC">
        <w:t xml:space="preserve"> d.o.o., </w:t>
      </w:r>
      <w:r>
        <w:t xml:space="preserve">Slovenija, </w:t>
      </w:r>
      <w:r w:rsidRPr="003163DC">
        <w:t>Zg. Duplje 73, OIB: SI39526909</w:t>
      </w:r>
      <w:r>
        <w:t>,</w:t>
      </w:r>
      <w:r w:rsidRPr="00C37497">
        <w:t xml:space="preserve"> upućuje se na pokretanje parnice radi utvrđivanja osporene tražbine u iznosu od </w:t>
      </w:r>
      <w:r>
        <w:t>3.101,09</w:t>
      </w:r>
      <w:r w:rsidRPr="00C37497">
        <w:t xml:space="preserve"> kn u roku od osam dana od dana dostave ovog rješenja, inače će se smatrati da je odustao od prava na vođenje parnice.</w:t>
      </w:r>
    </w:p>
    <w:p w:rsidRDefault="00EE68F8" w:rsidP="00EE68F8" w:rsidR="00EE68F8">
      <w:pPr>
        <w:ind w:firstLine="720"/>
        <w:jc w:val="both"/>
      </w:pPr>
    </w:p>
    <w:p w:rsidRDefault="00EE68F8" w:rsidP="00EE68F8" w:rsidR="00EE68F8" w:rsidRPr="00C37497">
      <w:pPr>
        <w:jc w:val="both"/>
      </w:pPr>
      <w:r>
        <w:tab/>
        <w:t>3</w:t>
      </w:r>
      <w:r w:rsidRPr="00C37497">
        <w:t xml:space="preserve">. </w:t>
      </w:r>
      <w:r>
        <w:t>Dužnik je</w:t>
      </w:r>
      <w:r w:rsidRPr="00C37497">
        <w:t xml:space="preserve"> osporio tražbinu vjerovnika </w:t>
      </w:r>
      <w:r>
        <w:t>SIEMENS</w:t>
      </w:r>
      <w:r w:rsidRPr="003163DC">
        <w:t xml:space="preserve"> d.d., </w:t>
      </w:r>
      <w:r>
        <w:t xml:space="preserve">Zagreb, </w:t>
      </w:r>
      <w:r w:rsidRPr="003163DC">
        <w:t>Heinzelova 70a, OIB: 12673471493</w:t>
      </w:r>
      <w:r w:rsidRPr="00C37497">
        <w:t>, u iznosu od</w:t>
      </w:r>
      <w:r>
        <w:t xml:space="preserve"> </w:t>
      </w:r>
      <w:r w:rsidRPr="003163DC">
        <w:t>3.403,68 kn</w:t>
      </w:r>
      <w:r>
        <w:t>, jer da je tražbina podmirena u cijelosti</w:t>
      </w:r>
      <w:r w:rsidRPr="00C37497">
        <w:t xml:space="preserve">. </w:t>
      </w:r>
    </w:p>
    <w:p w:rsidRDefault="00EE68F8" w:rsidP="00EE68F8" w:rsidR="00EE68F8">
      <w:pPr>
        <w:ind w:firstLine="720"/>
        <w:jc w:val="both"/>
      </w:pPr>
      <w:r>
        <w:t>V</w:t>
      </w:r>
      <w:r w:rsidRPr="00C37497">
        <w:t xml:space="preserve">jerovnik </w:t>
      </w:r>
      <w:r>
        <w:t>SIEMENS</w:t>
      </w:r>
      <w:r w:rsidRPr="003163DC">
        <w:t xml:space="preserve"> d.d., </w:t>
      </w:r>
      <w:r>
        <w:t xml:space="preserve">Zagreb, </w:t>
      </w:r>
      <w:r w:rsidRPr="003163DC">
        <w:t>Heinzelova 70a, OIB: 12673471493</w:t>
      </w:r>
      <w:r>
        <w:t>,</w:t>
      </w:r>
      <w:r w:rsidRPr="00C37497">
        <w:t xml:space="preserve"> upućuje se na pokretanje parnice radi utvrđivanja osporene tražbine u iznosu od </w:t>
      </w:r>
      <w:r w:rsidRPr="003163DC">
        <w:t>3.403,68</w:t>
      </w:r>
      <w:r w:rsidRPr="00C37497">
        <w:t xml:space="preserve"> kn u roku od osam dana od dana dostave ovog rješenja, inače će se smatrati da je odustao od prava na vođenje parnice.</w:t>
      </w:r>
    </w:p>
    <w:p w:rsidRDefault="00EE68F8" w:rsidP="00EE68F8" w:rsidR="00EE68F8">
      <w:pPr>
        <w:ind w:firstLine="720"/>
        <w:jc w:val="both"/>
      </w:pPr>
    </w:p>
    <w:p w:rsidRDefault="00EE68F8" w:rsidP="00EE68F8" w:rsidR="00EE68F8" w:rsidRPr="00C37497">
      <w:pPr>
        <w:jc w:val="both"/>
      </w:pPr>
      <w:r>
        <w:tab/>
        <w:t>4</w:t>
      </w:r>
      <w:r w:rsidRPr="00C37497">
        <w:t xml:space="preserve">. </w:t>
      </w:r>
      <w:r>
        <w:t>Povjerenik i dužnik su osporili</w:t>
      </w:r>
      <w:r w:rsidRPr="00C37497">
        <w:t xml:space="preserve"> tražbinu vjerovnika </w:t>
      </w:r>
      <w:r w:rsidRPr="00230806">
        <w:t xml:space="preserve">TERRA ULUSLARARASI TASIMACIILIK VE DIS TIC.LTD.STI., Turska, Cevizlik Mevkii – Hurriyet mah. Eski Catalca Yolu Uzeri No: 12734537, Buyukcekmece, </w:t>
      </w:r>
      <w:r w:rsidRPr="0029057E">
        <w:t>OIB: nema</w:t>
      </w:r>
      <w:r>
        <w:t>,</w:t>
      </w:r>
      <w:r w:rsidRPr="00C37497">
        <w:t xml:space="preserve"> u iznosu od</w:t>
      </w:r>
      <w:r>
        <w:t xml:space="preserve"> </w:t>
      </w:r>
      <w:r w:rsidRPr="0029057E">
        <w:t>51.652,01 kn</w:t>
      </w:r>
      <w:r>
        <w:t>, jer da iz nepravomoćne presude ovoga suda posl.br. P-2530/12 proizlazi da tražbina ovog vjerovnika ne postoji.</w:t>
      </w:r>
    </w:p>
    <w:p w:rsidRDefault="00EE68F8" w:rsidP="00EE68F8" w:rsidR="00EE68F8" w:rsidRPr="00C37497">
      <w:pPr>
        <w:ind w:firstLine="720"/>
        <w:jc w:val="both"/>
      </w:pPr>
      <w:r>
        <w:t>V</w:t>
      </w:r>
      <w:r w:rsidRPr="00C37497">
        <w:t xml:space="preserve">jerovnik </w:t>
      </w:r>
      <w:r w:rsidRPr="00230806">
        <w:t xml:space="preserve">TERRA ULUSLARARASI TASIMACIILIK VE DIS TIC.LTD.STI., Turska, Cevizlik Mevkii – Hurriyet mah. Eski Catalca Yolu Uzeri No: 12734537, Buyukcekmece, </w:t>
      </w:r>
      <w:r w:rsidRPr="0029057E">
        <w:t>OIB: nema</w:t>
      </w:r>
      <w:r>
        <w:t>,</w:t>
      </w:r>
      <w:r w:rsidRPr="00C37497">
        <w:t xml:space="preserve"> upućuje se </w:t>
      </w:r>
      <w:r>
        <w:t xml:space="preserve">predložiti nastavak </w:t>
      </w:r>
      <w:r w:rsidRPr="00C37497">
        <w:t xml:space="preserve">parnice radi utvrđivanja osporene tražbine u iznosu od </w:t>
      </w:r>
      <w:r w:rsidRPr="0029057E">
        <w:t>51.652,01</w:t>
      </w:r>
      <w:r w:rsidRPr="00C37497">
        <w:t xml:space="preserve"> kn u roku od osam dana od dana dostave ovog rješenja, inače će se smatrati da je odustao od prava na vođenje parnice.</w:t>
      </w:r>
    </w:p>
    <w:p w:rsidRDefault="00C37497" w:rsidP="00C37497" w:rsidR="00C37497" w:rsidRPr="00C37497">
      <w:pPr>
        <w:ind w:firstLine="720"/>
        <w:jc w:val="both"/>
        <w:rPr>
          <w:color w:val="FF0000"/>
        </w:rPr>
      </w:pPr>
    </w:p>
    <w:p w:rsidRDefault="00C37497" w:rsidP="00C37497" w:rsidR="00C37497" w:rsidRPr="00C37497">
      <w:pPr>
        <w:ind w:left="360"/>
        <w:jc w:val="center"/>
      </w:pPr>
      <w:r w:rsidRPr="00C37497">
        <w:t>Obrazloženje</w:t>
      </w:r>
    </w:p>
    <w:p w:rsidRDefault="00C37497" w:rsidP="00C37497" w:rsidR="00C37497" w:rsidRPr="00C37497">
      <w:pPr>
        <w:ind w:left="360"/>
        <w:jc w:val="both"/>
      </w:pPr>
    </w:p>
    <w:p w:rsidRDefault="00C37497" w:rsidP="00C37497" w:rsidR="00C835B6">
      <w:pPr>
        <w:ind w:firstLine="708"/>
        <w:jc w:val="both"/>
      </w:pPr>
      <w:r w:rsidRPr="00C37497">
        <w:t xml:space="preserve">Na </w:t>
      </w:r>
      <w:r w:rsidR="001F4AD6">
        <w:t>ispitnom ročištu dana 14</w:t>
      </w:r>
      <w:r w:rsidRPr="00C37497">
        <w:t xml:space="preserve">. </w:t>
      </w:r>
      <w:r w:rsidR="001F4AD6">
        <w:t>lipnja 2016</w:t>
      </w:r>
      <w:r w:rsidRPr="00C37497">
        <w:t>. ispitane su prijave tražbina</w:t>
      </w:r>
      <w:r w:rsidR="001F4AD6">
        <w:t>, te je sukladno odredbi čl. 50. st. 1. i 2. Stečajnog zakona (NN 71/15, dalje: SZ), na temelju tablice ispitanih tražbina, doneseno rješenje o utvrđenim i osporenim tražbinama, uz naznaku razloga osporavanja.</w:t>
      </w:r>
    </w:p>
    <w:p w:rsidRDefault="00C835B6" w:rsidP="00C835B6" w:rsidR="00C835B6">
      <w:pPr>
        <w:jc w:val="both"/>
      </w:pPr>
      <w:r>
        <w:tab/>
        <w:t>Dužnik je</w:t>
      </w:r>
      <w:r w:rsidRPr="00C37497">
        <w:t xml:space="preserve"> osporio tražbinu vjerovnika </w:t>
      </w:r>
      <w:r w:rsidRPr="003163DC">
        <w:t>MOND COMMERCE d.o.o., Labin,</w:t>
      </w:r>
      <w:r>
        <w:t xml:space="preserve"> </w:t>
      </w:r>
      <w:r w:rsidRPr="003163DC">
        <w:t>Presika 121, OIB: 32308289749</w:t>
      </w:r>
      <w:r w:rsidRPr="00C37497">
        <w:t xml:space="preserve">, u iznosu od </w:t>
      </w:r>
      <w:r w:rsidRPr="003163DC">
        <w:t>8.013,21 kn</w:t>
      </w:r>
      <w:r>
        <w:t>, jer da je tražbina podmirena u cijelosti</w:t>
      </w:r>
      <w:r w:rsidRPr="00C37497">
        <w:t xml:space="preserve">. </w:t>
      </w:r>
    </w:p>
    <w:p w:rsidRDefault="0061465F" w:rsidP="00C835B6" w:rsidR="0061465F">
      <w:pPr>
        <w:jc w:val="both"/>
      </w:pPr>
      <w:r>
        <w:tab/>
        <w:t>U spis je zaprimljen preslik izjave vjerovnika od 14.6.2016. da nema potraživanja prema dužniku jer su u potpunosti podmirena kompenzacijom.</w:t>
      </w:r>
    </w:p>
    <w:p w:rsidRDefault="0061465F" w:rsidP="0061465F" w:rsidR="00C835B6">
      <w:pPr>
        <w:jc w:val="both"/>
      </w:pPr>
      <w:r>
        <w:tab/>
        <w:t xml:space="preserve">Kako vjerovnik nije izričito povukao prijavu tražbine, upućen je </w:t>
      </w:r>
      <w:r w:rsidR="00C835B6" w:rsidRPr="00C37497">
        <w:t xml:space="preserve">na pokretanje parnice radi utvrđivanja osporene tražbine u iznosu od </w:t>
      </w:r>
      <w:r w:rsidR="00C835B6">
        <w:t>8.013,21</w:t>
      </w:r>
      <w:r w:rsidR="00C835B6" w:rsidRPr="00C37497">
        <w:t xml:space="preserve"> kn u roku od osam dana od dana dostave ovog rješenja, inače će se smatrati da je odustao od prava na vođenje parnice.</w:t>
      </w:r>
    </w:p>
    <w:p w:rsidRDefault="00C835B6" w:rsidP="00C835B6" w:rsidR="00C835B6">
      <w:pPr>
        <w:ind w:firstLine="720"/>
        <w:jc w:val="both"/>
      </w:pPr>
    </w:p>
    <w:p w:rsidRDefault="00C835B6" w:rsidP="00C835B6" w:rsidR="00C835B6">
      <w:pPr>
        <w:jc w:val="both"/>
      </w:pPr>
      <w:r>
        <w:tab/>
        <w:t>Dužnik je</w:t>
      </w:r>
      <w:r w:rsidRPr="00C37497">
        <w:t xml:space="preserve"> osporio tražbinu vjerovnika </w:t>
      </w:r>
      <w:r>
        <w:t>RENDULIČ</w:t>
      </w:r>
      <w:r w:rsidRPr="003163DC">
        <w:t xml:space="preserve"> d.o.o., </w:t>
      </w:r>
      <w:r>
        <w:t xml:space="preserve">Slovenija, </w:t>
      </w:r>
      <w:r w:rsidRPr="003163DC">
        <w:t>Zg. Duplje 73, OIB: SI39526909</w:t>
      </w:r>
      <w:r w:rsidRPr="00C37497">
        <w:t>, u iznosu od</w:t>
      </w:r>
      <w:r>
        <w:t xml:space="preserve"> </w:t>
      </w:r>
      <w:r w:rsidRPr="003163DC">
        <w:t>3.101,09 kn</w:t>
      </w:r>
      <w:r>
        <w:t>, jer da je tražbina podmirena u cijelosti</w:t>
      </w:r>
      <w:r w:rsidRPr="00C37497">
        <w:t xml:space="preserve">. </w:t>
      </w:r>
    </w:p>
    <w:p w:rsidRDefault="0061465F" w:rsidP="00C835B6" w:rsidR="0061465F" w:rsidRPr="00C37497">
      <w:pPr>
        <w:jc w:val="both"/>
      </w:pPr>
      <w:r>
        <w:tab/>
        <w:t xml:space="preserve">U spis je zaprimljen preslik izjave vjerovnika od 14.6.2016. da je račun br. 30 plaćen u iznosu od 405,00 eura dana 9.3.2016. </w:t>
      </w:r>
    </w:p>
    <w:p w:rsidRDefault="0061465F" w:rsidP="00C835B6" w:rsidR="00C835B6">
      <w:pPr>
        <w:ind w:firstLine="720"/>
        <w:jc w:val="both"/>
      </w:pPr>
      <w:r>
        <w:t>Kako vjerovnik nije izričito povukao prijavu tražbine, upućen</w:t>
      </w:r>
      <w:r w:rsidR="00C835B6" w:rsidRPr="00C37497">
        <w:t xml:space="preserve"> </w:t>
      </w:r>
      <w:r>
        <w:t>j</w:t>
      </w:r>
      <w:r w:rsidR="00C835B6" w:rsidRPr="00C37497">
        <w:t xml:space="preserve">e na pokretanje parnice radi utvrđivanja osporene tražbine u iznosu od </w:t>
      </w:r>
      <w:r w:rsidR="00C835B6">
        <w:t>3.101,09</w:t>
      </w:r>
      <w:r w:rsidR="00C835B6" w:rsidRPr="00C37497">
        <w:t xml:space="preserve"> kn u roku od osam dana od dana dostave ovog rješenja, inače će se smatrati da je odustao od prava na vođenje parnice.</w:t>
      </w:r>
    </w:p>
    <w:p w:rsidRDefault="00C835B6" w:rsidP="00C835B6" w:rsidR="00C835B6">
      <w:pPr>
        <w:ind w:firstLine="720"/>
        <w:jc w:val="both"/>
      </w:pPr>
    </w:p>
    <w:p w:rsidRDefault="00C835B6" w:rsidP="00C835B6" w:rsidR="00C835B6" w:rsidRPr="00C37497">
      <w:pPr>
        <w:jc w:val="both"/>
      </w:pPr>
      <w:r>
        <w:tab/>
        <w:t>Dužnik je</w:t>
      </w:r>
      <w:r w:rsidRPr="00C37497">
        <w:t xml:space="preserve"> osporio tražbinu vjerovnika </w:t>
      </w:r>
      <w:r>
        <w:t>SIEMENS</w:t>
      </w:r>
      <w:r w:rsidRPr="003163DC">
        <w:t xml:space="preserve"> d.d., </w:t>
      </w:r>
      <w:r>
        <w:t xml:space="preserve">Zagreb, </w:t>
      </w:r>
      <w:r w:rsidRPr="003163DC">
        <w:t>Heinzelova 70a, OIB: 12673471493</w:t>
      </w:r>
      <w:r w:rsidRPr="00C37497">
        <w:t>, u iznosu od</w:t>
      </w:r>
      <w:r>
        <w:t xml:space="preserve"> </w:t>
      </w:r>
      <w:r w:rsidRPr="003163DC">
        <w:t>3.403,68 kn</w:t>
      </w:r>
      <w:r>
        <w:t>, jer da je tražbina podmirena u cijelosti</w:t>
      </w:r>
      <w:r w:rsidRPr="00C37497">
        <w:t xml:space="preserve">. </w:t>
      </w:r>
    </w:p>
    <w:p w:rsidRDefault="00C835B6" w:rsidP="00C835B6" w:rsidR="00C835B6">
      <w:pPr>
        <w:ind w:firstLine="720"/>
        <w:jc w:val="both"/>
      </w:pPr>
      <w:r>
        <w:t>V</w:t>
      </w:r>
      <w:r w:rsidRPr="00C37497">
        <w:t xml:space="preserve">jerovnik </w:t>
      </w:r>
      <w:r>
        <w:t>SIEMENS</w:t>
      </w:r>
      <w:r w:rsidRPr="003163DC">
        <w:t xml:space="preserve"> d.d., </w:t>
      </w:r>
      <w:r>
        <w:t xml:space="preserve">Zagreb, </w:t>
      </w:r>
      <w:r w:rsidRPr="003163DC">
        <w:t>Heinzelova 70a, OIB: 12673471493</w:t>
      </w:r>
      <w:r>
        <w:t>,</w:t>
      </w:r>
      <w:r w:rsidRPr="00C37497">
        <w:t xml:space="preserve"> upućuje se na pokretanje parnice radi utvrđivanja osporene tražbine u iznosu od </w:t>
      </w:r>
      <w:r w:rsidRPr="003163DC">
        <w:t>3.403,68</w:t>
      </w:r>
      <w:r w:rsidRPr="00C37497">
        <w:t xml:space="preserve"> kn u roku od osam dana od dana dostave ovog rješenja, inače će se smatrati da je odustao od prava na vođenje parnice.</w:t>
      </w:r>
    </w:p>
    <w:p w:rsidRDefault="003A078C" w:rsidP="003A078C" w:rsidR="00C835B6">
      <w:pPr>
        <w:ind w:firstLine="708"/>
        <w:jc w:val="both"/>
      </w:pPr>
      <w:r w:rsidRPr="00C37497">
        <w:t>Osporavanje na ročištu nije otklonjeno.</w:t>
      </w:r>
    </w:p>
    <w:p w:rsidRDefault="003A078C" w:rsidP="00C835B6" w:rsidR="003A078C">
      <w:pPr>
        <w:ind w:firstLine="720"/>
        <w:jc w:val="both"/>
      </w:pPr>
    </w:p>
    <w:p w:rsidRDefault="00C835B6" w:rsidP="00C835B6" w:rsidR="00C835B6" w:rsidRPr="00C37497">
      <w:pPr>
        <w:jc w:val="both"/>
      </w:pPr>
      <w:r>
        <w:tab/>
        <w:t>Povjerenik i dužnik su osporili</w:t>
      </w:r>
      <w:r w:rsidRPr="00C37497">
        <w:t xml:space="preserve"> tražbinu vjerovnika </w:t>
      </w:r>
      <w:r w:rsidRPr="00230806">
        <w:t xml:space="preserve">TERRA ULUSLARARASI TASIMACIILIK VE DIS TIC.LTD.STI., Turska, Cevizlik Mevkii – Hurriyet mah. Eski Catalca Yolu Uzeri No: 12734537, Buyukcekmece, </w:t>
      </w:r>
      <w:r w:rsidRPr="00C37497">
        <w:t>u iznosu od</w:t>
      </w:r>
      <w:r>
        <w:t xml:space="preserve"> </w:t>
      </w:r>
      <w:r w:rsidRPr="0029057E">
        <w:t>51.652,01 kn</w:t>
      </w:r>
      <w:r>
        <w:t>, jer da iz nepravomoćne presude ovoga suda posl.br. P-2530/12 proizlazi da tražbina ovog vjerovnika ne postoji.</w:t>
      </w:r>
    </w:p>
    <w:p w:rsidRDefault="00C835B6" w:rsidP="00C835B6" w:rsidR="00C835B6" w:rsidRPr="00C37497">
      <w:pPr>
        <w:ind w:firstLine="720"/>
        <w:jc w:val="both"/>
      </w:pPr>
      <w:r>
        <w:t>V</w:t>
      </w:r>
      <w:r w:rsidRPr="00C37497">
        <w:t xml:space="preserve">jerovnik </w:t>
      </w:r>
      <w:r w:rsidRPr="00230806">
        <w:t xml:space="preserve">TERRA ULUSLARARASI TASIMACIILIK VE DIS TIC.LTD.STI., Turska, Cevizlik Mevkii – Hurriyet mah. Eski Catalca Yolu Uzeri No: 12734537, Buyukcekmece, </w:t>
      </w:r>
      <w:r w:rsidRPr="00C37497">
        <w:t xml:space="preserve">upućuje se </w:t>
      </w:r>
      <w:r>
        <w:t xml:space="preserve">predložiti nastavak </w:t>
      </w:r>
      <w:r w:rsidRPr="00C37497">
        <w:t xml:space="preserve">parnice radi utvrđivanja osporene tražbine u iznosu od </w:t>
      </w:r>
      <w:r w:rsidRPr="0029057E">
        <w:t>51.652,01</w:t>
      </w:r>
      <w:r w:rsidRPr="00C37497">
        <w:t xml:space="preserve"> kn u roku od osam dana od dana dostave ovog rješenja, inače će se smatrati da je odustao od prava na vođenje parnice.</w:t>
      </w:r>
    </w:p>
    <w:p w:rsidRDefault="00C37497" w:rsidP="00C37497" w:rsidR="00C37497">
      <w:pPr>
        <w:ind w:firstLine="708"/>
        <w:jc w:val="both"/>
      </w:pPr>
      <w:r w:rsidRPr="00C37497">
        <w:t>Osporavanje na ročištu nije otklonjeno.</w:t>
      </w:r>
    </w:p>
    <w:p w:rsidRDefault="005B6A41" w:rsidP="00C37497" w:rsidR="005B6A41" w:rsidRPr="00C37497">
      <w:pPr>
        <w:ind w:firstLine="708"/>
        <w:jc w:val="both"/>
      </w:pPr>
    </w:p>
    <w:p w:rsidRDefault="00C37497" w:rsidP="00C37497" w:rsidR="00C37497" w:rsidRPr="00C37497">
      <w:pPr>
        <w:jc w:val="both"/>
        <w:rPr>
          <w:color w:val="FF0000"/>
        </w:rPr>
      </w:pPr>
      <w:r w:rsidRPr="00C37497">
        <w:tab/>
      </w:r>
      <w:r w:rsidR="005B6A41">
        <w:t>Odluka o upućivanju u parnicu radi utvrđivanja osporenih tražbina donesena je t</w:t>
      </w:r>
      <w:r w:rsidRPr="00C37497">
        <w:t xml:space="preserve">emeljem odredbe čl. </w:t>
      </w:r>
      <w:r w:rsidR="005B6A41">
        <w:t>48. st. 1. i st. 5., čl. 50. st. 2. i 3. u svezi s čl. 267.</w:t>
      </w:r>
      <w:r w:rsidRPr="00C37497">
        <w:t xml:space="preserve"> </w:t>
      </w:r>
      <w:r w:rsidR="005B6A41">
        <w:t>i 269. SZ-a.</w:t>
      </w:r>
    </w:p>
    <w:p w:rsidRDefault="00C37497" w:rsidP="00C37497" w:rsidR="00C37497">
      <w:pPr>
        <w:jc w:val="both"/>
      </w:pPr>
    </w:p>
    <w:p w:rsidRDefault="000806A9" w:rsidP="00C37497" w:rsidR="000806A9" w:rsidRPr="00C37497">
      <w:pPr>
        <w:jc w:val="both"/>
      </w:pPr>
    </w:p>
    <w:p w:rsidRDefault="00070FEB" w:rsidP="00C37497" w:rsidR="00C37497" w:rsidRPr="00C37497">
      <w:pPr>
        <w:ind w:firstLine="708"/>
        <w:jc w:val="center"/>
      </w:pPr>
      <w:r>
        <w:t>U Pazinu,</w:t>
      </w:r>
      <w:r w:rsidR="007D2BE7">
        <w:t xml:space="preserve"> 23</w:t>
      </w:r>
      <w:r w:rsidR="00C37497" w:rsidRPr="00C37497">
        <w:t xml:space="preserve">. </w:t>
      </w:r>
      <w:r>
        <w:t>lipnja 2016.</w:t>
      </w:r>
    </w:p>
    <w:p w:rsidRDefault="00C37497" w:rsidP="00C37497" w:rsidR="00C37497">
      <w:pPr>
        <w:ind w:firstLine="708"/>
        <w:jc w:val="center"/>
      </w:pPr>
    </w:p>
    <w:p w:rsidRDefault="00A910EF" w:rsidP="00C37497" w:rsidR="00A910EF" w:rsidRPr="00C37497">
      <w:pPr>
        <w:ind w:firstLine="708"/>
        <w:jc w:val="center"/>
      </w:pPr>
    </w:p>
    <w:p w:rsidRDefault="00C37497" w:rsidP="00C37497" w:rsidR="00C37497" w:rsidRPr="00C37497">
      <w:pPr>
        <w:ind w:firstLine="708" w:left="5664"/>
        <w:jc w:val="center"/>
      </w:pPr>
      <w:r w:rsidRPr="00C37497">
        <w:t>Stečajni sudac</w:t>
      </w:r>
    </w:p>
    <w:p w:rsidRDefault="00C37497" w:rsidP="00C37497" w:rsidR="00C37497" w:rsidRPr="00C37497">
      <w:pPr>
        <w:ind w:firstLine="708" w:left="4956"/>
        <w:jc w:val="center"/>
      </w:pPr>
      <w:r w:rsidRPr="00C37497">
        <w:t xml:space="preserve">         Adrijana Labinjan Skok, v.r. </w:t>
      </w:r>
    </w:p>
    <w:p w:rsidRDefault="00C37497" w:rsidP="00C37497" w:rsidR="00C37497" w:rsidRPr="00C37497">
      <w:pPr>
        <w:ind w:firstLine="708"/>
        <w:jc w:val="both"/>
      </w:pPr>
    </w:p>
    <w:p w:rsidRDefault="00C37497" w:rsidP="00C37497" w:rsidR="00C37497" w:rsidRPr="00C37497">
      <w:pPr>
        <w:ind w:firstLine="708"/>
        <w:jc w:val="both"/>
      </w:pPr>
    </w:p>
    <w:p w:rsidRDefault="00C37497" w:rsidP="00C37497" w:rsidR="00C37497" w:rsidRPr="00C37497">
      <w:pPr>
        <w:ind w:firstLine="708"/>
        <w:jc w:val="both"/>
      </w:pPr>
      <w:r w:rsidRPr="00C37497">
        <w:t>UPUTA O PRAVNOM LIJEKU:</w:t>
      </w:r>
    </w:p>
    <w:p w:rsidRDefault="00C37497" w:rsidP="00C37497" w:rsidR="00C37497" w:rsidRPr="00C37497">
      <w:pPr>
        <w:ind w:firstLine="708"/>
        <w:jc w:val="both"/>
      </w:pPr>
      <w:r w:rsidRPr="00C37497">
        <w:t xml:space="preserve">Protiv ovog rješenja pravo na žalbu ima </w:t>
      </w:r>
      <w:r w:rsidR="005B6A41">
        <w:t xml:space="preserve">dužnik </w:t>
      </w:r>
      <w:r w:rsidRPr="00C37497">
        <w:t xml:space="preserve">i svaki vjerovnik u dijelu koji se </w:t>
      </w:r>
      <w:r w:rsidR="005B6A41">
        <w:t>odnosi na</w:t>
      </w:r>
      <w:r w:rsidRPr="00C37497">
        <w:t xml:space="preserve"> njegov</w:t>
      </w:r>
      <w:r w:rsidR="005B6A41">
        <w:t>u</w:t>
      </w:r>
      <w:r w:rsidRPr="00C37497">
        <w:t xml:space="preserve"> prijavljen</w:t>
      </w:r>
      <w:r w:rsidR="005B6A41">
        <w:t>u tražbinu</w:t>
      </w:r>
      <w:r w:rsidRPr="00C37497">
        <w:t xml:space="preserve"> i tražbin</w:t>
      </w:r>
      <w:r w:rsidR="005B6A41">
        <w:t>u koju je osporio (čl.</w:t>
      </w:r>
      <w:r w:rsidRPr="00C37497">
        <w:t xml:space="preserve"> </w:t>
      </w:r>
      <w:r w:rsidR="005B6A41">
        <w:t>51. st. 1.</w:t>
      </w:r>
      <w:r w:rsidRPr="00C37497">
        <w:t xml:space="preserve"> S</w:t>
      </w:r>
      <w:r w:rsidR="005B6A41">
        <w:t>Z-a</w:t>
      </w:r>
      <w:r w:rsidRPr="00C37497">
        <w:t xml:space="preserve">). </w:t>
      </w:r>
      <w:r w:rsidR="005B6A41">
        <w:t>Žalba se izjavljuje u roku od 8 dana od dana dostave ovog rješenja</w:t>
      </w:r>
      <w:r w:rsidR="00A910EF">
        <w:t>, a dostava se smatra obavljenom istekom osmog dana od dana objave rješenja na mrežnoj stranici e-oglasna ploča sudova (čl. 50. st. 4. u svezi s čl. 12. st. 1. SZ-a)</w:t>
      </w:r>
      <w:r w:rsidR="005B6A41">
        <w:t xml:space="preserve">. </w:t>
      </w:r>
      <w:r w:rsidRPr="00C37497">
        <w:t xml:space="preserve">O žalbi odlučuje Visoki trgovački sud Republike Hrvatske. </w:t>
      </w:r>
    </w:p>
    <w:p w:rsidRDefault="00C37497" w:rsidP="00C37497" w:rsidR="00C37497" w:rsidRPr="00C37497">
      <w:pPr>
        <w:ind w:left="7080"/>
        <w:jc w:val="both"/>
      </w:pPr>
    </w:p>
    <w:p w:rsidRDefault="00C37497" w:rsidP="00FA554C" w:rsidR="00FA554C">
      <w:r w:rsidRPr="00C37497">
        <w:t xml:space="preserve">DNA: </w:t>
      </w:r>
    </w:p>
    <w:p w:rsidRDefault="00C37497" w:rsidR="00555620" w:rsidRPr="00C37497">
      <w:r w:rsidRPr="00C37497">
        <w:t>-</w:t>
      </w:r>
      <w:r w:rsidR="000806A9">
        <w:t xml:space="preserve"> e-oglasna ploča 8</w:t>
      </w:r>
      <w:r w:rsidRPr="00C37497">
        <w:t xml:space="preserve"> dana</w:t>
      </w:r>
    </w:p>
    <w:sectPr w:rsidSect="00070FEB" w:rsidR="00555620" w:rsidRPr="00C37497">
      <w:headerReference w:type="even" r:id="rId11"/>
      <w:headerReference w:type="default" r:id="rId12"/>
      <w:pgSz w:h="16838" w:w="11906"/>
      <w:pgMar w:gutter="0" w:footer="709" w:header="709" w:left="1418" w:bottom="170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5620" w:rsidP="00C37497" w:rsidR="00555620">
      <w:r>
        <w:separator/>
      </w:r>
    </w:p>
  </w:endnote>
  <w:endnote w:id="0" w:type="continuationSeparator">
    <w:p w:rsidRDefault="00555620" w:rsidP="00C37497" w:rsidR="00555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5620" w:rsidP="00C37497" w:rsidR="00555620">
      <w:r>
        <w:separator/>
      </w:r>
    </w:p>
  </w:footnote>
  <w:footnote w:id="0" w:type="continuationSeparator">
    <w:p w:rsidRDefault="00555620" w:rsidP="00C37497" w:rsidR="005556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20" w:rsidP="00555620" w:rsidR="00555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55620" w:rsidR="005556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5620" w:rsidP="00555620" w:rsidR="005556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3D9E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55620" w:rsidP="00555620" w:rsidR="00555620">
    <w:pPr>
      <w:pStyle w:val="Zaglavlje"/>
      <w:jc w:val="center"/>
    </w:pPr>
    <w:r>
      <w:tab/>
    </w:r>
    <w:r>
      <w:tab/>
      <w:t>Posl.br.: 2</w:t>
    </w:r>
    <w:r w:rsidRPr="00F83270">
      <w:t xml:space="preserve"> St-</w:t>
    </w:r>
    <w:r>
      <w:t>662</w:t>
    </w:r>
    <w:r w:rsidRPr="00F83270">
      <w:t>/1</w:t>
    </w:r>
    <w:r>
      <w:t>6</w:t>
    </w:r>
    <w:r w:rsidRPr="00F83270">
      <w:t>-</w:t>
    </w:r>
    <w:r w:rsidR="00EE68F8">
      <w:t>23</w:t>
    </w:r>
  </w:p>
  <w:p w:rsidRDefault="00555620" w:rsidP="00555620" w:rsidR="00555620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000488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0A571D8"/>
    <w:multiLevelType w:val="hybridMultilevel"/>
    <w:tmpl w:val="43B0189A"/>
    <w:lvl w:tplc="79BED496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7497"/>
    <w:rsid w:val="00070FEB"/>
    <w:rsid w:val="000806A9"/>
    <w:rsid w:val="001F4AD6"/>
    <w:rsid w:val="00303D93"/>
    <w:rsid w:val="003746F3"/>
    <w:rsid w:val="003A078C"/>
    <w:rsid w:val="004619B6"/>
    <w:rsid w:val="00554328"/>
    <w:rsid w:val="00555620"/>
    <w:rsid w:val="005B6A41"/>
    <w:rsid w:val="0061465F"/>
    <w:rsid w:val="00785E9B"/>
    <w:rsid w:val="00793D9E"/>
    <w:rsid w:val="007D2BE7"/>
    <w:rsid w:val="008A73E9"/>
    <w:rsid w:val="00985388"/>
    <w:rsid w:val="00A910EF"/>
    <w:rsid w:val="00AE2713"/>
    <w:rsid w:val="00B854D1"/>
    <w:rsid w:val="00C37497"/>
    <w:rsid w:val="00C835B6"/>
    <w:rsid w:val="00E47054"/>
    <w:rsid w:val="00EA1436"/>
    <w:rsid w:val="00EE68F8"/>
    <w:rsid w:val="00F92FDB"/>
    <w:rsid w:val="00FA5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uiPriority="0" w:name="List Bulle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078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7497"/>
    <w:rPr>
      <w:rFonts w:cs="Times New Roman" w:eastAsia="Times New Roman" w:hAnsi="Times New Roman" w:asci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793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D9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D9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D9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D9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List Bulle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078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C3749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37497"/>
  </w:style>
  <w:style w:styleId="Tekstbalonia" w:type="paragraph">
    <w:name w:val="Balloon Text"/>
    <w:basedOn w:val="Normal"/>
    <w:link w:val="TekstbaloniaChar"/>
    <w:uiPriority w:val="99"/>
    <w:semiHidden/>
    <w:unhideWhenUsed/>
    <w:rsid w:val="00C374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7497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3749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7497"/>
    <w:rPr>
      <w:rFonts w:ascii="Times New Roman" w:cs="Times New Roman" w:eastAsia="Times New Roman" w:hAnsi="Times New Roman"/>
      <w:sz w:val="24"/>
      <w:szCs w:val="24"/>
      <w:lang w:eastAsia="hr-HR"/>
    </w:rPr>
  </w:style>
  <w:style w:styleId="Grafikeoznake" w:type="paragraph">
    <w:name w:val="List Bullet"/>
    <w:basedOn w:val="Normal"/>
    <w:rsid w:val="00C37497"/>
    <w:pPr>
      <w:numPr>
        <w:numId w:val="1"/>
      </w:numPr>
    </w:pPr>
    <w:rPr>
      <w:bCs/>
    </w:rPr>
  </w:style>
  <w:style w:styleId="Tekstrezerviranogmjesta" w:type="character">
    <w:name w:val="Placeholder Text"/>
    <w:basedOn w:val="Zadanifontodlomka"/>
    <w:uiPriority w:val="99"/>
    <w:semiHidden/>
    <w:rsid w:val="00793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3D9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3D9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3D9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3D9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St-662/2016</izvorni_sadrzaj>
    <derivirana_varijabla naziv="DomainObject.Predmet.OznakaBroj_1">St-662/2016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MAS. TECH. d.o.o. LABIN zastupanog po punomoćniku Odvj. Goran Jovanović</izvorni_sadrzaj>
    <derivirana_varijabla naziv="DomainObject.Predmet.ProtustrankaFormated_1">  MAS. TECH. d.o.o. LABIN zastupanog po punomoćniku Odvj. Goran Jovanović</derivirana_varijabla>
  </DomainObject.Predmet.ProtustrankaFormated>
  <DomainObject.Predmet.ProtustrankaFormatedOIB>
    <izvorni_sadrzaj>  MAS. TECH. d.o.o. LABIN, OIB 30240809658 zastupanog po punomoćniku Odvj. Goran Jovanović</izvorni_sadrzaj>
    <derivirana_varijabla naziv="DomainObject.Predmet.ProtustrankaFormatedOIB_1">  MAS. TECH. d.o.o. LABIN, OIB 30240809658 zastupanog po punomoćniku Odvj. Goran Jovanović</derivirana_varijabla>
  </DomainObject.Predmet.ProtustrankaFormatedOIB>
  <DomainObject.Predmet.ProtustrankaFormatedWithAdress>
    <izvorni_sadrzaj> MAS. TECH. d.o.o. LABIN, Rudarska 3, 52220 Labin zastupanog po punomoćniku Odvj. Goran Jovanović</izvorni_sadrzaj>
    <derivirana_varijabla naziv="DomainObject.Predmet.ProtustrankaFormatedWithAdress_1"> MAS. TECH. d.o.o. LABIN, Rudarska 3, 52220 Labin zastupanog po punomoćniku Odvj. Goran Jovanović</derivirana_varijabla>
  </DomainObject.Predmet.ProtustrankaFormatedWithAdress>
  <DomainObject.Predmet.ProtustrankaFormatedWithAdressOIB>
    <izvorni_sadrzaj> MAS. TECH. d.o.o. LABIN, OIB 30240809658, Rudarska 3, 52220 Labin zastupanog po punomoćniku Odvj. Goran Jovanović</izvorni_sadrzaj>
    <derivirana_varijabla naziv="DomainObject.Predmet.ProtustrankaFormatedWithAdressOIB_1"> MAS. TECH. d.o.o. LABIN, OIB 30240809658, Rudarska 3, 52220 Labin zastupanog po punomoćniku Odvj. Goran Jovanović</derivirana_varijabla>
  </DomainObject.Predmet.ProtustrankaFormatedWithAdressOIB>
  <DomainObject.Predmet.ProtustrankaWithAdress>
    <izvorni_sadrzaj>MAS. TECH. d.o.o. LABIN Rudarska 3, 52220 Labin</izvorni_sadrzaj>
    <derivirana_varijabla naziv="DomainObject.Predmet.ProtustrankaWithAdress_1">MAS. TECH. d.o.o. LABIN Rudarska 3, 52220 Labin</derivirana_varijabla>
  </DomainObject.Predmet.ProtustrankaWithAdress>
  <DomainObject.Predmet.ProtustrankaWithAdressOIB>
    <izvorni_sadrzaj>MAS. TECH. d.o.o. LABIN, OIB 30240809658, Rudarska 3, 52220 Labin</izvorni_sadrzaj>
    <derivirana_varijabla naziv="DomainObject.Predmet.ProtustrankaWithAdressOIB_1">MAS. TECH. d.o.o. LABIN, OIB 30240809658, Rudarska 3, 52220 Labin</derivirana_varijabla>
  </DomainObject.Predmet.ProtustrankaWithAdressOIB>
  <DomainObject.Predmet.ProtustrankaNazivFormated>
    <izvorni_sadrzaj>MAS. TECH. d.o.o. LABIN</izvorni_sadrzaj>
    <derivirana_varijabla naziv="DomainObject.Predmet.ProtustrankaNazivFormated_1">MAS. TECH. d.o.o. LABIN</derivirana_varijabla>
  </DomainObject.Predmet.ProtustrankaNazivFormated>
  <DomainObject.Predmet.ProtustrankaNazivFormatedOIB>
    <izvorni_sadrzaj>MAS. TECH. d.o.o. LABIN, OIB 30240809658</izvorni_sadrzaj>
    <derivirana_varijabla naziv="DomainObject.Predmet.ProtustrankaNazivFormatedOIB_1">MAS. TECH. d.o.o. LABIN, OIB 30240809658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MAS. TECH. d.o.o. LABIN</izvorni_sadrzaj>
    <derivirana_varijabla naziv="DomainObject.Predmet.StrankaFormated_1">  MAS. TECH. d.o.o. LABIN</derivirana_varijabla>
  </DomainObject.Predmet.StrankaFormated>
  <DomainObject.Predmet.StrankaFormatedOIB>
    <izvorni_sadrzaj>  MAS. TECH. d.o.o. LABIN, OIB 30240809658</izvorni_sadrzaj>
    <derivirana_varijabla naziv="DomainObject.Predmet.StrankaFormatedOIB_1">  MAS. TECH. d.o.o. LABIN, OIB 30240809658</derivirana_varijabla>
  </DomainObject.Predmet.StrankaFormatedOIB>
  <DomainObject.Predmet.StrankaFormatedWithAdress>
    <izvorni_sadrzaj> MAS. TECH. d.o.o. LABIN, Rudarska 3, 52220 Labin</izvorni_sadrzaj>
    <derivirana_varijabla naziv="DomainObject.Predmet.StrankaFormatedWithAdress_1"> MAS. TECH. d.o.o. LABIN, Rudarska 3, 52220 Labin</derivirana_varijabla>
  </DomainObject.Predmet.StrankaFormatedWithAdress>
  <DomainObject.Predmet.StrankaFormatedWithAdressOIB>
    <izvorni_sadrzaj> MAS. TECH. d.o.o. LABIN, OIB 30240809658, Rudarska 3, 52220 Labin</izvorni_sadrzaj>
    <derivirana_varijabla naziv="DomainObject.Predmet.StrankaFormatedWithAdressOIB_1"> MAS. TECH. d.o.o. LABIN, OIB 30240809658, Rudarska 3, 52220 Labin</derivirana_varijabla>
  </DomainObject.Predmet.StrankaFormatedWithAdressOIB>
  <DomainObject.Predmet.StrankaWithAdress>
    <izvorni_sadrzaj>MAS. TECH. d.o.o. LABIN Rudarska 3,52220 Labin</izvorni_sadrzaj>
    <derivirana_varijabla naziv="DomainObject.Predmet.StrankaWithAdress_1">MAS. TECH. d.o.o. LABIN Rudarska 3,52220 Labin</derivirana_varijabla>
  </DomainObject.Predmet.StrankaWithAdress>
  <DomainObject.Predmet.StrankaWithAdressOIB>
    <izvorni_sadrzaj>MAS. TECH. d.o.o. LABIN, OIB 30240809658, Rudarska 3,52220 Labin</izvorni_sadrzaj>
    <derivirana_varijabla naziv="DomainObject.Predmet.StrankaWithAdressOIB_1">MAS. TECH. d.o.o. LABIN, OIB 30240809658, Rudarska 3,52220 Labin</derivirana_varijabla>
  </DomainObject.Predmet.StrankaWithAdressOIB>
  <DomainObject.Predmet.StrankaNazivFormated>
    <izvorni_sadrzaj>MAS. TECH. d.o.o. LABIN</izvorni_sadrzaj>
    <derivirana_varijabla naziv="DomainObject.Predmet.StrankaNazivFormated_1">MAS. TECH. d.o.o. LABIN</derivirana_varijabla>
  </DomainObject.Predmet.StrankaNazivFormated>
  <DomainObject.Predmet.StrankaNazivFormatedOIB>
    <izvorni_sadrzaj>MAS. TECH. d.o.o. LABIN, OIB 30240809658</izvorni_sadrzaj>
    <derivirana_varijabla naziv="DomainObject.Predmet.StrankaNazivFormatedOIB_1">MAS. TECH. d.o.o. LABIN, OIB 30240809658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171605.43</izvorni_sadrzaj>
    <derivirana_varijabla naziv="DomainObject.Predmet.TrenutnaVrijednost_1">171605.43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MAS. TECH. d.o.o. LABIN</item>
    </izvorni_sadrzaj>
    <derivirana_varijabla naziv="DomainObject.Predmet.StrankaListFormated_1">
      <item>MAS. TECH. d.o.o. LABIN</item>
    </derivirana_varijabla>
  </DomainObject.Predmet.StrankaListFormated>
  <DomainObject.Predmet.StrankaListFormatedOIB>
    <izvorni_sadrzaj>
      <item>MAS. TECH. d.o.o. LABIN, OIB 30240809658</item>
    </izvorni_sadrzaj>
    <derivirana_varijabla naziv="DomainObject.Predmet.StrankaListFormatedOIB_1">
      <item>MAS. TECH. d.o.o. LABIN, OIB 30240809658</item>
    </derivirana_varijabla>
  </DomainObject.Predmet.StrankaListFormatedOIB>
  <DomainObject.Predmet.StrankaListFormatedWithAdress>
    <izvorni_sadrzaj>
      <item>MAS. TECH. d.o.o. LABIN, Rudarska 3, 52220 Labin</item>
    </izvorni_sadrzaj>
    <derivirana_varijabla naziv="DomainObject.Predmet.StrankaListFormatedWithAdress_1">
      <item>MAS. TECH. d.o.o. LABIN, Rudarska 3, 52220 Labin</item>
    </derivirana_varijabla>
  </DomainObject.Predmet.StrankaListFormatedWithAdress>
  <DomainObject.Predmet.StrankaListFormatedWithAdressOIB>
    <izvorni_sadrzaj>
      <item>MAS. TECH. d.o.o. LABIN, OIB 30240809658, Rudarska 3, 52220 Labin</item>
    </izvorni_sadrzaj>
    <derivirana_varijabla naziv="DomainObject.Predmet.StrankaListFormatedWithAdressOIB_1">
      <item>MAS. TECH. d.o.o. LABIN, OIB 30240809658, Rudarska 3, 52220 Labin</item>
    </derivirana_varijabla>
  </DomainObject.Predmet.StrankaListFormatedWithAdressOIB>
  <DomainObject.Predmet.StrankaListNazivFormated>
    <izvorni_sadrzaj>
      <item>MAS. TECH. d.o.o. LABIN</item>
    </izvorni_sadrzaj>
    <derivirana_varijabla naziv="DomainObject.Predmet.StrankaListNazivFormated_1">
      <item>MAS. TECH. d.o.o. LABIN</item>
    </derivirana_varijabla>
  </DomainObject.Predmet.StrankaListNazivFormated>
  <DomainObject.Predmet.StrankaListNazivFormatedOIB>
    <izvorni_sadrzaj>
      <item>MAS. TECH. d.o.o. LABIN, OIB 30240809658</item>
    </izvorni_sadrzaj>
    <derivirana_varijabla naziv="DomainObject.Predmet.StrankaListNazivFormatedOIB_1">
      <item>MAS. TECH. d.o.o. LABIN, OIB 30240809658</item>
    </derivirana_varijabla>
  </DomainObject.Predmet.StrankaListNazivFormatedOIB>
  <DomainObject.Predmet.ProtuStrankaListFormated>
    <izvorni_sadrzaj>
      <item>MAS. TECH. d.o.o. LABIN zastupanog po punomoćniku Odvj. Goran Jovanović</item>
    </izvorni_sadrzaj>
    <derivirana_varijabla naziv="DomainObject.Predmet.ProtuStrankaListFormated_1">
      <item>MAS. TECH. d.o.o. LABIN zastupanog po punomoćniku Odvj. Goran Jovanović</item>
    </derivirana_varijabla>
  </DomainObject.Predmet.ProtuStrankaListFormated>
  <DomainObject.Predmet.ProtuStrankaListFormatedOIB>
    <izvorni_sadrzaj>
      <item>MAS. TECH. d.o.o. LABIN, OIB 30240809658 zastupanog po punomoćniku Odvj. Goran Jovanović</item>
    </izvorni_sadrzaj>
    <derivirana_varijabla naziv="DomainObject.Predmet.ProtuStrankaListFormatedOIB_1">
      <item>MAS. TECH. d.o.o. LABIN, OIB 30240809658 zastupanog po punomoćniku Odvj. Goran Jovanović</item>
    </derivirana_varijabla>
  </DomainObject.Predmet.ProtuStrankaListFormatedOIB>
  <DomainObject.Predmet.ProtuStrankaListFormatedWithAdress>
    <izvorni_sadrzaj>
      <item>MAS. TECH. d.o.o. LABIN, Rudarska 3, 52220 Labin zastupanog po punomoćniku Odvj. Goran Jovanović</item>
    </izvorni_sadrzaj>
    <derivirana_varijabla naziv="DomainObject.Predmet.ProtuStrankaListFormatedWithAdress_1">
      <item>MAS. TECH. d.o.o. LABIN, Rudarska 3, 52220 Labin zastupanog po punomoćniku Odvj. Goran Jovanović</item>
    </derivirana_varijabla>
  </DomainObject.Predmet.ProtuStrankaListFormatedWithAdress>
  <DomainObject.Predmet.ProtuStrankaListFormatedWithAdressOIB>
    <izvorni_sadrzaj>
      <item>MAS. TECH. d.o.o. LABIN, OIB 30240809658, Rudarska 3, 52220 Labin zastupanog po punomoćniku Odvj. Goran Jovanović</item>
    </izvorni_sadrzaj>
    <derivirana_varijabla naziv="DomainObject.Predmet.ProtuStrankaListFormatedWithAdressOIB_1">
      <item>MAS. TECH. d.o.o. LABIN, OIB 30240809658, Rudarska 3, 52220 Labin zastupanog po punomoćniku Odvj. Goran Jovanović</item>
    </derivirana_varijabla>
  </DomainObject.Predmet.ProtuStrankaListFormatedWithAdressOIB>
  <DomainObject.Predmet.ProtuStrankaListNazivFormated>
    <izvorni_sadrzaj>
      <item>MAS. TECH. d.o.o. LABIN</item>
    </izvorni_sadrzaj>
    <derivirana_varijabla naziv="DomainObject.Predmet.ProtuStrankaListNazivFormated_1">
      <item>MAS. TECH. d.o.o. LABIN</item>
    </derivirana_varijabla>
  </DomainObject.Predmet.ProtuStrankaListNazivFormated>
  <DomainObject.Predmet.ProtuStrankaListNazivFormatedOIB>
    <izvorni_sadrzaj>
      <item>MAS. TECH. d.o.o. LABIN, OIB 30240809658</item>
    </izvorni_sadrzaj>
    <derivirana_varijabla naziv="DomainObject.Predmet.ProtuStrankaListNazivFormatedOIB_1">
      <item>MAS. TECH. d.o.o. LABIN, OIB 30240809658</item>
    </derivirana_varijabla>
  </DomainObject.Predmet.ProtuStrankaListNazivFormatedOIB>
  <DomainObject.Predmet.OstaliListFormated>
    <izvorni_sadrzaj>
      <item>Odvj. Goran Jovanović punomoćnik sudionika u postupku MAS. TECH. d.o.o. LABIN</item>
    </izvorni_sadrzaj>
    <derivirana_varijabla naziv="DomainObject.Predmet.OstaliListFormated_1">
      <item>Odvj. Goran Jovanović punomoćnik sudionika u postupku MAS. TECH. d.o.o. LABIN</item>
    </derivirana_varijabla>
  </DomainObject.Predmet.OstaliListFormated>
  <DomainObject.Predmet.OstaliListFormatedOIB>
    <izvorni_sadrzaj>
      <item>Odvj. Goran Jovanović punomoćnik sudionika u postupku MAS. TECH. d.o.o. LABIN</item>
    </izvorni_sadrzaj>
    <derivirana_varijabla naziv="DomainObject.Predmet.OstaliListFormatedOIB_1">
      <item>Odvj. Goran Jovanović punomoćnik sudionika u postupku MAS. TECH. d.o.o. LABIN</item>
    </derivirana_varijabla>
  </DomainObject.Predmet.OstaliListFormatedOIB>
  <DomainObject.Predmet.OstaliListFormatedWithAdress>
    <izvorni_sadrzaj>
      <item>Odvj. Goran Jovanović, Rudarska 1, 52220 Labin punomoćnik sudionika u postupku MAS. TECH. d.o.o. LABIN</item>
    </izvorni_sadrzaj>
    <derivirana_varijabla naziv="DomainObject.Predmet.OstaliListFormatedWithAdress_1">
      <item>Odvj. Goran Jovanović, Rudarska 1, 52220 Labin punomoćnik sudionika u postupku MAS. TECH. d.o.o. LABIN</item>
    </derivirana_varijabla>
  </DomainObject.Predmet.OstaliListFormatedWithAdress>
  <DomainObject.Predmet.OstaliListFormatedWithAdressOIB>
    <izvorni_sadrzaj>
      <item>Odvj. Goran Jovanović, Rudarska 1, 52220 Labin punomoćnik sudionika u postupku MAS. TECH. d.o.o. LABIN</item>
    </izvorni_sadrzaj>
    <derivirana_varijabla naziv="DomainObject.Predmet.OstaliListFormatedWithAdressOIB_1">
      <item>Odvj. Goran Jovanović, Rudarska 1, 52220 Labin punomoćnik sudionika u postupku MAS. TECH. d.o.o. LABIN</item>
    </derivirana_varijabla>
  </DomainObject.Predmet.OstaliListFormatedWithAdressOIB>
  <DomainObject.Predmet.OstaliListNazivFormated>
    <izvorni_sadrzaj>
      <item>Odvj. Goran Jovanović</item>
    </izvorni_sadrzaj>
    <derivirana_varijabla naziv="DomainObject.Predmet.OstaliListNazivFormated_1">
      <item>Odvj. Goran Jovanović</item>
    </derivirana_varijabla>
  </DomainObject.Predmet.OstaliListNazivFormated>
  <DomainObject.Predmet.OstaliListNazivFormatedOIB>
    <izvorni_sadrzaj>
      <item>Odvj. Goran Jovanović</item>
    </izvorni_sadrzaj>
    <derivirana_varijabla naziv="DomainObject.Predmet.OstaliListNazivFormatedOIB_1">
      <item>Odvj. Goran Jovanović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MAS. TECH. d.o.o. LABIN</izvorni_sadrzaj>
    <derivirana_varijabla naziv="DomainObject.Predmet.StrankaIDrugi_1">MAS. TECH. d.o.o. LABIN</derivirana_varijabla>
  </DomainObject.Predmet.StrankaIDrugi>
  <DomainObject.Predmet.ProtustrankaIDrugi>
    <izvorni_sadrzaj>MAS. TECH. d.o.o. LABIN</izvorni_sadrzaj>
    <derivirana_varijabla naziv="DomainObject.Predmet.ProtustrankaIDrugi_1">MAS. TECH. d.o.o. LABIN</derivirana_varijabla>
  </DomainObject.Predmet.ProtustrankaIDrugi>
  <DomainObject.Predmet.StrankaIDrugiAdressOIB>
    <izvorni_sadrzaj>MAS. TECH. d.o.o. LABIN, OIB 30240809658, Rudarska 3, 52220 Labin</izvorni_sadrzaj>
    <derivirana_varijabla naziv="DomainObject.Predmet.StrankaIDrugiAdressOIB_1">MAS. TECH. d.o.o. LABIN, OIB 30240809658, Rudarska 3, 52220 Labin</derivirana_varijabla>
  </DomainObject.Predmet.StrankaIDrugiAdressOIB>
  <DomainObject.Predmet.ProtustrankaIDrugiAdressOIB>
    <izvorni_sadrzaj>MAS. TECH. d.o.o. LABIN, OIB 30240809658, Rudarska 3, 52220 Labin</izvorni_sadrzaj>
    <derivirana_varijabla naziv="DomainObject.Predmet.ProtustrankaIDrugiAdressOIB_1">MAS. TECH. d.o.o. LABIN, OIB 30240809658, Rudarska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MAS. TECH. d.o.o. LABIN</item>
      <item>MAS. TECH. d.o.o. LABIN</item>
      <item>Odvj. Goran Jovanović</item>
    </izvorni_sadrzaj>
    <derivirana_varijabla naziv="DomainObject.Predmet.SudioniciListNaziv_1">
      <item>MAS. TECH. d.o.o. LABIN</item>
      <item>MAS. TECH. d.o.o. LABIN</item>
      <item>Odvj. Goran Jovanović</item>
    </derivirana_varijabla>
  </DomainObject.Predmet.SudioniciListNaziv>
  <DomainObject.Predmet.SudioniciListAdressOIB>
    <izvorni_sadrzaj>
      <item>MAS. TECH. d.o.o. LABIN, OIB 30240809658, Rudarska 3,52220 Labin</item>
      <item>MAS. TECH. d.o.o. LABIN, OIB 30240809658, Rudarska 3,52220 Labin</item>
      <item>Odvj. Goran Jovanović, Rudarska 1,52220 Labin</item>
    </izvorni_sadrzaj>
    <derivirana_varijabla naziv="DomainObject.Predmet.SudioniciListAdressOIB_1">
      <item>MAS. TECH. d.o.o. LABIN, OIB 30240809658, Rudarska 3,52220 Labin</item>
      <item>MAS. TECH. d.o.o. LABIN, OIB 30240809658, Rudarska 3,52220 Labin</item>
      <item>Odvj. Goran Jovanović, Rudarska 1,52220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30240809658</item>
      <item>, OIB 30240809658</item>
      <item>, OIB null</item>
    </izvorni_sadrzaj>
    <derivirana_varijabla naziv="DomainObject.Predmet.SudioniciListNazivOIB_1">
      <item>, OIB 30240809658</item>
      <item>, OIB 30240809658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Ljubica Juranović-Skočić, OIB 88499470397, Ćikovići 26/11 Kastav</item>
    </izvorni_sadrzaj>
    <derivirana_varijabla naziv="DomainObject.Predmet.StecajniUpraviteljiListAddressOIB_1">
      <item>Ljubica Juranović-Skočić, OIB 88499470397, Ćikovići 26/11 Kastav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158D0-4152-4919-8106-CC3D85687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1259</properties:Words>
  <properties:Characters>6827</properties:Characters>
  <properties:Lines>194</properties:Lines>
  <properties:Paragraphs>92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2016-06-15T12:51:00Z</dcterms:created>
  <dc:creator>Jasmina Matika</dc:creator>
  <cp:lastModifiedBy>Jasmina Matika</cp:lastModifiedBy>
  <dcterms:modified xmlns:xsi="http://www.w3.org/2001/XMLSchema-instance" xsi:type="dcterms:W3CDTF">2016-06-23T10:16:00Z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