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acf7" w14:paraId="09aacf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D2223" w:rsidP="00AD2223" w:rsidR="00AD2223">
      <w:pPr>
        <w:jc w:val="right"/>
        <w:rPr>
          <w:b/>
        </w:rPr>
      </w:pPr>
      <w:r>
        <w:rPr>
          <w:b/>
        </w:rPr>
        <w:t>3 St-341/2016-6</w:t>
      </w:r>
    </w:p>
    <w:p w:rsidRDefault="00AD2223" w:rsidP="00AD2223" w:rsidR="00AD222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D2223" w:rsidP="00AD2223" w:rsidR="00AD2223">
      <w:pPr>
        <w:jc w:val="center"/>
        <w:rPr>
          <w:b/>
        </w:rPr>
      </w:pPr>
      <w:r>
        <w:rPr>
          <w:b/>
        </w:rPr>
        <w:t>R J E Š E N J E</w:t>
      </w:r>
    </w:p>
    <w:p w:rsidRDefault="00AD2223" w:rsidP="00AD2223" w:rsidR="00AD2223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PRUGOVEČKI d.o.o. iz Bjelovara, Male </w:t>
      </w:r>
      <w:proofErr w:type="spellStart"/>
      <w:r>
        <w:t>Sredice</w:t>
      </w:r>
      <w:proofErr w:type="spellEnd"/>
      <w:r>
        <w:t xml:space="preserve"> 41/a,  OIB 18349458406, MBS 010032951, dana 23. veljače 2017. godine </w:t>
      </w:r>
    </w:p>
    <w:p w:rsidRDefault="00AD2223" w:rsidP="00AD2223" w:rsidR="00AD2223">
      <w:pPr>
        <w:jc w:val="center"/>
        <w:rPr>
          <w:b/>
        </w:rPr>
      </w:pPr>
      <w:r>
        <w:rPr>
          <w:b/>
        </w:rPr>
        <w:t>r i j e š i o  j e</w:t>
      </w:r>
    </w:p>
    <w:p w:rsidRDefault="00AD2223" w:rsidP="00AD2223" w:rsidR="00AD2223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AD2223" w:rsidP="00AD2223" w:rsidR="00AD2223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AD2223" w:rsidP="00AD2223" w:rsidR="00AD2223">
      <w:pPr>
        <w:jc w:val="center"/>
      </w:pPr>
      <w:r>
        <w:rPr>
          <w:b/>
        </w:rPr>
        <w:t>Obrazloženje</w:t>
      </w:r>
    </w:p>
    <w:p w:rsidRDefault="00AD2223" w:rsidP="00AD2223" w:rsidR="00AD2223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AD2223" w:rsidP="00AD2223" w:rsidR="00AD2223">
      <w:pPr>
        <w:jc w:val="center"/>
        <w:rPr>
          <w:b/>
        </w:rPr>
      </w:pPr>
      <w:r>
        <w:t xml:space="preserve">U Bjelovaru, 23. veljače 2017. godine </w:t>
      </w:r>
    </w:p>
    <w:p w:rsidRDefault="00AD2223" w:rsidP="00AD2223" w:rsidR="00AD2223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AD2223" w:rsidP="00AD2223" w:rsidR="00AD222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AD2223" w:rsidP="00AD2223" w:rsidR="00AD2223">
      <w:pPr>
        <w:pStyle w:val="Bezproreda"/>
      </w:pPr>
    </w:p>
    <w:p w:rsidRDefault="00AD2223" w:rsidP="00AD2223" w:rsidR="00AD2223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AD2223" w:rsidP="00AD2223" w:rsidR="00AD2223">
      <w:pPr>
        <w:pStyle w:val="Bezproreda"/>
      </w:pPr>
    </w:p>
    <w:p w:rsidRDefault="00AD2223" w:rsidP="00AD2223" w:rsidR="00AD222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2223" w:rsidP="00AD2223" w:rsidR="00AD2223">
      <w:pPr>
        <w:pStyle w:val="Bezproreda"/>
      </w:pPr>
      <w:r>
        <w:t>Dna: e-oglasna ploča</w:t>
      </w:r>
    </w:p>
    <w:p w:rsidRDefault="00AD2223" w:rsidP="00AD2223" w:rsidR="00DA0242">
      <w:pPr>
        <w:pStyle w:val="Bezproreda"/>
      </w:pPr>
      <w:proofErr w:type="spellStart"/>
      <w:r>
        <w:t>Bj</w:t>
      </w:r>
      <w:proofErr w:type="spellEnd"/>
      <w:r>
        <w:t xml:space="preserve">. 23.2.2017.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223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5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St-341/2016-6</izvorni_sadrzaj>
    <derivirana_varijabla naziv="DomainObject.Oznaka_1">St-341/2016-6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PRUGOVEČKI društvo s ograničenom odgovornošću za trgovinu, ugostiteljstvo i usluge</izvorni_sadrzaj>
    <derivirana_varijabla naziv="DomainObject.Predmet.ProtustrankaFormated_1">  PRUGOVEČKI društvo s ograničenom odgovornošću za trgovinu, ugostiteljstvo i usluge</derivirana_varijabla>
  </DomainObject.Predmet.ProtustrankaFormated>
  <DomainObject.Predmet.ProtustrankaFormatedOIB>
    <izvorni_sadrzaj>  PRUGOVEČKI društvo s ograničenom odgovornošću za trgovinu, ugostiteljstvo i usluge, OIB 18349458406</izvorni_sadrzaj>
    <derivirana_varijabla naziv="DomainObject.Predmet.ProtustrankaFormatedOIB_1">  PRUGOVEČKI društvo s ograničenom odgovornošću za trgovinu, ugostiteljstvo i usluge, OIB 18349458406</derivirana_varijabla>
  </DomainObject.Predmet.ProtustrankaFormatedOIB>
  <DomainObject.Predmet.ProtustrankaFormatedWithAdress>
    <izvorni_sadrzaj> PRUGOVEČKI društvo s ograničenom odgovornošću za trgovinu, ugostiteljstvo i usluge, Male Sredice 41/a, 43000 Bjelovar</izvorni_sadrzaj>
    <derivirana_varijabla naziv="DomainObject.Predmet.ProtustrankaFormatedWithAdress_1"> PRUGOVEČKI društvo s ograničenom odgovornošću za trgovinu, ugostiteljstvo i usluge, Male Sredice 41/a, 43000 Bjelovar</derivirana_varijabla>
  </DomainObject.Predmet.ProtustrankaFormatedWithAdress>
  <DomainObject.Predmet.ProtustrankaFormatedWithAdressOIB>
    <izvorni_sadrzaj> PRUGOVEČKI društvo s ograničenom odgovornošću za trgovinu, ugostiteljstvo i usluge, OIB 18349458406, Male Sredice 41/a, 43000 Bjelovar</izvorni_sadrzaj>
    <derivirana_varijabla naziv="DomainObject.Predmet.ProtustrankaFormatedWithAdressOIB_1"> PRUGOVEČKI društvo s ograničenom odgovornošću za trgovinu, ugostiteljstvo i usluge, OIB 18349458406, Male Sredice 41/a, 43000 Bjelovar</derivirana_varijabla>
  </DomainObject.Predmet.ProtustrankaFormatedWithAdressOIB>
  <DomainObject.Predmet.ProtustrankaWithAdress>
    <izvorni_sadrzaj>PRUGOVEČKI društvo s ograničenom odgovornošću za trgovinu, ugostiteljstvo i usluge Male Sredice 41/a, 43000 Bjelovar</izvorni_sadrzaj>
    <derivirana_varijabla naziv="DomainObject.Predmet.ProtustrankaWithAdress_1">PRUGOVEČKI društvo s ograničenom odgovornošću za trgovinu, ugostiteljstvo i usluge Male Sredice 41/a, 43000 Bjelovar</derivirana_varijabla>
  </DomainObject.Predmet.ProtustrankaWithAdress>
  <DomainObject.Predmet.ProtustrankaWithAdressOIB>
    <izvorni_sadrzaj>PRUGOVEČKI društvo s ograničenom odgovornošću za trgovinu, ugostiteljstvo i usluge, OIB 18349458406, Male Sredice 41/a, 43000 Bjelovar</izvorni_sadrzaj>
    <derivirana_varijabla naziv="DomainObject.Predmet.ProtustrankaWithAdressOIB_1">PRUGOVEČKI društvo s ograničenom odgovornošću za trgovinu, ugostiteljstvo i usluge, OIB 18349458406, Male Sredice 41/a, 43000 Bjelovar</derivirana_varijabla>
  </DomainObject.Predmet.ProtustrankaWithAdressOIB>
  <DomainObject.Predmet.ProtustrankaNazivFormated>
    <izvorni_sadrzaj>PRUGOVEČKI društvo s ograničenom odgovornošću za trgovinu, ugostiteljstvo i usluge</izvorni_sadrzaj>
    <derivirana_varijabla naziv="DomainObject.Predmet.ProtustrankaNazivFormated_1">PRUGOVEČKI društvo s ograničenom odgovornošću za trgovinu, ugostiteljstvo i usluge</derivirana_varijabla>
  </DomainObject.Predmet.ProtustrankaNazivFormated>
  <DomainObject.Predmet.ProtustrankaNazivFormatedOIB>
    <izvorni_sadrzaj>PRUGOVEČKI društvo s ograničenom odgovornošću za trgovinu, ugostiteljstvo i usluge, OIB 18349458406</izvorni_sadrzaj>
    <derivirana_varijabla naziv="DomainObject.Predmet.ProtustrankaNazivFormatedOIB_1">PRUGOVEČKI društvo s ograničenom odgovornošću za trgovinu, ugostiteljstvo i usluge, OIB 18349458406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PRUGOVEČKI društvo s ograničenom odgovornošću za trgovinu, ugostiteljstvo i usluge</item>
    </izvorni_sadrzaj>
    <derivirana_varijabla naziv="DomainObject.Predmet.ProtuStrankaListFormated_1">
      <item>PRUGOVEČKI društvo s ograničenom odgovornošću za trgovinu, ugostiteljstvo i usluge</item>
    </derivirana_varijabla>
  </DomainObject.Predmet.ProtuStrankaListFormated>
  <DomainObject.Predmet.ProtuStrankaListFormatedOIB>
    <izvorni_sadrzaj>
      <item>PRUGOVEČKI društvo s ograničenom odgovornošću za trgovinu, ugostiteljstvo i usluge, OIB 18349458406</item>
    </izvorni_sadrzaj>
    <derivirana_varijabla naziv="DomainObject.Predmet.ProtuStrankaListFormatedOIB_1">
      <item>PRUGOVEČKI društvo s ograničenom odgovornošću za trgovinu, ugostiteljstvo i usluge, OIB 18349458406</item>
    </derivirana_varijabla>
  </DomainObject.Predmet.ProtuStrankaListFormatedOIB>
  <DomainObject.Predmet.ProtuStrankaListFormatedWithAdress>
    <izvorni_sadrzaj>
      <item>PRUGOVEČKI društvo s ograničenom odgovornošću za trgovinu, ugostiteljstvo i usluge, Male Sredice 41/a, 43000 Bjelovar</item>
    </izvorni_sadrzaj>
    <derivirana_varijabla naziv="DomainObject.Predmet.ProtuStrankaListFormatedWithAdress_1">
      <item>PRUGOVEČKI društvo s ograničenom odgovornošću za trgovinu, ugostiteljstvo i usluge, Male Sredice 41/a, 43000 Bjelovar</item>
    </derivirana_varijabla>
  </DomainObject.Predmet.ProtuStrankaListFormatedWithAdress>
  <DomainObject.Predmet.ProtuStrankaListFormatedWithAdressOIB>
    <izvorni_sadrzaj>
      <item>PRUGOVEČKI društvo s ograničenom odgovornošću za trgovinu, ugostiteljstvo i usluge, OIB 18349458406, Male Sredice 41/a, 43000 Bjelovar</item>
    </izvorni_sadrzaj>
    <derivirana_varijabla naziv="DomainObject.Predmet.ProtuStrankaListFormatedWithAdressOIB_1">
      <item>PRUGOVEČKI društvo s ograničenom odgovornošću za trgovinu, ugostiteljstvo i usluge, OIB 18349458406, Male Sredice 41/a, 43000 Bjelovar</item>
    </derivirana_varijabla>
  </DomainObject.Predmet.ProtuStrankaListFormatedWithAdressOIB>
  <DomainObject.Predmet.ProtuStrankaListNazivFormated>
    <izvorni_sadrzaj>
      <item>PRUGOVEČKI društvo s ograničenom odgovornošću za trgovinu, ugostiteljstvo i usluge</item>
    </izvorni_sadrzaj>
    <derivirana_varijabla naziv="DomainObject.Predmet.ProtuStrankaListNazivFormated_1">
      <item>PRUGOVEČKI društvo s ograničenom odgovornošću za trgovinu, ugostiteljstvo i usluge</item>
    </derivirana_varijabla>
  </DomainObject.Predmet.ProtuStrankaListNazivFormated>
  <DomainObject.Predmet.ProtuStrankaListNazivFormatedOIB>
    <izvorni_sadrzaj>
      <item>PRUGOVEČKI društvo s ograničenom odgovornošću za trgovinu, ugostiteljstvo i usluge, OIB 18349458406</item>
    </izvorni_sadrzaj>
    <derivirana_varijabla naziv="DomainObject.Predmet.ProtuStrankaListNazivFormatedOIB_1">
      <item>PRUGOVEČKI društvo s ograničenom odgovornošću za trgovinu, ugostiteljstvo i usluge, OIB 18349458406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St-341/2016-6</izvorni_sadrzaj>
    <derivirana_varijabla naziv="DomainObject.PoslovniBrojDokumenta_1">St-341/2016-6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PRUGOVEČKI društvo s ograničenom odgovornošću za trgovinu, ugostiteljstvo i usluge</izvorni_sadrzaj>
    <derivirana_varijabla naziv="DomainObject.Predmet.ProtustrankaIDrugi_1">PRUGOVEČKI društvo s ograničenom odgovornošću za trgovinu,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PRUGOVEČKI društvo s ograničenom odgovornošću za trgovinu, ugostiteljstvo i usluge, OIB 18349458406, Male Sredice 41/a, 43000 Bjelovar</izvorni_sadrzaj>
    <derivirana_varijabla naziv="DomainObject.Predmet.ProtustrankaIDrugiAdressOIB_1">PRUGOVEČKI društvo s ograničenom odgovornošću za trgovinu, ugostiteljstvo i usluge, OIB 18349458406, Male Sredice 41/a,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PRUGOVEČKI društvo s ograničenom odgovornošću za trgovinu, ugostiteljstvo i usluge</item>
    </izvorni_sadrzaj>
    <derivirana_varijabla naziv="DomainObject.Predmet.SudioniciListNaziv_1">
      <item>FINA, RC ZAGREB, Podružnica Bjelovar</item>
      <item>PRUGOVEČKI društvo s ograničenom odgovornošću za trgovinu,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PRUGOVEČKI društvo s ograničenom odgovornošću za trgovinu, ugostiteljstvo i usluge, OIB 18349458406, Male Sredice 41/a,43000 Bjelovar</item>
    </izvorni_sadrzaj>
    <derivirana_varijabla naziv="DomainObject.Predmet.SudioniciListAdressOIB_1">
      <item>FINA, RC ZAGREB, Podružnica Bjelovar, OIB 85821130368, F. Supila 4,43000 Bjelovar</item>
      <item>PRUGOVEČKI društvo s ograničenom odgovornošću za trgovinu, ugostiteljstvo i usluge, OIB 18349458406, Male Sredice 41/a,43000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845D9-BB7E-497A-B951-1AE62ACDB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1058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2017-02-23T11:49:00Z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