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4de6" w14:paraId="2e44de6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3164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4F316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189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66B88-6BCA-476A-9049-E0F33EFFD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2017-08-07T11:31:00Z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