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6e1e" w14:paraId="c476e1e" w:rsidRDefault="00AE649C" w:rsidP="00090C4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90C43" w:rsidP="00090C4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90C4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St-819/16-2</w:t>
      </w:r>
      <w:r w:rsidR="00EA1C6D">
        <w:tab/>
      </w:r>
    </w:p>
    <w:p w:rsidRDefault="00090C43" w:rsidP="00090C43" w:rsidR="00090C43">
      <w:pPr>
        <w:pStyle w:val="Zaglavlje"/>
        <w:spacing w:after="0"/>
      </w:pPr>
    </w:p>
    <w:p w:rsidRDefault="00090C43" w:rsidP="00090C43" w:rsidR="00090C4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90C43" w:rsidP="00090C43" w:rsidR="00090C4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90C43" w:rsidP="00090C43" w:rsidR="00090C4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90C43" w:rsidP="00090C43" w:rsidR="00090C4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90C43" w:rsidP="00090C43" w:rsidR="00090C43">
      <w:pPr>
        <w:pStyle w:val="Zaglavlje"/>
        <w:spacing w:after="0"/>
      </w:pPr>
    </w:p>
    <w:p w:rsidRDefault="00090C43" w:rsidP="00090C43" w:rsidR="00090C43">
      <w:pPr>
        <w:pStyle w:val="Zaglavlje"/>
        <w:spacing w:after="0"/>
      </w:pPr>
    </w:p>
    <w:p w:rsidRDefault="00090C43" w:rsidP="00090C43" w:rsidR="00090C43">
      <w:pPr>
        <w:pStyle w:val="Zaglavlje"/>
        <w:spacing w:after="0"/>
        <w:jc w:val="center"/>
      </w:pPr>
      <w:r>
        <w:t>Z A K LJ U Č A K</w:t>
      </w:r>
    </w:p>
    <w:p w:rsidRDefault="00090C43" w:rsidP="00090C43" w:rsidR="00090C43">
      <w:pPr>
        <w:pStyle w:val="Zaglavlje"/>
        <w:spacing w:after="0"/>
      </w:pPr>
    </w:p>
    <w:p w:rsidRDefault="00090C43" w:rsidP="00090C43" w:rsidR="00090C43">
      <w:pPr>
        <w:spacing w:after="0"/>
      </w:pPr>
    </w:p>
    <w:p w:rsidRDefault="00090C43" w:rsidP="00090C43" w:rsidR="00090C43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ANIS d.o.o., Štefanec, Braće Radića 35, OIB: 69801881400, dana 24. lipnja 2016.               </w:t>
      </w:r>
    </w:p>
    <w:p w:rsidRDefault="00090C43" w:rsidP="00090C43" w:rsidR="00090C43">
      <w:pPr>
        <w:spacing w:after="0"/>
      </w:pPr>
    </w:p>
    <w:p w:rsidRDefault="00090C43" w:rsidP="00090C43" w:rsidR="00090C43">
      <w:pPr>
        <w:spacing w:after="0"/>
        <w:jc w:val="center"/>
      </w:pPr>
      <w:r>
        <w:t xml:space="preserve">  z a k lj u č i o   j e</w:t>
      </w:r>
    </w:p>
    <w:p w:rsidRDefault="00090C43" w:rsidP="00090C43" w:rsidR="00090C43">
      <w:pPr>
        <w:spacing w:after="0"/>
        <w:jc w:val="center"/>
      </w:pPr>
    </w:p>
    <w:p w:rsidRDefault="00090C43" w:rsidP="00090C43" w:rsidR="00090C43">
      <w:pPr>
        <w:spacing w:after="0"/>
        <w:jc w:val="center"/>
      </w:pPr>
    </w:p>
    <w:p w:rsidRDefault="00090C43" w:rsidP="00090C43" w:rsidR="00090C4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ANIS d.o.o., Štefanec, Braće Radića 35, OIB: 69801881400, </w:t>
      </w:r>
      <w:r>
        <w:rPr>
          <w:u w:val="single"/>
        </w:rPr>
        <w:t xml:space="preserve">Suzani Pongračić, Pribislavec, Ruđera Boškovića 41, OIB: 39435888946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90C43" w:rsidP="00090C43" w:rsidR="00090C43">
      <w:pPr>
        <w:spacing w:after="0"/>
        <w:jc w:val="both"/>
      </w:pPr>
    </w:p>
    <w:p w:rsidRDefault="00090C43" w:rsidP="00090C43" w:rsidR="00090C43">
      <w:pPr>
        <w:spacing w:after="0"/>
        <w:jc w:val="both"/>
      </w:pPr>
      <w:r>
        <w:t>1. nekretnina i pokretnina dužnika</w:t>
      </w:r>
    </w:p>
    <w:p w:rsidRDefault="00090C43" w:rsidP="00090C43" w:rsidR="00090C43">
      <w:pPr>
        <w:spacing w:after="0"/>
        <w:jc w:val="both"/>
      </w:pPr>
      <w:r>
        <w:t>2. imovinskih prava dužnika na tuđim stvarima</w:t>
      </w:r>
    </w:p>
    <w:p w:rsidRDefault="00090C43" w:rsidP="00090C43" w:rsidR="00090C43">
      <w:pPr>
        <w:spacing w:after="0"/>
        <w:jc w:val="both"/>
      </w:pPr>
      <w:r>
        <w:t>3. novčanih i nenovčanih tražbina dužnika</w:t>
      </w:r>
    </w:p>
    <w:p w:rsidRDefault="00090C43" w:rsidP="00090C43" w:rsidR="00090C43">
      <w:pPr>
        <w:spacing w:after="0"/>
        <w:jc w:val="both"/>
      </w:pPr>
      <w:r>
        <w:t>4. drugih prava koja čine imovinu dužnika</w:t>
      </w:r>
    </w:p>
    <w:p w:rsidRDefault="00090C43" w:rsidP="00090C43" w:rsidR="00090C43">
      <w:pPr>
        <w:spacing w:after="0"/>
        <w:jc w:val="both"/>
      </w:pPr>
      <w:r>
        <w:t>5. novčanih sredstava na računima</w:t>
      </w:r>
    </w:p>
    <w:p w:rsidRDefault="00090C43" w:rsidP="00090C43" w:rsidR="00090C43">
      <w:pPr>
        <w:spacing w:after="0"/>
        <w:jc w:val="both"/>
      </w:pPr>
      <w:r>
        <w:t>6. druge imovine dužnika</w:t>
      </w:r>
    </w:p>
    <w:p w:rsidRDefault="00090C43" w:rsidP="00090C43" w:rsidR="00090C43">
      <w:pPr>
        <w:spacing w:after="0"/>
        <w:jc w:val="both"/>
      </w:pPr>
      <w:r>
        <w:t>7. obveza dužnika unesenih u njegove poslovne knjige</w:t>
      </w:r>
    </w:p>
    <w:p w:rsidRDefault="00090C43" w:rsidP="00090C43" w:rsidR="00090C43">
      <w:pPr>
        <w:spacing w:after="0"/>
        <w:jc w:val="both"/>
      </w:pPr>
      <w:r>
        <w:t>8. drugih novčanih i nenovčanih obveza dužnika</w:t>
      </w:r>
    </w:p>
    <w:p w:rsidRDefault="00090C43" w:rsidP="00090C43" w:rsidR="00090C43">
      <w:pPr>
        <w:spacing w:after="0"/>
        <w:jc w:val="both"/>
      </w:pPr>
      <w:r>
        <w:t>9. razlučnih prava na imovini dužnika</w:t>
      </w:r>
    </w:p>
    <w:p w:rsidRDefault="00090C43" w:rsidP="00090C43" w:rsidR="00090C43">
      <w:pPr>
        <w:spacing w:after="0"/>
        <w:jc w:val="both"/>
      </w:pPr>
      <w:r>
        <w:t>10. izlučnih prava</w:t>
      </w:r>
    </w:p>
    <w:p w:rsidRDefault="00090C43" w:rsidP="00090C43" w:rsidR="00090C43">
      <w:pPr>
        <w:spacing w:after="0"/>
        <w:jc w:val="both"/>
      </w:pPr>
      <w:r>
        <w:t>11. prosječnih mjesečnih troškova redovnoga poslovanja dužnika u posljednjih godinu dana</w:t>
      </w:r>
    </w:p>
    <w:p w:rsidRDefault="00090C43" w:rsidP="00090C43" w:rsidR="00090C43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090C43" w:rsidP="00090C43" w:rsidR="00090C43">
      <w:pPr>
        <w:spacing w:after="0"/>
        <w:jc w:val="both"/>
      </w:pPr>
    </w:p>
    <w:p w:rsidRDefault="00090C43" w:rsidP="00090C43" w:rsidR="00090C4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090C43" w:rsidP="00090C43" w:rsidR="00090C43">
      <w:pPr>
        <w:spacing w:after="0"/>
        <w:jc w:val="both"/>
      </w:pPr>
    </w:p>
    <w:p w:rsidRDefault="00090C43" w:rsidP="00090C43" w:rsidR="00090C4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68.258,50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2014. godinu utvrđeno je da dužnik iskazao podatak o dugotrajnoj imovini u iznosu od 2.667,00 kn i podatak o kratkotrajnoj imovini u iznosu od 852.955,00 kn, a uvidom u zapisnik o izvršenoj pljenidbi i procjeni pokretne imovine utvrđeno je da dužnik ima u vlasništvu pokretnu imovinu u iznosu od 35.000,00 kn </w:t>
      </w:r>
      <w:r>
        <w:rPr>
          <w:rFonts w:eastAsia="Times New Roman"/>
          <w:lang w:eastAsia="hr-HR"/>
        </w:rPr>
        <w:t>dok iz zahtjeva za provedbu skraćenog stečajnog postupka proizlazi da je dužnik na dan 9. veljače 2016. u Očevidniku redoslijeda osniva za plaćanje ima evidentirane neizvršene osnove za plaćanje u ukupnom iznosu od 68.223,54 kn te da dužnik nema zaposlenih.</w:t>
      </w:r>
    </w:p>
    <w:p w:rsidRDefault="00090C43" w:rsidP="00090C43" w:rsidR="00090C43">
      <w:pPr>
        <w:spacing w:after="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90C43" w:rsidP="00090C43" w:rsidR="00090C43">
      <w:pPr>
        <w:spacing w:after="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lipnja 2016.</w:t>
      </w: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jc w:val="center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90C43" w:rsidR="00090C43">
        <w:tc>
          <w:tcPr>
            <w:tcW w:type="dxa" w:w="4928"/>
          </w:tcPr>
          <w:p w:rsidRDefault="00090C43" w:rsidP="00090C43" w:rsidR="00090C43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90C43" w:rsidP="00090C43" w:rsidR="00090C4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90C43" w:rsidP="00090C43" w:rsidR="00090C43">
            <w:pPr>
              <w:spacing w:after="0"/>
              <w:jc w:val="center"/>
              <w:rPr>
                <w:lang w:eastAsia="hr-HR"/>
              </w:rPr>
            </w:pPr>
          </w:p>
          <w:p w:rsidRDefault="00090C43" w:rsidP="00090C43" w:rsidR="00090C4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090C43" w:rsidP="00090C43" w:rsidR="00090C43">
            <w:pPr>
              <w:spacing w:after="0"/>
              <w:jc w:val="center"/>
              <w:rPr>
                <w:lang w:eastAsia="hr-HR"/>
              </w:rPr>
            </w:pPr>
          </w:p>
          <w:p w:rsidRDefault="00090C43" w:rsidP="00090C43" w:rsidR="00090C43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090C43" w:rsidP="00090C43" w:rsidR="00090C4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90C43" w:rsidP="00090C43" w:rsidR="00090C43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90C43" w:rsidP="00090C43" w:rsidR="00090C43">
      <w:pPr>
        <w:spacing w:after="0"/>
        <w:jc w:val="both"/>
      </w:pPr>
      <w:r>
        <w:t>UPUTA O PRAVNOM LIJEKU :</w:t>
      </w:r>
    </w:p>
    <w:p w:rsidRDefault="00090C43" w:rsidP="00090C43" w:rsidR="00090C43">
      <w:pPr>
        <w:spacing w:after="0"/>
        <w:jc w:val="both"/>
      </w:pPr>
      <w:r>
        <w:t>Protiv ovoga zaključka žalba nije dopuštena (čl. 19. st. 7. SZ-a).</w:t>
      </w:r>
    </w:p>
    <w:p w:rsidRDefault="00090C43" w:rsidP="00090C43" w:rsidR="00090C43">
      <w:pPr>
        <w:spacing w:after="0"/>
        <w:jc w:val="both"/>
      </w:pPr>
    </w:p>
    <w:p w:rsidRDefault="00090C43" w:rsidP="00090C43" w:rsidR="00090C43">
      <w:pPr>
        <w:spacing w:after="0"/>
        <w:jc w:val="both"/>
      </w:pPr>
      <w:r>
        <w:t>DNA:</w:t>
      </w:r>
    </w:p>
    <w:p w:rsidRDefault="00090C43" w:rsidP="00090C43" w:rsidR="00090C43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Suzana Pongračić, Pribislavec, Ruđera Boškovića 41</w:t>
      </w:r>
    </w:p>
    <w:p w:rsidRDefault="00090C43" w:rsidP="00090C43" w:rsidR="00090C43">
      <w:pPr>
        <w:spacing w:after="0"/>
        <w:jc w:val="both"/>
      </w:pPr>
      <w:r>
        <w:t>2. e-Oglasna ploča suda</w:t>
      </w:r>
    </w:p>
    <w:p w:rsidRDefault="00090C43" w:rsidP="00090C43" w:rsidR="00090C43">
      <w:pPr>
        <w:spacing w:after="0"/>
        <w:jc w:val="both"/>
      </w:pPr>
    </w:p>
    <w:p w:rsidRDefault="00CB0EA4" w:rsidP="00090C43" w:rsidR="00CB0EA4">
      <w:pPr>
        <w:pStyle w:val="Naslovdokumenta"/>
        <w:spacing w:after="0"/>
      </w:pPr>
    </w:p>
    <w:p w:rsidRDefault="0071688E" w:rsidP="00090C43" w:rsidR="0071688E">
      <w:pPr>
        <w:pStyle w:val="Poetniodjeljak"/>
        <w:spacing w:after="0"/>
      </w:pPr>
    </w:p>
    <w:p w:rsidRDefault="00A21F0D" w:rsidP="00090C43" w:rsidR="00A21F0D">
      <w:pPr>
        <w:pStyle w:val="NormaleSPIS"/>
        <w:spacing w:after="0"/>
        <w:rPr>
          <w:noProof/>
        </w:rPr>
      </w:pPr>
    </w:p>
    <w:p w:rsidRDefault="00DA0242" w:rsidP="00090C4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C43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43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St-819/2016-2</izvorni_sadrzaj>
    <derivirana_varijabla naziv="DomainObject.Oznaka_1">St-819/2016-2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ANIS društvo s ograničenom odgovornošću za završne radove u graditeljstvu</izvorni_sadrzaj>
    <derivirana_varijabla naziv="DomainObject.Predmet.ProtustrankaFormated_1">  ANIS društvo s ograničenom odgovornošću za završne radove u graditeljstvu</derivirana_varijabla>
  </DomainObject.Predmet.ProtustrankaFormated>
  <DomainObject.Predmet.ProtustrankaFormatedOIB>
    <izvorni_sadrzaj>  ANIS društvo s ograničenom odgovornošću za završne radove u graditeljstvu, OIB 69801881400</izvorni_sadrzaj>
    <derivirana_varijabla naziv="DomainObject.Predmet.ProtustrankaFormatedOIB_1">  ANIS društvo s ograničenom odgovornošću za završne radove u graditeljstvu, OIB 69801881400</derivirana_varijabla>
  </DomainObject.Predmet.ProtustrankaFormatedOIB>
  <DomainObject.Predmet.ProtustrankaFormatedWithAdress>
    <izvorni_sadrzaj> ANIS društvo s ograničenom odgovornošću za završne radove u graditeljstvu, Braće Radića 35, 40000 Štefanec</izvorni_sadrzaj>
    <derivirana_varijabla naziv="DomainObject.Predmet.ProtustrankaFormatedWithAdress_1"> ANIS društvo s ograničenom odgovornošću za završne radove u graditeljstvu, Braće Radića 35, 40000 Štefanec</derivirana_varijabla>
  </DomainObject.Predmet.ProtustrankaFormatedWithAdress>
  <DomainObject.Predmet.ProtustrankaFormatedWithAdressOIB>
    <izvorni_sadrzaj> ANIS društvo s ograničenom odgovornošću za završne radove u graditeljstvu, OIB 69801881400, Braće Radića 35, 40000 Štefanec</izvorni_sadrzaj>
    <derivirana_varijabla naziv="DomainObject.Predmet.ProtustrankaFormatedWithAdressOIB_1"> ANIS društvo s ograničenom odgovornošću za završne radove u graditeljstvu, OIB 69801881400, Braće Radića 35, 40000 Štefanec</derivirana_varijabla>
  </DomainObject.Predmet.ProtustrankaFormatedWithAdressOIB>
  <DomainObject.Predmet.ProtustrankaWithAdress>
    <izvorni_sadrzaj>ANIS društvo s ograničenom odgovornošću za završne radove u graditeljstvu Braće Radića 35, 40000 Štefanec</izvorni_sadrzaj>
    <derivirana_varijabla naziv="DomainObject.Predmet.ProtustrankaWithAdress_1">ANIS društvo s ograničenom odgovornošću za završne radove u graditeljstvu Braće Radića 35, 40000 Štefanec</derivirana_varijabla>
  </DomainObject.Predmet.ProtustrankaWithAdress>
  <DomainObject.Predmet.ProtustrankaWithAdressOIB>
    <izvorni_sadrzaj>ANIS društvo s ograničenom odgovornošću za završne radove u graditeljstvu, OIB 69801881400, Braće Radića 35, 40000 Štefanec</izvorni_sadrzaj>
    <derivirana_varijabla naziv="DomainObject.Predmet.ProtustrankaWithAdressOIB_1">ANIS društvo s ograničenom odgovornošću za završne radove u graditeljstvu,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</izvorni_sadrzaj>
    <derivirana_varijabla naziv="DomainObject.Predmet.ProtustrankaNazivFormated_1">ANIS društvo s ograničenom odgovornošću za završne radove u graditeljstvu</derivirana_varijabla>
  </DomainObject.Predmet.ProtustrankaNazivFormated>
  <DomainObject.Predmet.ProtustrankaNazivFormatedOIB>
    <izvorni_sadrzaj>ANIS društvo s ograničenom odgovornošću za završne radove u graditeljstvu, OIB 69801881400</izvorni_sadrzaj>
    <derivirana_varijabla naziv="DomainObject.Predmet.ProtustrankaNazivFormatedOIB_1">ANIS društvo s ograničenom odgovornošću za završne radove u graditeljstvu,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</item>
    </izvorni_sadrzaj>
    <derivirana_varijabla naziv="DomainObject.Predmet.ProtuStrankaListFormated_1">
      <item>ANIS društvo s ograničenom odgovornošću za završne radove u graditeljstvu</item>
    </derivirana_varijabla>
  </DomainObject.Predmet.ProtuStrankaListFormated>
  <DomainObject.Predmet.ProtuStrankaListFormatedOIB>
    <izvorni_sadrzaj>
      <item>ANIS društvo s ograničenom odgovornošću za završne radove u graditeljstvu, OIB 69801881400</item>
    </izvorni_sadrzaj>
    <derivirana_varijabla naziv="DomainObject.Predmet.ProtuStrankaListFormatedOIB_1">
      <item>ANIS društvo s ograničenom odgovornošću za završne radove u graditeljstvu, OIB 69801881400</item>
    </derivirana_varijabla>
  </DomainObject.Predmet.ProtuStrankaListFormatedOIB>
  <DomainObject.Predmet.ProtuStrankaListFormatedWithAdress>
    <izvorni_sadrzaj>
      <item>ANIS društvo s ograničenom odgovornošću za završne radove u graditeljstvu, Braće Radića 35, 40000 Štefanec</item>
    </izvorni_sadrzaj>
    <derivirana_varijabla naziv="DomainObject.Predmet.ProtuStrankaListFormatedWithAdress_1">
      <item>ANIS društvo s ograničenom odgovornošću za završne radove u graditeljstvu, Braće Radića 35, 40000 Štefanec</item>
    </derivirana_varijabla>
  </DomainObject.Predmet.ProtuStrankaListFormatedWithAdress>
  <DomainObject.Predmet.ProtuStrankaListFormatedWithAdressOIB>
    <izvorni_sadrzaj>
      <item>ANIS društvo s ograničenom odgovornošću za završne radove u graditeljstvu, OIB 69801881400, Braće Radića 35, 40000 Štefanec</item>
    </izvorni_sadrzaj>
    <derivirana_varijabla naziv="DomainObject.Predmet.ProtuStrankaListFormatedWithAdressOIB_1">
      <item>ANIS društvo s ograničenom odgovornošću za završne radove u graditeljstvu, OIB 69801881400, Braće Radića 35, 40000 Štefanec</item>
    </derivirana_varijabla>
  </DomainObject.Predmet.ProtuStrankaListFormatedWithAdressOIB>
  <DomainObject.Predmet.ProtuStrankaListNazivFormated>
    <izvorni_sadrzaj>
      <item>ANIS društvo s ograničenom odgovornošću za završne radove u graditeljstvu</item>
    </izvorni_sadrzaj>
    <derivirana_varijabla naziv="DomainObject.Predmet.ProtuStrankaListNazivFormated_1">
      <item>ANIS društvo s ograničenom odgovornošću za završne radove u graditeljstvu</item>
    </derivirana_varijabla>
  </DomainObject.Predmet.ProtuStrankaListNazivFormated>
  <DomainObject.Predmet.ProtuStrankaListNazivFormatedOIB>
    <izvorni_sadrzaj>
      <item>ANIS društvo s ograničenom odgovornošću za završne radove u graditeljstvu, OIB 69801881400</item>
    </izvorni_sadrzaj>
    <derivirana_varijabla naziv="DomainObject.Predmet.ProtuStrankaListNazivFormatedOIB_1">
      <item>ANIS društvo s ograničenom odgovornošću za završne radove u graditeljstvu,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Suzana Pongračić</item>
      <item>Županijsko državno odvjetništvo u Varaždinu</item>
    </izvorni_sadrzaj>
    <derivirana_varijabla naziv="DomainObject.Predmet.OstaliListNazivFormated_1">
      <item>Suzana Pongračić</item>
      <item>Županijsko državno odvjetništvo u Varaždinu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</izvorni_sadrzaj>
    <derivirana_varijabla naziv="DomainObject.Predmet.OstaliListNazivFormatedOIB_1">
      <item>Suzana Pongračić, OIB 39435888946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St-819/2016-2</izvorni_sadrzaj>
    <derivirana_varijabla naziv="DomainObject.PoslovniBrojDokumenta_1">St-819/2016-2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</izvorni_sadrzaj>
    <derivirana_varijabla naziv="DomainObject.Predmet.ProtustrankaIDrugi_1">ANIS društvo s ograničenom odgovornošću za završne radove u graditeljstvu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graditeljstvu, OIB 69801881400, Braće Radića 35, 40000 Štefanec</izvorni_sadrzaj>
    <derivirana_varijabla naziv="DomainObject.Predmet.ProtustrankaIDrugiAdressOIB_1">ANIS društvo s ograničenom odgovornošću za završne radove u graditeljstvu,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</item>
      <item>Suzana Pongračić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ANIS društvo s ograničenom odgovornošću za završne radove u graditeljstvu</item>
      <item>Suzana Pongračić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ANIS društvo s ograničenom odgovornošću za završne radove u graditeljstvu,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ANIS društvo s ograničenom odgovornošću za završne radove u graditeljstvu,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0F746-39E3-49FD-AC76-7A642E1DA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2674</properties:Characters>
  <properties:Lines>90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2016-06-24T12:41:00Z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St-819/2016-2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