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26B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26BE" w:rsidP="008F5996" w:rsidR="009426B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26BE" w:rsidP="008F5996" w:rsidR="009426B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26BE" w:rsidP="008F5996" w:rsidR="009426B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26BE" w:rsidP="008F5996" w:rsidR="009426B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26BE" w:rsidP="008F5996" w:rsidR="009426B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26BE" w:rsidP="008F5996" w:rsidR="009426B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c4a53f" w14:paraId="2c4a53f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9426BE">
        <w:rPr>
          <w:rFonts w:hAnsi="Times New Roman" w:ascii="Times New Roman"/>
          <w:sz w:val="24"/>
        </w:rPr>
        <w:t>277/15</w:t>
      </w:r>
      <w:r w:rsidR="00311FFA">
        <w:rPr>
          <w:rFonts w:hAnsi="Times New Roman" w:ascii="Times New Roman"/>
          <w:sz w:val="24"/>
        </w:rPr>
        <w:t>-33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9426BE" w:rsidRPr="009426BE">
        <w:rPr>
          <w:rFonts w:hAnsi="Times New Roman" w:ascii="Times New Roman"/>
          <w:sz w:val="24"/>
        </w:rPr>
        <w:t xml:space="preserve">BOSUT d.o.o. </w:t>
      </w:r>
      <w:r w:rsidR="009426BE">
        <w:rPr>
          <w:rFonts w:hAnsi="Times New Roman" w:ascii="Times New Roman"/>
          <w:sz w:val="24"/>
        </w:rPr>
        <w:t xml:space="preserve">– u stečaju, </w:t>
      </w:r>
      <w:r w:rsidR="00FC1CB6">
        <w:rPr>
          <w:rFonts w:hAnsi="Times New Roman" w:ascii="Times New Roman"/>
          <w:sz w:val="24"/>
        </w:rPr>
        <w:t>S</w:t>
      </w:r>
      <w:r w:rsidR="009426BE" w:rsidRPr="009426BE">
        <w:rPr>
          <w:rFonts w:hAnsi="Times New Roman" w:ascii="Times New Roman"/>
          <w:sz w:val="24"/>
        </w:rPr>
        <w:t>esvete, Dobriše Cesarića 6, OIB: 45040064188</w:t>
      </w:r>
      <w:r w:rsidR="009426BE">
        <w:rPr>
          <w:rFonts w:hAnsi="Times New Roman" w:ascii="Times New Roman"/>
          <w:sz w:val="24"/>
        </w:rPr>
        <w:t>, 4. siječnja 201</w:t>
      </w:r>
      <w:r w:rsidR="00C962E4">
        <w:rPr>
          <w:rFonts w:hAnsi="Times New Roman" w:ascii="Times New Roman"/>
          <w:sz w:val="24"/>
        </w:rPr>
        <w:t>6</w:t>
      </w:r>
      <w:r w:rsidR="009426BE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 </w:t>
      </w:r>
      <w:r w:rsidR="009426BE">
        <w:rPr>
          <w:rFonts w:hAnsi="Times New Roman" w:ascii="Times New Roman"/>
          <w:sz w:val="24"/>
        </w:rPr>
        <w:t xml:space="preserve">k.o. Knezovljani, zk. ul. 204, 205, 304, 312 i 370,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>uz odgovarajuću primjenu</w:t>
      </w:r>
      <w:r w:rsidR="009426BE">
        <w:rPr>
          <w:rFonts w:hAnsi="Times New Roman" w:ascii="Times New Roman"/>
          <w:sz w:val="24"/>
        </w:rPr>
        <w:t xml:space="preserve"> pravila o ovrsi na nekretnini, sukladno članku 164. </w:t>
      </w:r>
      <w:r w:rsidR="009426BE" w:rsidRPr="009426B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9426BE">
        <w:rPr>
          <w:rFonts w:hAnsi="Times New Roman" w:ascii="Times New Roman"/>
          <w:sz w:val="24"/>
        </w:rPr>
        <w:t>).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9426BE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EF0EC1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13. siječnja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C962E4">
        <w:rPr>
          <w:rFonts w:hAnsi="Times New Roman" w:ascii="Times New Roman"/>
          <w:b/>
          <w:sz w:val="24"/>
          <w:u w:val="single"/>
        </w:rPr>
        <w:t>6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10.15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C962E4">
        <w:rPr>
          <w:rFonts w:hAnsi="Times New Roman" w:ascii="Times New Roman"/>
          <w:sz w:val="24"/>
        </w:rPr>
        <w:t>96</w:t>
      </w:r>
      <w:r w:rsidRPr="001855EA">
        <w:rPr>
          <w:rFonts w:hAnsi="Times New Roman" w:ascii="Times New Roman"/>
          <w:sz w:val="24"/>
        </w:rPr>
        <w:t>/II (</w:t>
      </w:r>
      <w:r w:rsidR="00C962E4">
        <w:rPr>
          <w:rFonts w:hAnsi="Times New Roman" w:ascii="Times New Roman"/>
          <w:sz w:val="24"/>
        </w:rPr>
        <w:t>Mala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prilože odgovarajuće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C962E4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upravitelj</w:t>
      </w:r>
      <w:r w:rsidR="00C962E4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164. stavak 1. i 3. Stečajnog zakona </w:t>
      </w:r>
      <w:r w:rsidR="004219BC" w:rsidRPr="001855EA">
        <w:rPr>
          <w:rFonts w:hAnsi="Times New Roman" w:ascii="Times New Roman"/>
          <w:sz w:val="24"/>
        </w:rPr>
        <w:t>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C962E4">
        <w:rPr>
          <w:rFonts w:hAnsi="Times New Roman" w:ascii="Times New Roman"/>
          <w:sz w:val="24"/>
        </w:rPr>
        <w:t>4. siječnja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C962E4">
        <w:rPr>
          <w:rFonts w:hAnsi="Times New Roman" w:ascii="Times New Roman"/>
          <w:sz w:val="24"/>
        </w:rPr>
        <w:t>6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8D429E">
        <w:rPr>
          <w:rFonts w:hAnsi="Times New Roman" w:ascii="Times New Roman"/>
          <w:sz w:val="24"/>
        </w:rPr>
        <w:t>, v.r.</w:t>
      </w:r>
    </w:p>
    <w:p w:rsidRDefault="00C962E4" w:rsidP="004F3302" w:rsidR="00C962E4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8D429E" w:rsidP="008957A8" w:rsidR="008D429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D429E" w:rsidP="008957A8" w:rsidR="008D429E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>1. Stečajno</w:t>
      </w:r>
      <w:r w:rsidR="00C962E4" w:rsidRPr="008D429E">
        <w:rPr>
          <w:rFonts w:hAnsi="Times New Roman" w:ascii="Times New Roman"/>
          <w:color w:themeColor="background1" w:val="FFFFFF"/>
          <w:sz w:val="24"/>
        </w:rPr>
        <w:t>j</w:t>
      </w:r>
      <w:r w:rsidRPr="008D429E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C962E4" w:rsidRPr="008D429E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4219BC" w:rsidP="008957A8" w:rsidR="004219BC" w:rsidRPr="008D429E">
      <w:pPr>
        <w:rPr>
          <w:rFonts w:hAnsi="Times New Roman" w:ascii="Times New Roman"/>
          <w:i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8D429E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C962E4" w:rsidRPr="008D429E">
        <w:rPr>
          <w:rFonts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1855EA" w:rsidP="00C572C1" w:rsidR="001855EA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>3.</w:t>
      </w:r>
      <w:r w:rsidR="00EF132A" w:rsidRPr="008D429E">
        <w:rPr>
          <w:rFonts w:hAnsi="Times New Roman" w:ascii="Times New Roman"/>
          <w:color w:themeColor="background1" w:val="FFFFFF"/>
          <w:sz w:val="24"/>
        </w:rPr>
        <w:t xml:space="preserve"> H-ABDUCO d.o.o. Zagreb, Slavonska avenija 6a</w:t>
      </w:r>
    </w:p>
    <w:p w:rsidRDefault="00EF132A" w:rsidP="00C572C1" w:rsidR="00EF132A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 xml:space="preserve">4. Republika Hrvatska (kao pravni slijednik Fonda za razvoj i zapošljavanje), po zz. </w:t>
      </w:r>
    </w:p>
    <w:p w:rsidRDefault="00EF132A" w:rsidP="00C572C1" w:rsidR="008F3EFB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 xml:space="preserve">    Županijskom državnom odvjetništvu u Sisku</w:t>
      </w:r>
    </w:p>
    <w:p w:rsidRDefault="000D6A9C" w:rsidP="00C572C1" w:rsidR="000D6A9C" w:rsidRPr="008D429E">
      <w:pPr>
        <w:rPr>
          <w:rFonts w:hAnsi="Times New Roman" w:ascii="Times New Roman"/>
          <w:color w:themeColor="background1" w:val="FFFFFF"/>
          <w:sz w:val="24"/>
        </w:rPr>
      </w:pPr>
      <w:r w:rsidRPr="008D429E">
        <w:rPr>
          <w:rFonts w:hAnsi="Times New Roman" w:ascii="Times New Roman"/>
          <w:color w:themeColor="background1" w:val="FFFFFF"/>
          <w:sz w:val="24"/>
        </w:rPr>
        <w:t>5. e-Oglasna ploča, ovdje</w:t>
      </w:r>
    </w:p>
    <w:sectPr w:rsidSect="00EA52A1" w:rsidR="000D6A9C" w:rsidRPr="008D429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2C8" w:rsidR="00AF72C8">
      <w:r>
        <w:separator/>
      </w:r>
    </w:p>
  </w:endnote>
  <w:endnote w:id="0" w:type="continuationSeparator">
    <w:p w:rsidRDefault="00AF72C8" w:rsidR="00AF7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2C8" w:rsidR="00AF72C8">
      <w:r>
        <w:separator/>
      </w:r>
    </w:p>
  </w:footnote>
  <w:footnote w:id="0" w:type="continuationSeparator">
    <w:p w:rsidRDefault="00AF72C8" w:rsidR="00AF7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8620A0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EF132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EF132A">
      <w:rPr>
        <w:rFonts w:hAnsi="Times New Roman" w:ascii="Times New Roman"/>
        <w:szCs w:val="22"/>
      </w:rPr>
      <w:t>277/15</w:t>
    </w:r>
    <w:r w:rsidR="00311FFA">
      <w:rPr>
        <w:rFonts w:hAnsi="Times New Roman" w:ascii="Times New Roman"/>
        <w:szCs w:val="22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26BE"/>
    <w:rsid w:val="000A046A"/>
    <w:rsid w:val="000A6C23"/>
    <w:rsid w:val="000D010B"/>
    <w:rsid w:val="000D6A9C"/>
    <w:rsid w:val="001241C1"/>
    <w:rsid w:val="00177A30"/>
    <w:rsid w:val="001855EA"/>
    <w:rsid w:val="0021717B"/>
    <w:rsid w:val="00261848"/>
    <w:rsid w:val="002C1105"/>
    <w:rsid w:val="00311FFA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E0B5F"/>
    <w:rsid w:val="006E1347"/>
    <w:rsid w:val="006E39E7"/>
    <w:rsid w:val="0070227B"/>
    <w:rsid w:val="007973F4"/>
    <w:rsid w:val="007E0A65"/>
    <w:rsid w:val="007E3B92"/>
    <w:rsid w:val="008217D5"/>
    <w:rsid w:val="00851C34"/>
    <w:rsid w:val="008620A0"/>
    <w:rsid w:val="008737F0"/>
    <w:rsid w:val="008870D9"/>
    <w:rsid w:val="008957A8"/>
    <w:rsid w:val="008B25D0"/>
    <w:rsid w:val="008B6BCE"/>
    <w:rsid w:val="008D429E"/>
    <w:rsid w:val="008F3EFB"/>
    <w:rsid w:val="008F7361"/>
    <w:rsid w:val="009426BE"/>
    <w:rsid w:val="00971D49"/>
    <w:rsid w:val="00973546"/>
    <w:rsid w:val="00A77F42"/>
    <w:rsid w:val="00AB68F4"/>
    <w:rsid w:val="00AC30C2"/>
    <w:rsid w:val="00AE6C2F"/>
    <w:rsid w:val="00AF72C8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962E4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0EC1"/>
    <w:rsid w:val="00EF132A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1CB6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862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0A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862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0A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1637</properties:Characters>
  <properties:Lines>63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2016-01-07T07:15:00Z</dcterms:created>
  <dc:creator>Mihael Kovačić</dc:creator>
  <cp:lastModifiedBy>Sonja Pilić</cp:lastModifiedBy>
  <cp:lastPrinted>2016-01-07T07:16:00Z</cp:lastPrinted>
  <dcterms:modified xmlns:xsi="http://www.w3.org/2001/XMLSchema-instance" xsi:type="dcterms:W3CDTF">2016-01-07T07:19:00Z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