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bb85" w14:paraId="7a5bb85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200054">
        <w:rPr>
          <w:lang w:val="hr-HR"/>
        </w:rPr>
        <w:t>BAREŠA HOBBY d.o.o., OIB: 99814706999, Split, Ulica Ivana Gundulića 26</w:t>
      </w:r>
      <w:r w:rsidR="005A4641" w:rsidRPr="00E95649">
        <w:rPr>
          <w:lang w:val="hr-HR"/>
        </w:rPr>
        <w:t xml:space="preserve">, dana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200054" w:rsidRPr="00200054">
        <w:rPr>
          <w:lang w:val="hr-HR"/>
        </w:rPr>
        <w:t>BAREŠA HOBBY d.o.o., OIB: 99814706999, Split, Ulica Ivana Gundulića 26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200054" w:rsidRPr="00200054">
        <w:rPr>
          <w:lang w:val="hr-HR"/>
        </w:rPr>
        <w:t>BAREŠA HOBBY d.o.o., OIB: 99814706999, Split, Ulica Ivana Gundulića 26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200054">
        <w:rPr>
          <w:lang w:val="hr-HR"/>
        </w:rPr>
        <w:t>15/9520-1</w:t>
      </w:r>
      <w:r w:rsidRPr="00683A29">
        <w:rPr>
          <w:lang w:val="hr-HR"/>
        </w:rPr>
        <w:t xml:space="preserve"> od </w:t>
      </w:r>
      <w:r w:rsidR="00200054">
        <w:rPr>
          <w:lang w:val="hr-HR"/>
        </w:rPr>
        <w:t>19</w:t>
      </w:r>
      <w:r w:rsidR="0041287C">
        <w:rPr>
          <w:lang w:val="hr-HR"/>
        </w:rPr>
        <w:t>. siječnja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07A40" w:rsidRPr="00C07A4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00054">
      <w:t>1679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200054">
      <w:t>679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07A40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St-1679/2015</izvorni_sadrzaj>
    <derivirana_varijabla naziv="DomainObject.Predmet.OznakaBroj_1">St-1679/2015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BAREŠA HOBBY društvo sa ograničenom odgovornošću za proizvodnju i trgovinu</izvorni_sadrzaj>
    <derivirana_varijabla naziv="DomainObject.Predmet.ProtustrankaFormated_1">  BAREŠA HOBBY društvo sa ograničenom odgovornošću za proizvodnju i trgovinu</derivirana_varijabla>
  </DomainObject.Predmet.ProtustrankaFormated>
  <DomainObject.Predmet.ProtustrankaFormatedOIB>
    <izvorni_sadrzaj>  BAREŠA HOBBY društvo sa ograničenom odgovornošću za proizvodnju i trgovinu, OIB 99814706999</izvorni_sadrzaj>
    <derivirana_varijabla naziv="DomainObject.Predmet.ProtustrankaFormatedOIB_1">  BAREŠA HOBBY društvo sa ograničenom odgovornošću za proizvodnju i trgovinu, OIB 99814706999</derivirana_varijabla>
  </DomainObject.Predmet.ProtustrankaFormatedOIB>
  <DomainObject.Predmet.ProtustrankaFormatedWithAdress>
    <izvorni_sadrzaj> BAREŠA HOBBY društvo sa ograničenom odgovornošću za proizvodnju i trgovinu, Ulica Ivana Gundulića 26, 21000 Split</izvorni_sadrzaj>
    <derivirana_varijabla naziv="DomainObject.Predmet.ProtustrankaFormatedWithAdress_1"> BAREŠA HOBBY društvo sa ograničenom odgovornošću za proizvodnju i trgovinu, Ulica Ivana Gundulića 26, 21000 Split</derivirana_varijabla>
  </DomainObject.Predmet.ProtustrankaFormatedWithAdress>
  <DomainObject.Predmet.ProtustrankaFormatedWithAdressOIB>
    <izvorni_sadrzaj> BAREŠA HOBBY društvo sa ograničenom odgovornošću za proizvodnju i trgovinu, OIB 99814706999, Ulica Ivana Gundulića 26, 21000 Split</izvorni_sadrzaj>
    <derivirana_varijabla naziv="DomainObject.Predmet.ProtustrankaFormatedWithAdressOIB_1"> BAREŠA HOBBY društvo sa ograničenom odgovornošću za proizvodnju i trgovinu, OIB 99814706999, Ulica Ivana Gundulića 26, 21000 Split</derivirana_varijabla>
  </DomainObject.Predmet.ProtustrankaFormatedWithAdressOIB>
  <DomainObject.Predmet.ProtustrankaWithAdress>
    <izvorni_sadrzaj>BAREŠA HOBBY društvo sa ograničenom odgovornošću za proizvodnju i trgovinu Ulica Ivana Gundulića 26, 21000 Split</izvorni_sadrzaj>
    <derivirana_varijabla naziv="DomainObject.Predmet.ProtustrankaWithAdress_1">BAREŠA HOBBY društvo sa ograničenom odgovornošću za proizvodnju i trgovinu Ulica Ivana Gundulića 26, 21000 Split</derivirana_varijabla>
  </DomainObject.Predmet.ProtustrankaWithAdress>
  <DomainObject.Predmet.ProtustrankaWithAdressOIB>
    <izvorni_sadrzaj>BAREŠA HOBBY društvo sa ograničenom odgovornošću za proizvodnju i trgovinu, OIB 99814706999, Ulica Ivana Gundulića 26, 21000 Split</izvorni_sadrzaj>
    <derivirana_varijabla naziv="DomainObject.Predmet.ProtustrankaWithAdressOIB_1">BAREŠA HOBBY društvo sa ograničenom odgovornošću za proizvodnju i trgovinu, OIB 99814706999, Ulica Ivana Gundulića 26, 21000 Split</derivirana_varijabla>
  </DomainObject.Predmet.ProtustrankaWithAdressOIB>
  <DomainObject.Predmet.ProtustrankaNazivFormated>
    <izvorni_sadrzaj>BAREŠA HOBBY društvo sa ograničenom odgovornošću za proizvodnju i trgovinu</izvorni_sadrzaj>
    <derivirana_varijabla naziv="DomainObject.Predmet.ProtustrankaNazivFormated_1">BAREŠA HOBBY društvo sa ograničenom odgovornošću za proizvodnju i trgovinu</derivirana_varijabla>
  </DomainObject.Predmet.ProtustrankaNazivFormated>
  <DomainObject.Predmet.ProtustrankaNazivFormatedOIB>
    <izvorni_sadrzaj>BAREŠA HOBBY društvo sa ograničenom odgovornošću za proizvodnju i trgovinu, OIB 99814706999</izvorni_sadrzaj>
    <derivirana_varijabla naziv="DomainObject.Predmet.ProtustrankaNazivFormatedOIB_1">BAREŠA HOBBY društvo sa ograničenom odgovornošću za proizvodnju i trgovinu, OIB 99814706999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1948925.04</izvorni_sadrzaj>
    <derivirana_varijabla naziv="DomainObject.Predmet.TrenutnaVrijednost_1">1948925.04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BAREŠA HOBBY društvo sa ograničenom odgovornošću za proizvodnju i trgovinu</item>
    </izvorni_sadrzaj>
    <derivirana_varijabla naziv="DomainObject.Predmet.ProtuStrankaListFormated_1">
      <item>BAREŠA HOBBY društvo sa ograničenom odgovornošću za proizvodnju i trgovinu</item>
    </derivirana_varijabla>
  </DomainObject.Predmet.ProtuStrankaListFormated>
  <DomainObject.Predmet.ProtuStrankaListFormatedOIB>
    <izvorni_sadrzaj>
      <item>BAREŠA HOBBY društvo sa ograničenom odgovornošću za proizvodnju i trgovinu, OIB 99814706999</item>
    </izvorni_sadrzaj>
    <derivirana_varijabla naziv="DomainObject.Predmet.ProtuStrankaListFormatedOIB_1">
      <item>BAREŠA HOBBY društvo sa ograničenom odgovornošću za proizvodnju i trgovinu, OIB 99814706999</item>
    </derivirana_varijabla>
  </DomainObject.Predmet.ProtuStrankaListFormatedOIB>
  <DomainObject.Predmet.ProtuStrankaListFormatedWithAdress>
    <izvorni_sadrzaj>
      <item>BAREŠA HOBBY društvo sa ograničenom odgovornošću za proizvodnju i trgovinu, Ulica Ivana Gundulića 26, 21000 Split</item>
    </izvorni_sadrzaj>
    <derivirana_varijabla naziv="DomainObject.Predmet.ProtuStrankaListFormatedWithAdress_1">
      <item>BAREŠA HOBBY društvo sa ograničenom odgovornošću za proizvodnju i trgovinu, Ulica Ivana Gundulića 26, 21000 Split</item>
    </derivirana_varijabla>
  </DomainObject.Predmet.ProtuStrankaListFormatedWithAdress>
  <DomainObject.Predmet.ProtuStrankaListFormatedWithAdressOIB>
    <izvorni_sadrzaj>
      <item>BAREŠA HOBBY društvo sa ograničenom odgovornošću za proizvodnju i trgovinu, OIB 99814706999, Ulica Ivana Gundulića 26, 21000 Split</item>
    </izvorni_sadrzaj>
    <derivirana_varijabla naziv="DomainObject.Predmet.ProtuStrankaListFormatedWithAdressOIB_1">
      <item>BAREŠA HOBBY društvo sa ograničenom odgovornošću za proizvodnju i trgovinu, OIB 99814706999, Ulica Ivana Gundulića 26, 21000 Split</item>
    </derivirana_varijabla>
  </DomainObject.Predmet.ProtuStrankaListFormatedWithAdressOIB>
  <DomainObject.Predmet.ProtuStrankaListNazivFormated>
    <izvorni_sadrzaj>
      <item>BAREŠA HOBBY društvo sa ograničenom odgovornošću za proizvodnju i trgovinu</item>
    </izvorni_sadrzaj>
    <derivirana_varijabla naziv="DomainObject.Predmet.ProtuStrankaListNazivFormated_1">
      <item>BAREŠA HOBBY društvo sa ograničenom odgovornošću za proizvodnju i trgovinu</item>
    </derivirana_varijabla>
  </DomainObject.Predmet.ProtuStrankaListNazivFormated>
  <DomainObject.Predmet.ProtuStrankaListNazivFormatedOIB>
    <izvorni_sadrzaj>
      <item>BAREŠA HOBBY društvo sa ograničenom odgovornošću za proizvodnju i trgovinu, OIB 99814706999</item>
    </izvorni_sadrzaj>
    <derivirana_varijabla naziv="DomainObject.Predmet.ProtuStrankaListNazivFormatedOIB_1">
      <item>BAREŠA HOBBY društvo sa ograničenom odgovornošću za proizvodnju i trgovinu, OIB 99814706999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BAREŠA HOBBY društvo sa ograničenom odgovornošću za proizvodnju i trgovinu</izvorni_sadrzaj>
    <derivirana_varijabla naziv="DomainObject.Predmet.ProtustrankaIDrugi_1">BAREŠA HOBBY društvo sa ograničenom odgovornošću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BAREŠA HOBBY društvo sa ograničenom odgovornošću za proizvodnju i trgovinu, OIB 99814706999, Ulica Ivana Gundulića 26, 21000 Split</izvorni_sadrzaj>
    <derivirana_varijabla naziv="DomainObject.Predmet.ProtustrankaIDrugiAdressOIB_1">BAREŠA HOBBY društvo sa ograničenom odgovornošću za proizvodnju i trgovinu, OIB 99814706999, Ulica Ivana Gundulića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BAREŠA HOBBY društvo sa ograničenom odgovornošću za proizvodnju i trgovinu</item>
      <item>FINANCIJSKA AGENCIJA,RC SPLIT</item>
    </izvorni_sadrzaj>
    <derivirana_varijabla naziv="DomainObject.Predmet.SudioniciListNaziv_1">
      <item>BAREŠA HOBBY društvo sa ograničenom odgovornošću za proizvodnju i trgovinu</item>
      <item>FINANCIJSKA AGENCIJA,RC SPLIT</item>
    </derivirana_varijabla>
  </DomainObject.Predmet.SudioniciListNaziv>
  <DomainObject.Predmet.SudioniciListAdressOIB>
    <izvorni_sadrzaj>
      <item>BAREŠA HOBBY društvo sa ograničenom odgovornošću za proizvodnju i trgovinu, OIB 99814706999, Ulica Ivana Gundulića 26,21000 Split</item>
      <item>FINANCIJSKA AGENCIJA,RC SPLIT, OIB 85821130368, Mažuranićevo šetalište 24b,21000 Split</item>
    </izvorni_sadrzaj>
    <derivirana_varijabla naziv="DomainObject.Predmet.SudioniciListAdressOIB_1">
      <item>BAREŠA HOBBY društvo sa ograničenom odgovornošću za proizvodnju i trgovinu, OIB 99814706999, Ulica Ivana Gundulića 26,21000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99814706999</item>
    </izvorni_sadrzaj>
    <derivirana_varijabla naziv="DomainObject.Predmet.SudioniciListNazivOIB_1">
      <item>, OIB 85821130368</item>
      <item>, OIB 99814706999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194B0-04B3-4A5E-9CAB-91C480CEE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2229</properties:Characters>
  <properties:Lines>59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2016-09-07T06:51:00Z</cp:lastPrinted>
  <dcterms:modified xmlns:xsi="http://www.w3.org/2001/XMLSchema-instance" xsi:type="dcterms:W3CDTF">2016-09-07T06:51:00Z</dcterms:modified>
  <cp:revision>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