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34f4" w14:paraId="60d34f4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AD6" w:rsidP="001D7C1D" w:rsidR="00952AD6"/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EC5298">
        <w:t>89</w:t>
      </w:r>
      <w:r w:rsidR="004C6111" w:rsidRPr="001251F9">
        <w:t>.</w:t>
      </w:r>
      <w:r w:rsidRPr="001251F9">
        <w:t xml:space="preserve"> St-</w:t>
      </w:r>
      <w:r w:rsidR="00EC5298">
        <w:t>1466</w:t>
      </w:r>
      <w:r w:rsidRPr="001251F9">
        <w:t>/1</w:t>
      </w:r>
      <w:r w:rsidR="00EC5298">
        <w:t>7-</w:t>
      </w:r>
      <w:r w:rsidR="00514E34">
        <w:t>33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EC5298" w:rsidP="00EC5298" w:rsidR="00EC5298" w:rsidRPr="00EB7549">
      <w:pPr>
        <w:ind w:firstLine="720"/>
        <w:jc w:val="both"/>
      </w:pPr>
      <w:r w:rsidRPr="00EB7549">
        <w:rPr>
          <w:lang w:val="pt-BR"/>
        </w:rPr>
        <w:t>Trgovački sud u Zagrebu, po sucu Nikolini Dorić Hadžisejdić, u predstečajnom postupku u povodu prijedloga dužnika METVICA TRGOVINA d.o.o., Hrastje Plešivičko 12b, Jastrebarsko, OIB: 72337359557</w:t>
      </w:r>
      <w:r w:rsidRPr="00EB7549">
        <w:t xml:space="preserve">, </w:t>
      </w:r>
      <w:r>
        <w:rPr>
          <w:lang w:val="pt-BR"/>
        </w:rPr>
        <w:t>26</w:t>
      </w:r>
      <w:r w:rsidRPr="00EB7549">
        <w:rPr>
          <w:lang w:val="pt-BR"/>
        </w:rPr>
        <w:t>. rujna 2017.</w:t>
      </w:r>
      <w:r w:rsidRPr="00EB7549">
        <w:t>,</w:t>
      </w:r>
    </w:p>
    <w:p w:rsidRDefault="00EC5298" w:rsidP="006E687C" w:rsidR="00EC5298">
      <w:pPr>
        <w:jc w:val="center"/>
        <w:rPr>
          <w:b/>
        </w:rPr>
      </w:pPr>
    </w:p>
    <w:p w:rsidRDefault="006E687C" w:rsidP="006E687C" w:rsidR="006E687C" w:rsidRPr="00EC5298">
      <w:pPr>
        <w:jc w:val="center"/>
      </w:pPr>
      <w:r w:rsidRPr="00EC5298">
        <w:t>z a k lj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EC5298" w:rsidRPr="00EB7549">
        <w:rPr>
          <w:lang w:val="pt-BR"/>
        </w:rPr>
        <w:t>METVICA TRGOVINA d.o.o., Hrastje Plešivičko 12b, Jastrebarsko, OIB: 72337359557</w:t>
      </w:r>
      <w:r w:rsidR="0017606F">
        <w:t xml:space="preserve"> </w:t>
      </w:r>
      <w:r w:rsidR="00EC5298">
        <w:t>određuje se 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EC5298" w:rsidP="00290051" w:rsidR="002730D8">
      <w:pPr>
        <w:ind w:firstLine="372" w:left="708"/>
        <w:jc w:val="both"/>
      </w:pPr>
      <w:r>
        <w:t>19</w:t>
      </w:r>
      <w:r w:rsidR="00040AC6" w:rsidRPr="00EC5298">
        <w:t>.</w:t>
      </w:r>
      <w:r>
        <w:t xml:space="preserve"> listopada</w:t>
      </w:r>
      <w:r w:rsidR="00040AC6" w:rsidRPr="00EC5298">
        <w:t xml:space="preserve"> 201</w:t>
      </w:r>
      <w:r w:rsidR="00952AD6" w:rsidRPr="00EC5298">
        <w:t>7</w:t>
      </w:r>
      <w:r w:rsidR="00040AC6" w:rsidRPr="00EC5298">
        <w:t xml:space="preserve">. </w:t>
      </w:r>
      <w:r w:rsidR="002730D8" w:rsidRPr="00EC5298">
        <w:t xml:space="preserve"> u </w:t>
      </w:r>
      <w:r>
        <w:t>9:</w:t>
      </w:r>
      <w:r w:rsidR="00E15C0B" w:rsidRPr="00EC5298">
        <w:t>30</w:t>
      </w:r>
      <w:r w:rsidR="002730D8" w:rsidRPr="00EC5298">
        <w:t xml:space="preserve"> 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2730D8" w:rsidP="002730D8" w:rsidR="002730D8">
      <w:pPr>
        <w:ind w:left="705"/>
      </w:pPr>
      <w:r>
        <w:t>-zz dužnika</w:t>
      </w:r>
      <w:r w:rsidR="00EC5298">
        <w:t>:</w:t>
      </w:r>
      <w:r>
        <w:t xml:space="preserve"> </w:t>
      </w:r>
      <w:r w:rsidR="00EC5298">
        <w:t xml:space="preserve">Jerko Jukić, OIB 45114301536 </w:t>
      </w:r>
      <w:r w:rsidR="00EC5298" w:rsidRPr="00EC5298">
        <w:t>Hrastje Plešivičko, Hrastje Plešivičko 12/B</w:t>
      </w:r>
      <w:r w:rsidR="00EC5298">
        <w:t>,</w:t>
      </w:r>
      <w:r w:rsidR="00EC5298" w:rsidRPr="00EC5298">
        <w:t xml:space="preserve">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>k</w:t>
      </w:r>
      <w:r w:rsidR="00EC5298">
        <w:t>: Marijan Belani, Križevci, I. Z. Dijankovečkog 4,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EC5298">
        <w:t>„Narodne novine“ broj:</w:t>
      </w:r>
      <w:r w:rsidR="005C554A">
        <w:t xml:space="preserve"> 71/15, dalje: SZ), koji popis je javno objavljen na e-oglasnoj ploči Trgovačkog suda</w:t>
      </w:r>
      <w:r w:rsidR="00EC5298">
        <w:t xml:space="preserve"> u Zagrebu.</w:t>
      </w:r>
    </w:p>
    <w:p w:rsidRDefault="002730D8" w:rsidP="005C554A" w:rsidR="002730D8">
      <w:pPr>
        <w:jc w:val="both"/>
      </w:pPr>
      <w:r>
        <w:t xml:space="preserve"> </w:t>
      </w:r>
    </w:p>
    <w:p w:rsidRDefault="00D47B9A" w:rsidP="00D47B9A" w:rsidR="00D47B9A" w:rsidRPr="00EC5298">
      <w:pPr>
        <w:ind w:firstLine="360"/>
        <w:jc w:val="both"/>
      </w:pPr>
      <w:r w:rsidRPr="00EC5298">
        <w:tab/>
        <w:t>napomena: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</w:t>
      </w:r>
      <w:r w:rsidR="00EC5298">
        <w:t>ečajnom i stečajnom postupku („Narodne novine“ broj:</w:t>
      </w:r>
      <w:r w:rsidR="009519C9">
        <w:t xml:space="preserve">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>kako su glasovali, smatrat će se da su glasovali protiv plana restrukturiranja</w:t>
      </w:r>
      <w:r w:rsidR="00EC5298">
        <w:t>,</w:t>
      </w:r>
      <w:r w:rsidR="00465B4F">
        <w:t xml:space="preserve"> </w:t>
      </w:r>
    </w:p>
    <w:p w:rsidRDefault="00465B4F" w:rsidP="00952AD6" w:rsidR="005C35E5">
      <w:pPr>
        <w:ind w:firstLine="708"/>
        <w:jc w:val="both"/>
        <w:rPr>
          <w:b/>
          <w:i/>
        </w:rPr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952AD6" w:rsidP="001251F9" w:rsidR="00952AD6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EC5298">
        <w:t xml:space="preserve"> 26</w:t>
      </w:r>
      <w:r w:rsidR="005C35E5">
        <w:t>.</w:t>
      </w:r>
      <w:r w:rsidR="00EC5298">
        <w:t xml:space="preserve"> rujna 2017</w:t>
      </w:r>
      <w:r w:rsidR="005C35E5">
        <w:t>.</w:t>
      </w:r>
    </w:p>
    <w:p w:rsidRDefault="005C35E5" w:rsidP="005C35E5" w:rsidR="005C35E5">
      <w:pPr>
        <w:ind w:firstLine="3" w:left="5661"/>
        <w:jc w:val="right"/>
      </w:pPr>
      <w:r w:rsidRPr="00010102">
        <w:t>Sudac:</w:t>
      </w:r>
    </w:p>
    <w:p w:rsidRDefault="00EC5298" w:rsidP="00EC5298" w:rsidR="00EC5298">
      <w:pPr>
        <w:jc w:val="right"/>
      </w:pPr>
      <w:r>
        <w:t>Nikolina Dorić Hadžisejdić</w:t>
      </w:r>
      <w:r w:rsidR="00514E34">
        <w:t>, v.r.</w:t>
      </w:r>
    </w:p>
    <w:p w:rsidRDefault="001D7C1D" w:rsidP="001D7C1D" w:rsidR="001D7C1D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8A1148" w:rsidP="00422EE0" w:rsidR="008A1148">
      <w:pPr>
        <w:jc w:val="both"/>
      </w:pPr>
      <w:r>
        <w:t xml:space="preserve">              </w:t>
      </w:r>
    </w:p>
    <w:p w:rsidRDefault="001D7C1D" w:rsidP="001D7C1D" w:rsidR="001D7C1D" w:rsidRPr="009969B9"/>
    <w:p w:rsidRDefault="00514E34" w:rsidP="00514E34" w:rsidR="00514E34">
      <w:r>
        <w:t>Za točnost otpravka - ovlašteni službenik</w:t>
      </w:r>
    </w:p>
    <w:p w:rsidRDefault="00514E34" w:rsidP="00514E34" w:rsidR="00B937AA">
      <w:r>
        <w:t>Petra Čiček</w:t>
      </w:r>
    </w:p>
    <w:p w:rsidRDefault="00B937AA" w:rsidP="001D7C1D" w:rsidR="00B937AA"/>
    <w:sectPr w:rsidSect="00585191" w:rsidR="00B937AA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10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298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89</w:t>
    </w:r>
    <w:r w:rsidR="006E62F6">
      <w:t>. St -</w:t>
    </w:r>
    <w:r>
      <w:t>1466/</w:t>
    </w:r>
    <w:r w:rsidR="006E62F6">
      <w:t>1</w:t>
    </w:r>
    <w:r>
      <w:t>7-</w:t>
    </w:r>
    <w:r w:rsidR="00514E34">
      <w:t>33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61020"/>
    <w:rsid w:val="0017606F"/>
    <w:rsid w:val="0018613F"/>
    <w:rsid w:val="001B2AD1"/>
    <w:rsid w:val="001D0C00"/>
    <w:rsid w:val="001D7C1D"/>
    <w:rsid w:val="00201F56"/>
    <w:rsid w:val="00220063"/>
    <w:rsid w:val="002730D8"/>
    <w:rsid w:val="002841E8"/>
    <w:rsid w:val="00290051"/>
    <w:rsid w:val="002C1B18"/>
    <w:rsid w:val="002C4A56"/>
    <w:rsid w:val="00311D3C"/>
    <w:rsid w:val="00320F5B"/>
    <w:rsid w:val="00366CB2"/>
    <w:rsid w:val="003B213D"/>
    <w:rsid w:val="003E3FF9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14E34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915334"/>
    <w:rsid w:val="009376C9"/>
    <w:rsid w:val="009519C9"/>
    <w:rsid w:val="00952AD6"/>
    <w:rsid w:val="009648A2"/>
    <w:rsid w:val="009903DB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937AA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3002E"/>
    <w:rsid w:val="00E30BD5"/>
    <w:rsid w:val="00E371BF"/>
    <w:rsid w:val="00EA751C"/>
    <w:rsid w:val="00EB0FA7"/>
    <w:rsid w:val="00EC32DC"/>
    <w:rsid w:val="00EC4EE8"/>
    <w:rsid w:val="00EC5298"/>
    <w:rsid w:val="00ED3B98"/>
    <w:rsid w:val="00F24F8F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1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0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10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10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10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1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0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102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10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10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METVICA TRGOVINA d.o.o. zastupanog po punomoćniku Jerko Jukić</izvorni_sadrzaj>
    <derivirana_varijabla naziv="DomainObject.Predmet.ProtustrankaFormated_1">  METVICA TRGOVINA d.o.o. zastupanog po punomoćniku Jerko Jukić</derivirana_varijabla>
  </DomainObject.Predmet.ProtustrankaFormated>
  <DomainObject.Predmet.ProtustrankaFormatedOIB>
    <izvorni_sadrzaj>  METVICA TRGOVINA d.o.o., OIB 72337359557 zastupanog po punomoćniku Jerko Jukić</izvorni_sadrzaj>
    <derivirana_varijabla naziv="DomainObject.Predmet.ProtustrankaFormatedOIB_1">  METVICA TRGOVINA d.o.o., OIB 72337359557 zastupanog po punomoćniku Jerko Jukić</derivirana_varijabla>
  </DomainObject.Predmet.ProtustrankaFormatedOIB>
  <DomainObject.Predmet.ProtustrankaFormatedWithAdress>
    <izvorni_sadrzaj> METVICA TRGOVINA d.o.o., Hrastje Plešivičko 12/B, 10450 Hrastje Plešivičko zastupanog po punomoćniku Jerko Jukić</izvorni_sadrzaj>
    <derivirana_varijabla naziv="DomainObject.Predmet.ProtustrankaFormatedWithAdress_1"> METVICA TRGOVINA d.o.o., Hrastje Plešivičko 12/B, 10450 Hrastje Plešivičko zastupanog po punomoćniku Jerko Jukić</derivirana_varijabla>
  </DomainObject.Predmet.ProtustrankaFormatedWithAdress>
  <DomainObject.Predmet.ProtustrankaFormatedWithAdressOIB>
    <izvorni_sadrzaj> METVICA TRGOVINA d.o.o., OIB 72337359557, Hrastje Plešivičko 12/B, 10450 Hrastje Plešivičko zastupanog po punomoćniku Jerko Jukić</izvorni_sadrzaj>
    <derivirana_varijabla naziv="DomainObject.Predmet.ProtustrankaFormatedWithAdressOIB_1"> METVICA TRGOVINA d.o.o., OIB 72337359557, Hrastje Plešivičko 12/B, 10450 Hrastje Plešivičko zastupanog po punomoćniku Jerko Jukić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METVICA TRGOVINA d.o.o.</izvorni_sadrzaj>
    <derivirana_varijabla naziv="DomainObject.Predmet.StrankaFormated_1">  METVICA TRGOVINA d.o.o.</derivirana_varijabla>
  </DomainObject.Predmet.StrankaFormated>
  <DomainObject.Predmet.StrankaFormatedOIB>
    <izvorni_sadrzaj>  METVICA TRGOVINA d.o.o., OIB 72337359557</izvorni_sadrzaj>
    <derivirana_varijabla naziv="DomainObject.Predmet.StrankaFormatedOIB_1">  METVICA TRGOVINA d.o.o., OIB 72337359557</derivirana_varijabla>
  </DomainObject.Predmet.StrankaFormatedOIB>
  <DomainObject.Predmet.StrankaFormatedWithAdress>
    <izvorni_sadrzaj> METVICA TRGOVINA d.o.o., Hrastje Plešivičko 12/B, 10450 Hrastje Plešivičko</izvorni_sadrzaj>
    <derivirana_varijabla naziv="DomainObject.Predmet.StrankaFormatedWithAdress_1"> METVICA TRGOVINA d.o.o., Hrastje Plešivičko 12/B, 10450 Hrastje Plešivičko</derivirana_varijabla>
  </DomainObject.Predmet.StrankaFormatedWithAdress>
  <DomainObject.Predmet.StrankaFormatedWithAdressOIB>
    <izvorni_sadrzaj> METVICA TRGOVINA d.o.o., OIB 72337359557, Hrastje Plešivičko 12/B, 10450 Hrastje Plešivičko</izvorni_sadrzaj>
    <derivirana_varijabla naziv="DomainObject.Predmet.StrankaFormatedWithAdressOIB_1"> METVICA TRGOVINA d.o.o., OIB 72337359557, Hrastje Plešivičko 12/B, 10450 Hrastje Plešivičko</derivirana_varijabla>
  </DomainObject.Predmet.StrankaFormatedWithAdressOIB>
  <DomainObject.Predmet.StrankaWithAdress>
    <izvorni_sadrzaj>METVICA TRGOVINA d.o.o. Hrastje Plešivičko 12/B,10450 Hrastje Plešivičko</izvorni_sadrzaj>
    <derivirana_varijabla naziv="DomainObject.Predmet.StrankaWithAdress_1">METVICA TRGOVINA d.o.o. Hrastje Plešivičko 12/B,10450 Hrastje Plešivičko</derivirana_varijabla>
  </DomainObject.Predmet.StrankaWithAdress>
  <DomainObject.Predmet.StrankaWithAdressOIB>
    <izvorni_sadrzaj>METVICA TRGOVINA d.o.o., OIB 72337359557, Hrastje Plešivičko 12/B,10450 Hrastje Plešivičko</izvorni_sadrzaj>
    <derivirana_varijabla naziv="DomainObject.Predmet.StrankaWithAdressOIB_1">METVICA TRGOVINA d.o.o., OIB 72337359557, Hrastje Plešivičko 12/B,10450 Hrastje Plešivičko</derivirana_varijabla>
  </DomainObject.Predmet.StrankaWithAdressOIB>
  <DomainObject.Predmet.StrankaNazivFormated>
    <izvorni_sadrzaj>METVICA TRGOVINA d.o.o.</izvorni_sadrzaj>
    <derivirana_varijabla naziv="DomainObject.Predmet.StrankaNazivFormated_1">METVICA TRGOVINA d.o.o.</derivirana_varijabla>
  </DomainObject.Predmet.StrankaNazivFormated>
  <DomainObject.Predmet.StrankaNazivFormatedOIB>
    <izvorni_sadrzaj>METVICA TRGOVINA d.o.o., OIB 72337359557</izvorni_sadrzaj>
    <derivirana_varijabla naziv="DomainObject.Predmet.StrankaNazivFormatedOIB_1">METVICA TRGOVINA d.o.o., OIB 72337359557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METVICA TRGOVINA d.o.o.</item>
    </izvorni_sadrzaj>
    <derivirana_varijabla naziv="DomainObject.Predmet.StrankaListFormated_1">
      <item>METVICA TRGOVINA d.o.o.</item>
    </derivirana_varijabla>
  </DomainObject.Predmet.StrankaListFormated>
  <DomainObject.Predmet.StrankaListFormatedOIB>
    <izvorni_sadrzaj>
      <item>METVICA TRGOVINA d.o.o., OIB 72337359557</item>
    </izvorni_sadrzaj>
    <derivirana_varijabla naziv="DomainObject.Predmet.StrankaListFormatedOIB_1">
      <item>METVICA TRGOVINA d.o.o., OIB 72337359557</item>
    </derivirana_varijabla>
  </DomainObject.Predmet.StrankaListFormatedOIB>
  <DomainObject.Predmet.StrankaListFormatedWithAdress>
    <izvorni_sadrzaj>
      <item>METVICA TRGOVINA d.o.o., Hrastje Plešivičko 12/B, 10450 Hrastje Plešivičko</item>
    </izvorni_sadrzaj>
    <derivirana_varijabla naziv="DomainObject.Predmet.StrankaListFormatedWithAdress_1">
      <item>METVICA TRGOVINA d.o.o., Hrastje Plešivičko 12/B, 10450 Hrastje Plešivičko</item>
    </derivirana_varijabla>
  </DomainObject.Predmet.StrankaListFormatedWithAdress>
  <DomainObject.Predmet.StrankaListFormatedWithAdressOIB>
    <izvorni_sadrzaj>
      <item>METVICA TRGOVINA d.o.o., OIB 72337359557, Hrastje Plešivičko 12/B, 10450 Hrastje Plešivičko</item>
    </izvorni_sadrzaj>
    <derivirana_varijabla naziv="DomainObject.Predmet.StrankaListFormatedWithAdressOIB_1">
      <item>METVICA TRGOVINA d.o.o., OIB 72337359557, Hrastje Plešivičko 12/B, 10450 Hrastje Plešivičko</item>
    </derivirana_varijabla>
  </DomainObject.Predmet.StrankaListFormatedWithAdressOIB>
  <DomainObject.Predmet.StrankaListNazivFormated>
    <izvorni_sadrzaj>
      <item>METVICA TRGOVINA d.o.o.</item>
    </izvorni_sadrzaj>
    <derivirana_varijabla naziv="DomainObject.Predmet.StrankaListNazivFormated_1">
      <item>METVICA TRGOVINA d.o.o.</item>
    </derivirana_varijabla>
  </DomainObject.Predmet.StrankaListNazivFormated>
  <DomainObject.Predmet.StrankaListNazivFormatedOIB>
    <izvorni_sadrzaj>
      <item>METVICA TRGOVINA d.o.o., OIB 72337359557</item>
    </izvorni_sadrzaj>
    <derivirana_varijabla naziv="DomainObject.Predmet.StrankaListNazivFormatedOIB_1">
      <item>METVICA TRGOVINA d.o.o., OIB 72337359557</item>
    </derivirana_varijabla>
  </DomainObject.Predmet.StrankaListNazivFormatedOIB>
  <DomainObject.Predmet.ProtuStrankaListFormated>
    <izvorni_sadrzaj>
      <item>METVICA TRGOVINA d.o.o. zastupanog po punomoćniku Jerko Jukić</item>
    </izvorni_sadrzaj>
    <derivirana_varijabla naziv="DomainObject.Predmet.ProtuStrankaListFormated_1">
      <item>METVICA TRGOVINA d.o.o. zastupanog po punomoćniku Jerko Jukić</item>
    </derivirana_varijabla>
  </DomainObject.Predmet.ProtuStrankaListFormated>
  <DomainObject.Predmet.ProtuStrankaListFormatedOIB>
    <izvorni_sadrzaj>
      <item>METVICA TRGOVINA d.o.o., OIB 72337359557 zastupanog po punomoćniku Jerko Jukić</item>
    </izvorni_sadrzaj>
    <derivirana_varijabla naziv="DomainObject.Predmet.ProtuStrankaListFormatedOIB_1">
      <item>METVICA TRGOVINA d.o.o., OIB 72337359557 zastupanog po punomoćniku Jerko Jukić</item>
    </derivirana_varijabla>
  </DomainObject.Predmet.ProtuStrankaListFormatedOIB>
  <DomainObject.Predmet.ProtuStrankaListFormatedWithAdress>
    <izvorni_sadrzaj>
      <item>METVICA TRGOVINA d.o.o., Hrastje Plešivičko 12/B, 10450 Hrastje Plešivičko zastupanog po punomoćniku Jerko Jukić</item>
    </izvorni_sadrzaj>
    <derivirana_varijabla naziv="DomainObject.Predmet.ProtuStrankaListFormatedWithAdress_1">
      <item>METVICA TRGOVINA d.o.o., Hrastje Plešivičko 12/B, 10450 Hrastje Plešivičko zastupanog po punomoćniku Jerko Jukić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 zastupanog po punomoćniku Jerko Jukić</item>
    </izvorni_sadrzaj>
    <derivirana_varijabla naziv="DomainObject.Predmet.ProtuStrankaListFormatedWithAdressOIB_1">
      <item>METVICA TRGOVINA d.o.o., OIB 72337359557, Hrastje Plešivičko 12/B, 10450 Hrastje Plešivičko zastupanog po punomoćniku Jerko Jukić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>
      <item>Nikola Krvavica</item>
      <item>JOSIP BILIĆ PRCIĆ</item>
      <item>Marijan Belani</item>
      <item>Jerko Jukić punomoćnik sudionika u postupku METVICA TRGOVINA d.o.o.</item>
    </izvorni_sadrzaj>
    <derivirana_varijabla naziv="DomainObject.Predmet.OstaliListFormated_1">
      <item>Nikola Krvavica</item>
      <item>JOSIP BILIĆ PRCIĆ</item>
      <item>Marijan Belani</item>
      <item>Jerko Jukić punomoćnik sudionika u postupku METVICA TRGOVINA d.o.o.</item>
    </derivirana_varijabla>
  </DomainObject.Predmet.OstaliListFormated>
  <DomainObject.Predmet.OstaliListFormatedOIB>
    <izvorni_sadrzaj>
      <item>Nikola Krvavica, OIB 96981389223</item>
      <item>JOSIP BILIĆ PRCIĆ</item>
      <item>Marijan Belani, OIB 73806587468</item>
      <item>Jerko Jukić, OIB 45114301536 punomoćnik sudionika u postupku METVICA TRGOVINA d.o.o.</item>
    </izvorni_sadrzaj>
    <derivirana_varijabla naziv="DomainObject.Predmet.OstaliListFormatedOIB_1">
      <item>Nikola Krvavica, OIB 96981389223</item>
      <item>JOSIP BILIĆ PRCIĆ</item>
      <item>Marijan Belani, OIB 73806587468</item>
      <item>Jerko Jukić, OIB 45114301536 punomoćnik sudionika u postupku METVICA TRGOVINA d.o.o.</item>
    </derivirana_varijabla>
  </DomainObject.Predmet.OstaliListFormatedOIB>
  <DomainObject.Predmet.OstaliListFormatedWithAdress>
    <izvorni_sadrzaj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izvorni_sadrzaj>
    <derivirana_varijabla naziv="DomainObject.Predmet.OstaliListFormatedWithAdress_1"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derivirana_varijabla>
  </DomainObject.Predmet.OstaliListFormatedWithAdress>
  <DomainObject.Predmet.OstaliListFormatedWithAdressOIB>
    <izvorni_sadrzaj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izvorni_sadrzaj>
    <derivirana_varijabla naziv="DomainObject.Predmet.OstaliListFormatedWithAdressOIB_1"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derivirana_varijabla>
  </DomainObject.Predmet.OstaliListFormatedWithAdressOIB>
  <DomainObject.Predmet.OstaliListNazivFormated>
    <izvorni_sadrzaj>
      <item>Nikola Krvavica</item>
      <item>JOSIP BILIĆ PRCIĆ</item>
      <item>Marijan Belani</item>
      <item>Jerko Jukić</item>
    </izvorni_sadrzaj>
    <derivirana_varijabla naziv="DomainObject.Predmet.OstaliListNazivFormated_1">
      <item>Nikola Krvavica</item>
      <item>JOSIP BILIĆ PRCIĆ</item>
      <item>Marijan Belani</item>
      <item>Jerko Jukić</item>
    </derivirana_varijabla>
  </DomainObject.Predmet.OstaliListNazivFormated>
  <DomainObject.Predmet.OstaliListNazivFormatedOIB>
    <izvorni_sadrzaj>
      <item>Nikola Krvavica, OIB 96981389223</item>
      <item>JOSIP BILIĆ PRCIĆ</item>
      <item>Marijan Belani, OIB 73806587468</item>
      <item>Jerko Jukić, OIB 45114301536</item>
    </izvorni_sadrzaj>
    <derivirana_varijabla naziv="DomainObject.Predmet.OstaliListNazivFormatedOIB_1">
      <item>Nikola Krvavica, OIB 96981389223</item>
      <item>JOSIP BILIĆ PRCIĆ</item>
      <item>Marijan Belani, OIB 73806587468</item>
      <item>Jerko Jukić, OIB 45114301536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METVICA TRGOVINA d.o.o.</izvorni_sadrzaj>
    <derivirana_varijabla naziv="DomainObject.Predmet.StrankaIDrugi_1">METVICA TRGOVINA d.o.o.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METVICA TRGOVINA d.o.o., OIB 72337359557, Hrastje Plešivičko 12/B, 10450 Hrastje Plešivičko</izvorni_sadrzaj>
    <derivirana_varijabla naziv="DomainObject.Predmet.StrankaIDrugiAdressOIB_1">METVICA TRGOVINA d.o.o., OIB 72337359557, Hrastje Plešivičko 12/B, 10450 Hrastje Plešivičko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METVICA TRGOVINA d.o.o.</item>
      <item>METVICA TRGOVINA d.o.o.</item>
      <item>Nikola Krvavica</item>
      <item>JOSIP BILIĆ PRCIĆ</item>
      <item>Marijan Belani</item>
      <item>Jerko Jukić</item>
    </izvorni_sadrzaj>
    <derivirana_varijabla naziv="DomainObject.Predmet.SudioniciListNaziv_1">
      <item>METVICA TRGOVINA d.o.o.</item>
      <item>METVICA TRGOVINA d.o.o.</item>
      <item>Nikola Krvavica</item>
      <item>JOSIP BILIĆ PRCIĆ</item>
      <item>Marijan Belani</item>
      <item>Jerko Jukić</item>
    </derivirana_varijabla>
  </DomainObject.Predmet.SudioniciListNaziv>
  <DomainObject.Predmet.SudioniciListAdressOIB>
    <izvorni_sadrzaj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izvorni_sadrzaj>
    <derivirana_varijabla naziv="DomainObject.Predmet.SudioniciListAdressOIB_1"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72337359557</item>
      <item>, OIB 72337359557</item>
      <item>, OIB 96981389223</item>
      <item>, OIB null</item>
      <item>, OIB 73806587468</item>
      <item>, OIB 45114301536</item>
    </izvorni_sadrzaj>
    <derivirana_varijabla naziv="DomainObject.Predmet.SudioniciListNazivOIB_1">
      <item>, OIB 72337359557</item>
      <item>, OIB 72337359557</item>
      <item>, OIB 96981389223</item>
      <item>, OIB null</item>
      <item>, OIB 73806587468</item>
      <item>, OIB 45114301536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1818</properties:Characters>
  <properties:Lines>60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2016-12-22T10:40:00Z</dcterms:created>
  <dc:creator>nribaric</dc:creator>
  <cp:lastModifiedBy>Karmela Dolenc</cp:lastModifiedBy>
  <cp:lastPrinted>2017-09-26T12:45:00Z</cp:lastPrinted>
  <dcterms:modified xmlns:xsi="http://www.w3.org/2001/XMLSchema-instance" xsi:type="dcterms:W3CDTF">2017-09-26T12:47:00Z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