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d3df" w14:paraId="abfd3df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737C86">
        <w:rPr>
          <w:lang w:val="hr-HR"/>
        </w:rPr>
        <w:t>St-479</w:t>
      </w:r>
      <w:r w:rsidR="007A5B1B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37C86">
        <w:t>GRID-TEXO d.o.o., OIB: 38703958311 sa sjedištem u Vukov gaj 22, 40320 Hodošan</w:t>
      </w:r>
      <w:r w:rsidR="00DD60D1">
        <w:t xml:space="preserve">, dana </w:t>
      </w:r>
      <w:r w:rsidR="00737C86">
        <w:t>8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37C86">
        <w:t>GRID-TEXO d.o.o., OIB: 38703958311 sa sjedištem u Vukov gaj 22, 40320 Hodošan</w:t>
      </w:r>
      <w:r w:rsidR="00830E49">
        <w:t xml:space="preserve">, iznosi </w:t>
      </w:r>
      <w:r w:rsidR="00737C86">
        <w:t>346.523,30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737C86">
        <w:t>Zdravko Pandur, OIB: 03536034336, Hodošan, Vukov gaj 22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37C86">
        <w:rPr>
          <w:lang w:val="hr-HR"/>
        </w:rPr>
        <w:t>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7B7" w:rsidP="007F64E0" w:rsidR="00E247B7">
      <w:r>
        <w:separator/>
      </w:r>
    </w:p>
  </w:endnote>
  <w:endnote w:id="0" w:type="continuationSeparator">
    <w:p w:rsidRDefault="00E247B7" w:rsidP="007F64E0" w:rsidR="00E24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7B7" w:rsidP="007F64E0" w:rsidR="00E247B7">
      <w:r>
        <w:separator/>
      </w:r>
    </w:p>
  </w:footnote>
  <w:footnote w:id="0" w:type="continuationSeparator">
    <w:p w:rsidRDefault="00E247B7" w:rsidP="007F64E0" w:rsidR="00E24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4209" w:rsidRPr="00684209">
      <w:rPr>
        <w:noProof/>
        <w:lang w:val="hr-HR"/>
      </w:rPr>
      <w:t>2</w:t>
    </w:r>
    <w:r>
      <w:fldChar w:fldCharType="end"/>
    </w:r>
  </w:p>
  <w:p w:rsidRDefault="00737C86" w:rsidP="00737C86" w:rsidR="00737C86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St-479/16-3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84209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GRID-TEXO društvo s ograničenom odgovornošću za proizvodnju i usluge</izvorni_sadrzaj>
    <derivirana_varijabla naziv="DomainObject.Predmet.ProtustrankaFormated_1">  GRID-TEXO društvo s ograničenom odgovornošću za proizvodnju i usluge</derivirana_varijabla>
  </DomainObject.Predmet.ProtustrankaFormated>
  <DomainObject.Predmet.ProtustrankaFormatedOIB>
    <izvorni_sadrzaj>  GRID-TEXO društvo s ograničenom odgovornošću za proizvodnju i usluge, OIB 38703958311</izvorni_sadrzaj>
    <derivirana_varijabla naziv="DomainObject.Predmet.ProtustrankaFormatedOIB_1">  GRID-TEXO društvo s ograničenom odgovornošću za proizvodnju i usluge, OIB 38703958311</derivirana_varijabla>
  </DomainObject.Predmet.ProtustrankaFormatedOIB>
  <DomainObject.Predmet.ProtustrankaFormatedWithAdress>
    <izvorni_sadrzaj> GRID-TEXO društvo s ograničenom odgovornošću za proizvodnju i usluge, Vukov gaj 22, 40320 Hodošan</izvorni_sadrzaj>
    <derivirana_varijabla naziv="DomainObject.Predmet.ProtustrankaFormatedWithAdress_1"> GRID-TEXO društvo s ograničenom odgovornošću za proizvodnju i usluge, Vukov gaj 22, 40320 Hodošan</derivirana_varijabla>
  </DomainObject.Predmet.ProtustrankaFormatedWithAdress>
  <DomainObject.Predmet.ProtustrankaFormatedWithAdressOIB>
    <izvorni_sadrzaj> GRID-TEXO društvo s ograničenom odgovornošću za proizvodnju i usluge, OIB 38703958311, Vukov gaj 22, 40320 Hodošan</izvorni_sadrzaj>
    <derivirana_varijabla naziv="DomainObject.Predmet.ProtustrankaFormatedWithAdressOIB_1"> GRID-TEXO društvo s ograničenom odgovornošću za proizvodnju i usluge, OIB 38703958311, Vukov gaj 22, 40320 Hodošan</derivirana_varijabla>
  </DomainObject.Predmet.ProtustrankaFormatedWithAdressOIB>
  <DomainObject.Predmet.ProtustrankaWithAdress>
    <izvorni_sadrzaj>GRID-TEXO društvo s ograničenom odgovornošću za proizvodnju i usluge Vukov gaj 22, 40320 Hodošan</izvorni_sadrzaj>
    <derivirana_varijabla naziv="DomainObject.Predmet.ProtustrankaWithAdress_1">GRID-TEXO društvo s ograničenom odgovornošću za proizvodnju i usluge Vukov gaj 22, 40320 Hodošan</derivirana_varijabla>
  </DomainObject.Predmet.ProtustrankaWithAdress>
  <DomainObject.Predmet.ProtustrankaWithAdressOIB>
    <izvorni_sadrzaj>GRID-TEXO društvo s ograničenom odgovornošću za proizvodnju i usluge, OIB 38703958311, Vukov gaj 22, 40320 Hodošan</izvorni_sadrzaj>
    <derivirana_varijabla naziv="DomainObject.Predmet.ProtustrankaWithAdressOIB_1">GRID-TEXO društvo s ograničenom odgovornošću za proizvodnju i usluge, OIB 38703958311, Vukov gaj 22, 40320 Hodošan</derivirana_varijabla>
  </DomainObject.Predmet.ProtustrankaWithAdressOIB>
  <DomainObject.Predmet.ProtustrankaNazivFormated>
    <izvorni_sadrzaj>GRID-TEXO društvo s ograničenom odgovornošću za proizvodnju i usluge</izvorni_sadrzaj>
    <derivirana_varijabla naziv="DomainObject.Predmet.ProtustrankaNazivFormated_1">GRID-TEXO društvo s ograničenom odgovornošću za proizvodnju i usluge</derivirana_varijabla>
  </DomainObject.Predmet.ProtustrankaNazivFormated>
  <DomainObject.Predmet.ProtustrankaNazivFormatedOIB>
    <izvorni_sadrzaj>GRID-TEXO društvo s ograničenom odgovornošću za proizvodnju i usluge, OIB 38703958311</izvorni_sadrzaj>
    <derivirana_varijabla naziv="DomainObject.Predmet.ProtustrankaNazivFormatedOIB_1">GRID-TEXO društvo s ograničenom odgovornošću za proizvodnju i usluge, OIB 38703958311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346523.30</izvorni_sadrzaj>
    <derivirana_varijabla naziv="DomainObject.Predmet.TrenutnaVrijednost_1">346523.30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GRID-TEXO društvo s ograničenom odgovornošću za proizvodnju i usluge</item>
    </izvorni_sadrzaj>
    <derivirana_varijabla naziv="DomainObject.Predmet.ProtuStrankaListFormated_1">
      <item>GRID-TEXO društvo s ograničenom odgovornošću za proizvodnju i usluge</item>
    </derivirana_varijabla>
  </DomainObject.Predmet.ProtuStrankaListFormated>
  <DomainObject.Predmet.ProtuStrankaListFormatedOIB>
    <izvorni_sadrzaj>
      <item>GRID-TEXO društvo s ograničenom odgovornošću za proizvodnju i usluge, OIB 38703958311</item>
    </izvorni_sadrzaj>
    <derivirana_varijabla naziv="DomainObject.Predmet.ProtuStrankaListFormatedOIB_1">
      <item>GRID-TEXO društvo s ograničenom odgovornošću za proizvodnju i usluge, OIB 38703958311</item>
    </derivirana_varijabla>
  </DomainObject.Predmet.ProtuStrankaListFormatedOIB>
  <DomainObject.Predmet.ProtuStrankaListFormatedWithAdress>
    <izvorni_sadrzaj>
      <item>GRID-TEXO društvo s ograničenom odgovornošću za proizvodnju i usluge, Vukov gaj 22, 40320 Hodošan</item>
    </izvorni_sadrzaj>
    <derivirana_varijabla naziv="DomainObject.Predmet.ProtuStrankaListFormatedWithAdress_1">
      <item>GRID-TEXO društvo s ograničenom odgovornošću za proizvodnju i usluge, Vukov gaj 22, 40320 Hodošan</item>
    </derivirana_varijabla>
  </DomainObject.Predmet.ProtuStrankaListFormatedWithAdress>
  <DomainObject.Predmet.ProtuStrankaListFormatedWithAdressOIB>
    <izvorni_sadrzaj>
      <item>GRID-TEXO društvo s ograničenom odgovornošću za proizvodnju i usluge, OIB 38703958311, Vukov gaj 22, 40320 Hodošan</item>
    </izvorni_sadrzaj>
    <derivirana_varijabla naziv="DomainObject.Predmet.ProtuStrankaListFormatedWithAdressOIB_1">
      <item>GRID-TEXO društvo s ograničenom odgovornošću za proizvodnju i usluge, OIB 38703958311, Vukov gaj 22, 40320 Hodošan</item>
    </derivirana_varijabla>
  </DomainObject.Predmet.ProtuStrankaListFormatedWithAdressOIB>
  <DomainObject.Predmet.ProtuStrankaListNazivFormated>
    <izvorni_sadrzaj>
      <item>GRID-TEXO društvo s ograničenom odgovornošću za proizvodnju i usluge</item>
    </izvorni_sadrzaj>
    <derivirana_varijabla naziv="DomainObject.Predmet.ProtuStrankaListNazivFormated_1">
      <item>GRID-TEXO društvo s ograničenom odgovornošću za proizvodnju i usluge</item>
    </derivirana_varijabla>
  </DomainObject.Predmet.ProtuStrankaListNazivFormated>
  <DomainObject.Predmet.ProtuStrankaListNazivFormatedOIB>
    <izvorni_sadrzaj>
      <item>GRID-TEXO društvo s ograničenom odgovornošću za proizvodnju i usluge, OIB 38703958311</item>
    </izvorni_sadrzaj>
    <derivirana_varijabla naziv="DomainObject.Predmet.ProtuStrankaListNazivFormatedOIB_1">
      <item>GRID-TEXO društvo s ograničenom odgovornošću za proizvodnju i usluge, OIB 38703958311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GRID-TEXO društvo s ograničenom odgovornošću za proizvodnju i usluge</izvorni_sadrzaj>
    <derivirana_varijabla naziv="DomainObject.Predmet.ProtustrankaIDrugi_1">GRID-TEXO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GRID-TEXO društvo s ograničenom odgovornošću za proizvodnju i usluge, OIB 38703958311, Vukov gaj 22, 40320 Hodošan</izvorni_sadrzaj>
    <derivirana_varijabla naziv="DomainObject.Predmet.ProtustrankaIDrugiAdressOIB_1">GRID-TEXO društvo s ograničenom odgovornošću za proizvodnju i usluge, OIB 38703958311, Vukov gaj 22,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GRID-TEXO društvo s ograničenom odgovornošću za proizvodnju i usluge</item>
      <item>Sudski registar</item>
    </izvorni_sadrzaj>
    <derivirana_varijabla naziv="DomainObject.Predmet.SudioniciListNaziv_1">
      <item>Financijska agencija</item>
      <item>GRID-TEXO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GRID-TEXO društvo s ograničenom odgovornošću za proizvodnju i usluge, OIB 38703958311, Vukov gaj 22,40320 Hodošan</item>
      <item>Sudski registar</item>
    </izvorni_sadrzaj>
    <derivirana_varijabla naziv="DomainObject.Predmet.SudioniciListAdressOIB_1">
      <item>Financijska agencija, OIB 85821130368, A. Cesarca 2,42000 Varaždin</item>
      <item>GRID-TEXO društvo s ograničenom odgovornošću za proizvodnju i usluge, OIB 38703958311, Vukov gaj 22,40320 Hodošan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38703958311</item>
    </izvorni_sadrzaj>
    <derivirana_varijabla naziv="DomainObject.Predmet.SudioniciListNazivOIB_1">
      <item>, OIB null</item>
      <item>, OIB 85821130368</item>
      <item>, OIB 38703958311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2072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2016-04-08T07:56:00Z</dcterms:created>
  <dc:creator>user</dc:creator>
  <cp:lastModifiedBy>Marko Makaj</cp:lastModifiedBy>
  <cp:lastPrinted>2016-04-08T07:55:00Z</cp:lastPrinted>
  <dcterms:modified xmlns:xsi="http://www.w3.org/2001/XMLSchema-instance" xsi:type="dcterms:W3CDTF">2016-04-08T07:56:00Z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