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8520" w14:paraId="fa68520"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081C61" w:rsidRPr="00564E07">
        <w:rPr>
          <w:szCs w:val="24"/>
          <w:lang w:val="hr-HR"/>
        </w:rPr>
        <w:t>CAKES FACTORY d.o.o.</w:t>
      </w:r>
      <w:r w:rsidR="00564E07" w:rsidRPr="00564E07">
        <w:rPr>
          <w:szCs w:val="24"/>
          <w:lang w:val="hr-HR"/>
        </w:rPr>
        <w:t>,</w:t>
      </w:r>
      <w:r w:rsidR="00081C61" w:rsidRPr="00564E07">
        <w:rPr>
          <w:szCs w:val="24"/>
          <w:lang w:val="hr-HR"/>
        </w:rPr>
        <w:t xml:space="preserve"> </w:t>
      </w:r>
      <w:r w:rsidR="00564E07" w:rsidRPr="00564E07">
        <w:rPr>
          <w:szCs w:val="24"/>
          <w:lang w:val="hr-HR"/>
        </w:rPr>
        <w:t xml:space="preserve">OIB: 07214748315, </w:t>
      </w:r>
      <w:r w:rsidR="00081C61" w:rsidRPr="00564E07">
        <w:rPr>
          <w:szCs w:val="24"/>
          <w:lang w:val="hr-HR"/>
        </w:rPr>
        <w:t xml:space="preserve">Split, Ulica Slobode 28, </w:t>
      </w:r>
      <w:r w:rsidR="00564E07">
        <w:rPr>
          <w:szCs w:val="24"/>
          <w:lang w:val="hr-HR"/>
        </w:rPr>
        <w:t xml:space="preserve">dana </w:t>
      </w:r>
      <w:r w:rsidR="00FE2269">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564E07" w:rsidRPr="00564E07">
        <w:rPr>
          <w:rFonts w:cs="Times New Roman"/>
          <w:szCs w:val="24"/>
        </w:rPr>
        <w:t>CAKES FACTORY d.o.o., OIB: 07214</w:t>
      </w:r>
      <w:r w:rsidR="00DE5984">
        <w:rPr>
          <w:rFonts w:cs="Times New Roman"/>
          <w:szCs w:val="24"/>
        </w:rPr>
        <w:t>748315, Split, Ulica Slobode 28</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FB2808">
        <w:t xml:space="preserve"> 08:30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891C1A" w:rsidRPr="00564E07">
        <w:t>Gerhard</w:t>
      </w:r>
      <w:r w:rsidR="00FB2808">
        <w:t xml:space="preserve"> Putnik, Lumbinov most 25, Sinj</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891C1A" w:rsidRPr="00564E07">
        <w:t>Gerhardu Putniku</w:t>
      </w:r>
      <w:r w:rsidRPr="00564E07">
        <w:t xml:space="preserve"> iz </w:t>
      </w:r>
      <w:r w:rsidR="00891C1A" w:rsidRPr="00564E07">
        <w:t>Sinja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891C1A" w:rsidRPr="00564E07">
        <w:rPr>
          <w:szCs w:val="24"/>
        </w:rPr>
        <w:t>30. listopada</w:t>
      </w:r>
      <w:r w:rsidR="00564E07">
        <w:rPr>
          <w:szCs w:val="24"/>
        </w:rPr>
        <w:t xml:space="preserve"> 2015. godine</w:t>
      </w:r>
      <w:r w:rsidRPr="00564E07">
        <w:rPr>
          <w:szCs w:val="24"/>
        </w:rPr>
        <w:t xml:space="preserve"> prijedlog za otvaranje stečajnog postupka nad dužnikom </w:t>
      </w:r>
      <w:r w:rsidR="00564E07" w:rsidRPr="00564E07">
        <w:rPr>
          <w:rFonts w:cs="Times New Roman"/>
          <w:szCs w:val="24"/>
        </w:rPr>
        <w:t>CAKES FACTORY d.o.o., OIB: 07214748315, Split, Ulica Slobode 28,</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891C1A" w:rsidRPr="00564E07">
        <w:t>14. rujna</w:t>
      </w:r>
      <w:r w:rsidR="00FB2808">
        <w:t xml:space="preserve"> 2015. godine</w:t>
      </w:r>
      <w:r w:rsidRPr="00564E07">
        <w:t xml:space="preserve"> u Očevidniku redoslijeda osnova za plaćanje ima evidentirane neizvršene osnove za plaćanje u neprekinutom razdoblju od 120 dana, u ukupnom iznosu od </w:t>
      </w:r>
      <w:r w:rsidR="00891C1A" w:rsidRPr="00564E07">
        <w:t>27.450,55</w:t>
      </w:r>
      <w:r w:rsidRPr="00564E07">
        <w:t xml:space="preserve"> kn, kao i da prema podacima koji su dostavljeni od Hrvatskog zavoda za mirovinsko osiguranje, dužnik ima </w:t>
      </w:r>
      <w:r w:rsidR="00891C1A" w:rsidRPr="00564E07">
        <w:t>6</w:t>
      </w:r>
      <w:r w:rsidRPr="00564E07">
        <w:t xml:space="preserve"> zaposlen</w:t>
      </w:r>
      <w:r w:rsidR="00891C1A" w:rsidRPr="00564E07">
        <w:t>ih</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FE2269">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875420">
          <w:rPr>
            <w:noProof/>
          </w:rPr>
          <w:t>3</w:t>
        </w:r>
        <w:r>
          <w:fldChar w:fldCharType="end"/>
        </w:r>
      </w:p>
    </w:sdtContent>
  </w:sdt>
  <w:p w:rsidRDefault="00564E07" w:rsidP="00564E07" w:rsidR="00564E07">
    <w:pPr>
      <w:pStyle w:val="Zaglavlje"/>
      <w:jc w:val="right"/>
    </w:pPr>
    <w:r>
      <w:t>11. St-1688/2015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St-1688/2015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381069"/>
    <w:rsid w:val="003C2F22"/>
    <w:rsid w:val="00417EA6"/>
    <w:rsid w:val="00487D82"/>
    <w:rsid w:val="00547BB8"/>
    <w:rsid w:val="00564E07"/>
    <w:rsid w:val="0067251F"/>
    <w:rsid w:val="0071519E"/>
    <w:rsid w:val="007F7A84"/>
    <w:rsid w:val="00814EDB"/>
    <w:rsid w:val="00815142"/>
    <w:rsid w:val="00853B3E"/>
    <w:rsid w:val="00875420"/>
    <w:rsid w:val="00891C1A"/>
    <w:rsid w:val="008B157B"/>
    <w:rsid w:val="00981D37"/>
    <w:rsid w:val="00A51DE9"/>
    <w:rsid w:val="00B7506F"/>
    <w:rsid w:val="00DD0D50"/>
    <w:rsid w:val="00DE5984"/>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1688</izvorni_sadrzaj>
    <derivirana_varijabla naziv="DomainObject.Predmet.Broj_1">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St-1688/2015</izvorni_sadrzaj>
    <derivirana_varijabla naziv="DomainObject.Predmet.OznakaBroj_1">St-1688/2015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CAKES FACTORY društvo s ograničenom odgovornošću za proizvodnju, trgovinu i usluge</izvorni_sadrzaj>
    <derivirana_varijabla naziv="DomainObject.Predmet.ProtustrankaFormated_1">  CAKES FACTORY društvo s ograničenom odgovornošću za proizvodnju, trgovinu i usluge</derivirana_varijabla>
  </DomainObject.Predmet.ProtustrankaFormated>
  <DomainObject.Predmet.ProtustrankaFormatedOIB>
    <izvorni_sadrzaj>  CAKES FACTORY društvo s ograničenom odgovornošću za proizvodnju, trgovinu i usluge, OIB 07214748315</izvorni_sadrzaj>
    <derivirana_varijabla naziv="DomainObject.Predmet.ProtustrankaFormatedOIB_1">  CAKES FACTORY društvo s ograničenom odgovornošću za proizvodnju, trgovinu i usluge, OIB 07214748315</derivirana_varijabla>
  </DomainObject.Predmet.ProtustrankaFormatedOIB>
  <DomainObject.Predmet.ProtustrankaFormatedWithAdress>
    <izvorni_sadrzaj> CAKES FACTORY društvo s ograničenom odgovornošću za proizvodnju, trgovinu i usluge, Ulica Slobode 28, 21000 Split</izvorni_sadrzaj>
    <derivirana_varijabla naziv="DomainObject.Predmet.ProtustrankaFormatedWithAdress_1"> CAKES FACTORY društvo s ograničenom odgovornošću za proizvodnju, trgovinu i usluge, Ulica Slobode 28, 21000 Split</derivirana_varijabla>
  </DomainObject.Predmet.ProtustrankaFormatedWithAdress>
  <DomainObject.Predmet.ProtustrankaFormatedWithAdressOIB>
    <izvorni_sadrzaj> CAKES FACTORY društvo s ograničenom odgovornošću za proizvodnju, trgovinu i usluge, OIB 07214748315, Ulica Slobode 28, 21000 Split</izvorni_sadrzaj>
    <derivirana_varijabla naziv="DomainObject.Predmet.ProtustrankaFormatedWithAdressOIB_1"> CAKES FACTORY društvo s ograničenom odgovornošću za proizvodnju, trgovinu i usluge, OIB 07214748315, Ulica Slobode 28, 21000 Split</derivirana_varijabla>
  </DomainObject.Predmet.ProtustrankaFormatedWithAdressOIB>
  <DomainObject.Predmet.ProtustrankaWithAdress>
    <izvorni_sadrzaj>CAKES FACTORY društvo s ograničenom odgovornošću za proizvodnju, trgovinu i usluge Ulica Slobode 28, 21000 Split</izvorni_sadrzaj>
    <derivirana_varijabla naziv="DomainObject.Predmet.ProtustrankaWithAdress_1">CAKES FACTORY društvo s ograničenom odgovornošću za proizvodnju, trgovinu i usluge Ulica Slobode 28, 21000 Split</derivirana_varijabla>
  </DomainObject.Predmet.ProtustrankaWithAdress>
  <DomainObject.Predmet.ProtustrankaWithAdressOIB>
    <izvorni_sadrzaj>CAKES FACTORY društvo s ograničenom odgovornošću za proizvodnju, trgovinu i usluge, OIB 07214748315, Ulica Slobode 28, 21000 Split</izvorni_sadrzaj>
    <derivirana_varijabla naziv="DomainObject.Predmet.ProtustrankaWithAdressOIB_1">CAKES FACTORY društvo s ograničenom odgovornošću za proizvodnju, trgovinu i usluge, OIB 07214748315, Ulica Slobode 28, 21000 Split</derivirana_varijabla>
  </DomainObject.Predmet.ProtustrankaWithAdressOIB>
  <DomainObject.Predmet.ProtustrankaNazivFormated>
    <izvorni_sadrzaj>CAKES FACTORY društvo s ograničenom odgovornošću za proizvodnju, trgovinu i usluge</izvorni_sadrzaj>
    <derivirana_varijabla naziv="DomainObject.Predmet.ProtustrankaNazivFormated_1">CAKES FACTORY društvo s ograničenom odgovornošću za proizvodnju, trgovinu i usluge</derivirana_varijabla>
  </DomainObject.Predmet.ProtustrankaNazivFormated>
  <DomainObject.Predmet.ProtustrankaNazivFormatedOIB>
    <izvorni_sadrzaj>CAKES FACTORY društvo s ograničenom odgovornošću za proizvodnju, trgovinu i usluge, OIB 07214748315</izvorni_sadrzaj>
    <derivirana_varijabla naziv="DomainObject.Predmet.ProtustrankaNazivFormatedOIB_1">CAKES FACTORY društvo s ograničenom odgovornošću za proizvodnju, trgovinu i usluge, OIB 07214748315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27450.55</izvorni_sadrzaj>
    <derivirana_varijabla naziv="DomainObject.Predmet.TrenutnaVrijednost_1">27450.55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CAKES FACTORY društvo s ograničenom odgovornošću za proizvodnju, trgovinu i usluge</item>
    </izvorni_sadrzaj>
    <derivirana_varijabla naziv="DomainObject.Predmet.ProtuStrankaListFormated_1">
      <item>CAKES FACTORY društvo s ograničenom odgovornošću za proizvodnju, trgovinu i usluge</item>
    </derivirana_varijabla>
  </DomainObject.Predmet.ProtuStrankaListFormated>
  <DomainObject.Predmet.ProtuStrankaListFormatedOIB>
    <izvorni_sadrzaj>
      <item>CAKES FACTORY društvo s ograničenom odgovornošću za proizvodnju, trgovinu i usluge, OIB 07214748315</item>
    </izvorni_sadrzaj>
    <derivirana_varijabla naziv="DomainObject.Predmet.ProtuStrankaListFormatedOIB_1">
      <item>CAKES FACTORY društvo s ograničenom odgovornošću za proizvodnju, trgovinu i usluge, OIB 07214748315</item>
    </derivirana_varijabla>
  </DomainObject.Predmet.ProtuStrankaListFormatedOIB>
  <DomainObject.Predmet.ProtuStrankaListFormatedWithAdress>
    <izvorni_sadrzaj>
      <item>CAKES FACTORY društvo s ograničenom odgovornošću za proizvodnju, trgovinu i usluge, Ulica Slobode 28, 21000 Split</item>
    </izvorni_sadrzaj>
    <derivirana_varijabla naziv="DomainObject.Predmet.ProtuStrankaListFormatedWithAdress_1">
      <item>CAKES FACTORY društvo s ograničenom odgovornošću za proizvodnju, trgovinu i usluge, Ulica Slobode 28, 21000 Split</item>
    </derivirana_varijabla>
  </DomainObject.Predmet.ProtuStrankaListFormatedWithAdress>
  <DomainObject.Predmet.ProtuStrankaListFormatedWithAdressOIB>
    <izvorni_sadrzaj>
      <item>CAKES FACTORY društvo s ograničenom odgovornošću za proizvodnju, trgovinu i usluge, OIB 07214748315, Ulica Slobode 28, 21000 Split</item>
    </izvorni_sadrzaj>
    <derivirana_varijabla naziv="DomainObject.Predmet.ProtuStrankaListFormatedWithAdressOIB_1">
      <item>CAKES FACTORY društvo s ograničenom odgovornošću za proizvodnju, trgovinu i usluge, OIB 07214748315, Ulica Slobode 28, 21000 Split</item>
    </derivirana_varijabla>
  </DomainObject.Predmet.ProtuStrankaListFormatedWithAdressOIB>
  <DomainObject.Predmet.ProtuStrankaListNazivFormated>
    <izvorni_sadrzaj>
      <item>CAKES FACTORY društvo s ograničenom odgovornošću za proizvodnju, trgovinu i usluge</item>
    </izvorni_sadrzaj>
    <derivirana_varijabla naziv="DomainObject.Predmet.ProtuStrankaListNazivFormated_1">
      <item>CAKES FACTORY društvo s ograničenom odgovornošću za proizvodnju, trgovinu i usluge</item>
    </derivirana_varijabla>
  </DomainObject.Predmet.ProtuStrankaListNazivFormated>
  <DomainObject.Predmet.ProtuStrankaListNazivFormatedOIB>
    <izvorni_sadrzaj>
      <item>CAKES FACTORY društvo s ograničenom odgovornošću za proizvodnju, trgovinu i usluge, OIB 07214748315</item>
    </izvorni_sadrzaj>
    <derivirana_varijabla naziv="DomainObject.Predmet.ProtuStrankaListNazivFormatedOIB_1">
      <item>CAKES FACTORY društvo s ograničenom odgovornošću za proizvodnju, trgovinu i usluge, OIB 07214748315</item>
    </derivirana_varijabla>
  </DomainObject.Predmet.ProtuStrankaListNazivFormatedOIB>
  <DomainObject.Predmet.OstaliListFormated>
    <izvorni_sadrzaj>
      <item>Gerhard Putnik</item>
    </izvorni_sadrzaj>
    <derivirana_varijabla naziv="DomainObject.Predmet.OstaliListFormated_1">
      <item>Gerhard Putnik</item>
    </derivirana_varijabla>
  </DomainObject.Predmet.OstaliListFormated>
  <DomainObject.Predmet.OstaliListFormatedOIB>
    <izvorni_sadrzaj>
      <item>Gerhard Putnik, OIB 52801723055</item>
    </izvorni_sadrzaj>
    <derivirana_varijabla naziv="DomainObject.Predmet.OstaliListFormatedOIB_1">
      <item>Gerhard Putnik, OIB 52801723055</item>
    </derivirana_varijabla>
  </DomainObject.Predmet.OstaliListFormatedOIB>
  <DomainObject.Predmet.OstaliListFormatedWithAdress>
    <izvorni_sadrzaj>
      <item>Gerhard Putnik, Lumbinov Most 25, 21230 Sinj</item>
    </izvorni_sadrzaj>
    <derivirana_varijabla naziv="DomainObject.Predmet.OstaliListFormatedWithAdress_1">
      <item>Gerhard Putnik, Lumbinov Most 25, 21230 Sinj</item>
    </derivirana_varijabla>
  </DomainObject.Predmet.OstaliListFormatedWithAdress>
  <DomainObject.Predmet.OstaliListFormatedWithAdressOIB>
    <izvorni_sadrzaj>
      <item>Gerhard Putnik, OIB 52801723055, Lumbinov Most 25, 21230 Sinj</item>
    </izvorni_sadrzaj>
    <derivirana_varijabla naziv="DomainObject.Predmet.OstaliListFormatedWithAdressOIB_1">
      <item>Gerhard Putnik, OIB 52801723055, Lumbinov Most 25, 21230 Sinj</item>
    </derivirana_varijabla>
  </DomainObject.Predmet.OstaliListFormatedWithAdressOIB>
  <DomainObject.Predmet.OstaliListNazivFormated>
    <izvorni_sadrzaj>
      <item>Gerhard Putnik</item>
    </izvorni_sadrzaj>
    <derivirana_varijabla naziv="DomainObject.Predmet.OstaliListNazivFormated_1">
      <item>Gerhard Putnik</item>
    </derivirana_varijabla>
  </DomainObject.Predmet.OstaliListNazivFormated>
  <DomainObject.Predmet.OstaliListNazivFormatedOIB>
    <izvorni_sadrzaj>
      <item>Gerhard Putnik, OIB 52801723055</item>
    </izvorni_sadrzaj>
    <derivirana_varijabla naziv="DomainObject.Predmet.OstaliListNazivFormatedOIB_1">
      <item>Gerhard Putnik, OIB 52801723055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CAKES FACTORY društvo s ograničenom odgovornošću za proizvodnju, trgovinu i usluge</izvorni_sadrzaj>
    <derivirana_varijabla naziv="DomainObject.Predmet.ProtustrankaIDrugi_1">CAKES FACTORY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CAKES FACTORY društvo s ograničenom odgovornošću za proizvodnju, trgovinu i usluge, OIB 07214748315, Ulica Slobode 28, 21000 Split</izvorni_sadrzaj>
    <derivirana_varijabla naziv="DomainObject.Predmet.ProtustrankaIDrugiAdressOIB_1">CAKES FACTORY društvo s ograničenom odgovornošću za proizvodnju, trgovinu i usluge, OIB 07214748315, Ulica Slobode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CAKES FACTORY društvo s ograničenom odgovornošću za proizvodnju, trgovinu i usluge</item>
      <item>FINANCIJSKA AGENCIJA, RC SPLIT</item>
      <item>Gerhard Putnik</item>
    </izvorni_sadrzaj>
    <derivirana_varijabla naziv="DomainObject.Predmet.SudioniciListNaziv_1">
      <item>CAKES FACTORY društvo s ograničenom odgovornošću za proizvodnju, trgovinu i usluge</item>
      <item>FINANCIJSKA AGENCIJA, RC SPLIT</item>
      <item>Gerhard Putnik</item>
    </derivirana_varijabla>
  </DomainObject.Predmet.SudioniciListNaziv>
  <DomainObject.Predmet.SudioniciListAdressOIB>
    <izvorni_sadrzaj>
      <item>CAKES FACTORY društvo s ograničenom odgovornošću za proizvodnju, trgovinu i usluge, OIB 07214748315, Ulica Slobode 28,21000 Split</item>
      <item>FINANCIJSKA AGENCIJA, RC SPLIT, OIB 85821130368, Mažuranićevo šetalište 24 b,21000 Split</item>
      <item>Gerhard Putnik, OIB 52801723055, Lumbinov Most 25,21230 Sinj</item>
    </izvorni_sadrzaj>
    <derivirana_varijabla naziv="DomainObject.Predmet.SudioniciListAdressOIB_1">
      <item>CAKES FACTORY društvo s ograničenom odgovornošću za proizvodnju, trgovinu i usluge, OIB 07214748315, Ulica Slobode 28,21000 Split</item>
      <item>FINANCIJSKA AGENCIJA, RC SPLIT, OIB 85821130368, Mažuranićevo šetalište 24 b,21000 Split</item>
      <item>Gerhard Putnik, OIB 52801723055, Lumbinov Most 25,21230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07214748315</item>
      <item>, OIB 85821130368</item>
      <item>, OIB 52801723055</item>
    </izvorni_sadrzaj>
    <derivirana_varijabla naziv="DomainObject.Predmet.SudioniciListNazivOIB_1">
      <item>, OIB 07214748315</item>
      <item>, OIB 85821130368</item>
      <item>, OIB 52801723055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4991</properties:Characters>
  <properties:Lines>110</properties:Lines>
  <properties:Paragraphs>46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2016-09-09T12:49:00Z</cp:lastPrinted>
  <dcterms:modified xmlns:xsi="http://www.w3.org/2001/XMLSchema-instance" xsi:type="dcterms:W3CDTF">2016-09-12T06:17:00Z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