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2B5C" w:rsidR="002431B7" w:rsidRPr="005D5302">
        <w:trPr>
          <w:trHeight w:val="565"/>
        </w:trPr>
        <w:tc>
          <w:tcPr>
            <w:tcW w:type="dxa" w:w="2531"/>
          </w:tcPr>
          <w:p w:rsidRDefault="002431B7" w:rsidP="00132B5C" w:rsidR="002431B7"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431B7" w:rsidP="00132B5C" w:rsidR="002431B7" w:rsidRPr="005D5302">
            <w:pPr>
              <w:jc w:val="center"/>
            </w:pPr>
            <w:r w:rsidRPr="005D5302">
              <w:t>Republika Hrvatska</w:t>
            </w:r>
          </w:p>
          <w:p w:rsidRDefault="002431B7" w:rsidP="00132B5C" w:rsidR="002431B7" w:rsidRPr="005D5302">
            <w:pPr>
              <w:jc w:val="center"/>
            </w:pPr>
            <w:r w:rsidRPr="005D5302">
              <w:t>Trgovački sud u Splitu</w:t>
            </w:r>
          </w:p>
          <w:p w:rsidRDefault="002431B7" w:rsidP="00132B5C" w:rsidR="002431B7" w:rsidRPr="005D5302">
            <w:pPr>
              <w:jc w:val="center"/>
            </w:pPr>
            <w:r w:rsidRPr="005D5302">
              <w:t>Split, Sukoišanska 6</w:t>
            </w:r>
          </w:p>
        </w:tc>
      </w:tr>
    </w:tbl>
    <w:p w14:textId="498bbcf" w14:paraId="498bbcf" w:rsidRDefault="002431B7" w:rsidP="002431B7" w:rsidR="002431B7" w:rsidRPr="005D5302">
      <w:pPr>
        <w:jc w:val="right"/>
        <w15:collapsed w:val="false"/>
      </w:pPr>
      <w:r w:rsidRPr="005D5302">
        <w:t>Poslovni broj: 4. St-</w:t>
      </w:r>
      <w:r w:rsidR="00026E12">
        <w:t>1900/2015-</w:t>
      </w:r>
      <w:r w:rsidR="005047DF">
        <w:t>64</w:t>
      </w:r>
    </w:p>
    <w:p w:rsidRDefault="002431B7" w:rsidP="005047DF" w:rsidR="002431B7" w:rsidRPr="005D5302">
      <w:pPr>
        <w:rPr>
          <w:b/>
        </w:rPr>
      </w:pPr>
    </w:p>
    <w:p w:rsidRDefault="002431B7" w:rsidP="002431B7" w:rsidR="002431B7"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2431B7" w:rsidP="002431B7" w:rsidR="002431B7">
      <w:pPr>
        <w:jc w:val="center"/>
      </w:pPr>
    </w:p>
    <w:p w:rsidRDefault="002431B7" w:rsidP="002431B7" w:rsidR="002431B7" w:rsidRPr="00152CB8">
      <w:pPr>
        <w:jc w:val="center"/>
      </w:pPr>
      <w:r w:rsidRPr="00152CB8">
        <w:t>R J E Š E N J E</w:t>
      </w:r>
    </w:p>
    <w:p w:rsidRDefault="008F1284" w:rsidP="007B0AE7" w:rsidR="008F1284" w:rsidRPr="002B6C79">
      <w:pPr>
        <w:rPr>
          <w:spacing w:val="100"/>
        </w:rPr>
      </w:pPr>
    </w:p>
    <w:p w:rsidRDefault="00A82FB2" w:rsidP="005047DF" w:rsidR="008F1284">
      <w:pPr>
        <w:pStyle w:val="Tijeloteksta"/>
        <w:ind w:firstLine="708"/>
      </w:pPr>
      <w:r w:rsidRPr="00DB4638">
        <w:t xml:space="preserve">Trgovački sud u Splitu, po sucu ovog suda Katarini Mikulić, u stečajnom </w:t>
      </w:r>
      <w:r w:rsidR="005047DF">
        <w:t xml:space="preserve">postupku nad stečajnim dužnikom </w:t>
      </w:r>
      <w:r w:rsidR="00026E12" w:rsidRPr="00DB4638">
        <w:t>AKU-STAS, d.o.o. u stečaju, Velebitska 87, Split, OIB:80716837908</w:t>
      </w:r>
      <w:r w:rsidRPr="00DB4638">
        <w:t xml:space="preserve">, </w:t>
      </w:r>
      <w:r w:rsidR="005047DF">
        <w:t>29</w:t>
      </w:r>
      <w:r w:rsidR="007B0AE7">
        <w:t>. studenog</w:t>
      </w:r>
      <w:r>
        <w:t xml:space="preserve"> 2018.</w:t>
      </w:r>
    </w:p>
    <w:p w:rsidRDefault="005047DF" w:rsidP="002B6C79" w:rsidR="005047DF">
      <w:pPr>
        <w:jc w:val="center"/>
      </w:pPr>
    </w:p>
    <w:p w:rsidRDefault="000F60FD" w:rsidP="002B6C79" w:rsidR="00182066">
      <w:pPr>
        <w:jc w:val="center"/>
      </w:pPr>
      <w:r w:rsidRPr="00696A23">
        <w:t>r i j e š i o  j e</w:t>
      </w:r>
    </w:p>
    <w:p w:rsidRDefault="002B6C79" w:rsidP="002B6C79" w:rsidR="002B6C79" w:rsidRPr="002B6C79">
      <w:pPr>
        <w:jc w:val="center"/>
      </w:pPr>
    </w:p>
    <w:p w:rsidRDefault="00A82FB2" w:rsidP="00A82FB2" w:rsidR="00026E12">
      <w:pPr>
        <w:ind w:firstLine="720"/>
        <w:jc w:val="both"/>
      </w:pPr>
      <w:r w:rsidRPr="00316E5C">
        <w:t xml:space="preserve">Određuje se upis otvaranja stečajnog postupka nad dužnikom </w:t>
      </w:r>
      <w:r w:rsidR="00026E12" w:rsidRPr="00DB4638">
        <w:t>AKU-STAS, d.o.o. u stečaju, Velebitska 87, Split, OIB:80716837908</w:t>
      </w:r>
      <w:r w:rsidRPr="00316E5C">
        <w:t xml:space="preserve"> u zemljišnim knjigama </w:t>
      </w:r>
      <w:r>
        <w:t xml:space="preserve">te se nalaže Općinskom sudu u </w:t>
      </w:r>
      <w:r w:rsidR="00026E12">
        <w:t>Rijeci</w:t>
      </w:r>
      <w:r>
        <w:t xml:space="preserve">, zemljišnoknjižnom odjelu </w:t>
      </w:r>
      <w:r w:rsidR="00026E12">
        <w:t>Rijeka</w:t>
      </w:r>
      <w:r>
        <w:t xml:space="preserve">, zabilježba otvaranja </w:t>
      </w:r>
      <w:r w:rsidRPr="00316E5C">
        <w:t>stečajnog postupka ovog suda poslovni b</w:t>
      </w:r>
      <w:r>
        <w:t>roj St-</w:t>
      </w:r>
      <w:r w:rsidR="00026E12">
        <w:t>1900</w:t>
      </w:r>
      <w:r w:rsidRPr="00316E5C">
        <w:t>/</w:t>
      </w:r>
      <w:r w:rsidR="00026E12">
        <w:t>2015</w:t>
      </w:r>
      <w:r w:rsidRPr="00316E5C">
        <w:t xml:space="preserve"> od </w:t>
      </w:r>
      <w:r w:rsidR="00026E12">
        <w:t>27. siječnja</w:t>
      </w:r>
      <w:r>
        <w:t xml:space="preserve"> 2017</w:t>
      </w:r>
      <w:r w:rsidRPr="00316E5C">
        <w:t>.</w:t>
      </w:r>
      <w:r>
        <w:t xml:space="preserve"> na nekretninama</w:t>
      </w:r>
      <w:r w:rsidRPr="00316E5C">
        <w:t xml:space="preserve"> dužnika </w:t>
      </w:r>
      <w:r w:rsidR="00026E12" w:rsidRPr="00DB4638">
        <w:t>AKU-STAS, d.o.o. u stečaju, Velebitska 87, Split, OIB:80716837908</w:t>
      </w:r>
      <w:r w:rsidR="00026E12">
        <w:t xml:space="preserve"> </w:t>
      </w:r>
      <w:r>
        <w:t xml:space="preserve">i to: </w:t>
      </w:r>
    </w:p>
    <w:p w:rsidRDefault="008F1284" w:rsidP="00B43D34" w:rsidR="008F1284">
      <w:pPr>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xml:space="preserve">, </w:t>
      </w:r>
      <w:r w:rsidRPr="001113BD">
        <w:t xml:space="preserve">2. </w:t>
      </w:r>
      <w:r w:rsidR="00B43D34">
        <w:t>Suvlasnički dio</w:t>
      </w:r>
      <w:r w:rsidRPr="001113BD">
        <w:t>: 2489/100000</w:t>
      </w:r>
      <w:r>
        <w:t xml:space="preserve">, </w:t>
      </w:r>
      <w:r w:rsidRPr="001113BD">
        <w:t xml:space="preserve">garaža u </w:t>
      </w:r>
      <w:r>
        <w:t xml:space="preserve">drugoj </w:t>
      </w:r>
      <w:r w:rsidRPr="001113BD">
        <w:t>podzemnoj etaži-suterenu S2, ukupne površine 1811,98 m</w:t>
      </w:r>
      <w:r w:rsidRPr="0091689B">
        <w:rPr>
          <w:vertAlign w:val="superscript"/>
        </w:rPr>
        <w:t>2</w:t>
      </w:r>
      <w:r w:rsidR="00B43D34">
        <w:t xml:space="preserve"> (bruto građevne površine 7</w:t>
      </w:r>
      <w:r w:rsidR="00C3646D">
        <w:t>6</w:t>
      </w:r>
      <w:r w:rsidRPr="001113BD">
        <w:t>55,73 m</w:t>
      </w:r>
      <w:r w:rsidRPr="0091689B">
        <w:rPr>
          <w:vertAlign w:val="superscript"/>
        </w:rPr>
        <w:t>2</w:t>
      </w:r>
      <w:r w:rsidRPr="001113BD">
        <w:t xml:space="preserve">) u diobenom elaboratu </w:t>
      </w:r>
      <w:r w:rsidR="00B43D34">
        <w:t xml:space="preserve">označenoj </w:t>
      </w:r>
      <w:r w:rsidRPr="001113BD">
        <w:t xml:space="preserve">u dijelu koji se odnosi na drugu podzemnu etažu </w:t>
      </w:r>
      <w:r>
        <w:t xml:space="preserve">bijelom bojom i oznakom "K", što odgovora suvlasničkom dijelu od </w:t>
      </w:r>
      <w:r w:rsidRPr="001113BD">
        <w:t>2489/100000</w:t>
      </w:r>
      <w:r>
        <w:t xml:space="preserve"> zgrade, zk. ul. 2115, poduložak 2, K.O. Podvežica, Općinski sud Rijeka (317/</w:t>
      </w:r>
      <w:r w:rsidRPr="001113BD">
        <w:t>100000</w:t>
      </w:r>
      <w:r>
        <w:t xml:space="preserve"> </w:t>
      </w:r>
      <w:r w:rsidRPr="00DB4638">
        <w:t>AKU-STAS, d.o.o. u stečaju, Velebitska 87, Split, OIB:80716837908</w:t>
      </w:r>
      <w:r>
        <w:t>);</w:t>
      </w:r>
    </w:p>
    <w:p w:rsidRDefault="008F1284" w:rsidP="008F1284" w:rsidR="008F1284">
      <w:pPr>
        <w:pStyle w:val="Odlomakpopisa"/>
        <w:ind w:left="1080"/>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xml:space="preserve">, </w:t>
      </w:r>
      <w:r w:rsidRPr="001113BD">
        <w:t xml:space="preserve">174. </w:t>
      </w:r>
      <w:r w:rsidR="002239EC">
        <w:t>Suvlasnički dio:</w:t>
      </w:r>
      <w:r w:rsidRPr="001113BD">
        <w:t xml:space="preserve"> 2396/100000</w:t>
      </w:r>
      <w:r w:rsidR="002239EC">
        <w:t>, etažno vlasništvo (E-174)</w:t>
      </w:r>
      <w:r w:rsidRPr="001113BD">
        <w:t xml:space="preserve"> u naravi garaža u trećoj podzemnoj etaži-suterenu S3, ukupne površine 1744</w:t>
      </w:r>
      <w:r>
        <w:t>,</w:t>
      </w:r>
      <w:r w:rsidRPr="001113BD">
        <w:t>81 m</w:t>
      </w:r>
      <w:r w:rsidRPr="00891E95">
        <w:rPr>
          <w:vertAlign w:val="superscript"/>
        </w:rPr>
        <w:t>2</w:t>
      </w:r>
      <w:r w:rsidRPr="001113BD">
        <w:t xml:space="preserve"> (bruto građevne površine 7807,66 m</w:t>
      </w:r>
      <w:r w:rsidRPr="00891E95">
        <w:rPr>
          <w:vertAlign w:val="superscript"/>
        </w:rPr>
        <w:t>2</w:t>
      </w:r>
      <w:r w:rsidRPr="001113BD">
        <w:t xml:space="preserve">) u diobenom elaboratu </w:t>
      </w:r>
      <w:r w:rsidR="002239EC">
        <w:t xml:space="preserve">označenoj </w:t>
      </w:r>
      <w:r w:rsidRPr="001113BD">
        <w:t xml:space="preserve">u dijelu koji se odnosi na treću podzemnu etažu </w:t>
      </w:r>
      <w:r>
        <w:t xml:space="preserve">bijelom bojom i oznakom "L", što odgovora suvlasničkom dijelu od </w:t>
      </w:r>
      <w:r w:rsidRPr="001113BD">
        <w:t>2396/100000</w:t>
      </w:r>
      <w:r>
        <w:t xml:space="preserve"> zgrade, zk. ul. 2115, poduložak 174, K.O. Podvežica, Općinski sud Rijeka (317/</w:t>
      </w:r>
      <w:r w:rsidRPr="001113BD">
        <w:t>100000</w:t>
      </w:r>
      <w:r>
        <w:t xml:space="preserve"> </w:t>
      </w:r>
      <w:r w:rsidRPr="00DB4638">
        <w:t>AKU-STAS, d.o.o. u stečaju, Velebitska 87, Split, OIB:80716837908</w:t>
      </w:r>
      <w:r>
        <w:t>);</w:t>
      </w:r>
    </w:p>
    <w:p w:rsidRDefault="008F1284" w:rsidP="008F1284" w:rsidR="008F1284">
      <w:pPr>
        <w:pStyle w:val="Odlomakpopisa"/>
        <w:ind w:left="1080"/>
        <w:jc w:val="both"/>
      </w:pPr>
    </w:p>
    <w:p w:rsidRDefault="008F1284" w:rsidP="005047DF" w:rsidR="008F1284" w:rsidRPr="00C3646D">
      <w:pPr>
        <w:pStyle w:val="Odlomakpopisa"/>
        <w:ind w:left="0"/>
        <w:jc w:val="both"/>
      </w:pPr>
      <w:r w:rsidRPr="00C3646D">
        <w:t xml:space="preserve">- kat.čest. 1210/4 </w:t>
      </w:r>
      <w:r w:rsidRPr="005047DF">
        <w:t>u naravi poslovno-prodajni centar, okoliš sa 20259 m</w:t>
      </w:r>
      <w:r w:rsidRPr="005047DF">
        <w:rPr>
          <w:vertAlign w:val="superscript"/>
        </w:rPr>
        <w:t>2</w:t>
      </w:r>
      <w:r w:rsidRPr="005047DF">
        <w:t xml:space="preserve">, </w:t>
      </w:r>
      <w:r w:rsidRPr="00C3646D">
        <w:t xml:space="preserve">27. </w:t>
      </w:r>
      <w:r w:rsidR="0025490F">
        <w:t>Suvlasnički dio:</w:t>
      </w:r>
      <w:r w:rsidRPr="00C3646D">
        <w:t xml:space="preserve"> 1253/100000</w:t>
      </w:r>
      <w:r w:rsidR="0025490F">
        <w:t>, etažno vlasništvo (E-27)</w:t>
      </w:r>
      <w:r w:rsidRPr="00C3646D">
        <w:t xml:space="preserve"> u naravi garaža na 2. katu građevine koja se sastoji od jedne prostorije, ukupne površine 912,01 m</w:t>
      </w:r>
      <w:r w:rsidRPr="00C3646D">
        <w:rPr>
          <w:vertAlign w:val="superscript"/>
        </w:rPr>
        <w:t>2</w:t>
      </w:r>
      <w:r w:rsidRPr="00C3646D">
        <w:t xml:space="preserve"> (bruto građevne površine 3852,32</w:t>
      </w:r>
      <w:r w:rsidR="00C3646D" w:rsidRPr="00C3646D">
        <w:t xml:space="preserve"> </w:t>
      </w:r>
      <w:r w:rsidRPr="00C3646D">
        <w:t>m</w:t>
      </w:r>
      <w:r w:rsidRPr="00C3646D">
        <w:rPr>
          <w:vertAlign w:val="superscript"/>
        </w:rPr>
        <w:t>2</w:t>
      </w:r>
      <w:r w:rsidRPr="00C3646D">
        <w:t>) u diobenom elaboratu u dijelu koji se odnosi na 2. kat označeno bijelom bojom i oznakom "M", što odgovora suvlasničkom dijelu od 1253/100000 zgrade, zk. ul. 2115, poduložak 27, K.O. Podvežica, Općinski sud Rijeka (317/100000 AKU-STAS, d.o.o. u stečaju, Velebitska 87, Split, OIB:80716837908);</w:t>
      </w:r>
    </w:p>
    <w:p w:rsidRDefault="008F1284" w:rsidP="008F1284" w:rsidR="008F1284">
      <w:pPr>
        <w:pStyle w:val="Odlomakpopisa"/>
        <w:ind w:left="1080"/>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xml:space="preserve">, </w:t>
      </w:r>
      <w:r w:rsidRPr="001113BD">
        <w:t xml:space="preserve">67. </w:t>
      </w:r>
      <w:r w:rsidR="0025490F">
        <w:t>Suvlasnički dio</w:t>
      </w:r>
      <w:r w:rsidRPr="001113BD">
        <w:t>: 1301/100000</w:t>
      </w:r>
      <w:r w:rsidR="0025490F">
        <w:t>, etažno vlasništvo (E-67)</w:t>
      </w:r>
      <w:r w:rsidRPr="001113BD">
        <w:t xml:space="preserve"> u naravi garaža na 2. katu – polukatu građevine koja </w:t>
      </w:r>
      <w:r w:rsidRPr="001113BD">
        <w:lastRenderedPageBreak/>
        <w:t>se sastoji od jedne prostorije, ukupne površine 947,42 m</w:t>
      </w:r>
      <w:r w:rsidRPr="00891E95">
        <w:rPr>
          <w:vertAlign w:val="superscript"/>
        </w:rPr>
        <w:t>2</w:t>
      </w:r>
      <w:r w:rsidRPr="001113BD">
        <w:t xml:space="preserve"> (bruto građevine površine 3852,32 m</w:t>
      </w:r>
      <w:r w:rsidRPr="00891E95">
        <w:rPr>
          <w:vertAlign w:val="superscript"/>
        </w:rPr>
        <w:t>2</w:t>
      </w:r>
      <w:r w:rsidRPr="001113BD">
        <w:t>) u diobenom elaboratu u dijelu koji se odnosi na 2. kat – polukat, označ</w:t>
      </w:r>
      <w:r>
        <w:t>eno bijelom bojom i oznakom "N", što odgovora suvlasničkom dijelu od 1301</w:t>
      </w:r>
      <w:r w:rsidRPr="001113BD">
        <w:t>/100000</w:t>
      </w:r>
      <w:r>
        <w:t xml:space="preserve"> zgrade, zk. ul. 2115, poduložak 67, K.O. Podvežica, Općinski sud Rijeka (317/</w:t>
      </w:r>
      <w:r w:rsidRPr="001113BD">
        <w:t>100000</w:t>
      </w:r>
      <w:r>
        <w:t xml:space="preserve"> </w:t>
      </w:r>
      <w:r w:rsidRPr="00DB4638">
        <w:t>AKU-STAS, d.o.o. u stečaju, Velebitska 87, Split, OIB:80716837908</w:t>
      </w:r>
      <w:r>
        <w:t>);</w:t>
      </w:r>
    </w:p>
    <w:p w:rsidRDefault="008F1284" w:rsidP="008F1284" w:rsidR="008F1284">
      <w:pPr>
        <w:pStyle w:val="Odlomakpopisa"/>
        <w:ind w:left="1080"/>
        <w:jc w:val="both"/>
      </w:pPr>
    </w:p>
    <w:p w:rsidRDefault="008F1284" w:rsidP="005047DF" w:rsidR="008F1284">
      <w:pPr>
        <w:pStyle w:val="Odlomakpopisa"/>
        <w:ind w:left="0"/>
        <w:jc w:val="both"/>
      </w:pPr>
      <w:r>
        <w:t xml:space="preserve">- kat.čest. </w:t>
      </w:r>
      <w:r w:rsidRPr="001113BD">
        <w:t>1210/4</w:t>
      </w:r>
      <w:r>
        <w:t xml:space="preserve"> u </w:t>
      </w:r>
      <w:r w:rsidRPr="005047DF">
        <w:t>naravi poslovno-prodajni centar, okoliš sa 20259 m</w:t>
      </w:r>
      <w:r w:rsidRPr="005047DF">
        <w:rPr>
          <w:vertAlign w:val="superscript"/>
        </w:rPr>
        <w:t>2</w:t>
      </w:r>
      <w:r w:rsidRPr="005047DF">
        <w:t xml:space="preserve">, 118. </w:t>
      </w:r>
      <w:r w:rsidR="0025490F" w:rsidRPr="005047DF">
        <w:t>Suvlasnički dio</w:t>
      </w:r>
      <w:r w:rsidRPr="005047DF">
        <w:t>: 1219/100000</w:t>
      </w:r>
      <w:r w:rsidR="0025490F" w:rsidRPr="005047DF">
        <w:t>, etažno vlasništvo (E-118)</w:t>
      </w:r>
      <w:r w:rsidRPr="005047DF">
        <w:t xml:space="preserve"> u naravi garaža na 3. </w:t>
      </w:r>
      <w:r w:rsidRPr="001113BD">
        <w:t xml:space="preserve">katu – </w:t>
      </w:r>
      <w:r w:rsidR="0025490F">
        <w:t xml:space="preserve">polukatu </w:t>
      </w:r>
      <w:r w:rsidRPr="001113BD">
        <w:t>građevine koja se sastoji od jedne prostorije, ukupne površine 887,51 m</w:t>
      </w:r>
      <w:r w:rsidRPr="00891E95">
        <w:rPr>
          <w:vertAlign w:val="superscript"/>
        </w:rPr>
        <w:t>2</w:t>
      </w:r>
      <w:r w:rsidRPr="001113BD">
        <w:t xml:space="preserve"> (bruto građevne površine 3751,83 m</w:t>
      </w:r>
      <w:r w:rsidRPr="00891E95">
        <w:rPr>
          <w:vertAlign w:val="superscript"/>
        </w:rPr>
        <w:t>2</w:t>
      </w:r>
      <w:r w:rsidRPr="001113BD">
        <w:t>) u diobenom elaboratu u dijelu koji se odnosi na 3. kat – polukat, označe</w:t>
      </w:r>
      <w:r>
        <w:t>nom bijelom bojom i oznakom "O", što odgovora suvlasničkom dijelu od 1219</w:t>
      </w:r>
      <w:r w:rsidRPr="001113BD">
        <w:t>/100000</w:t>
      </w:r>
      <w:r>
        <w:t xml:space="preserve"> zgrade, zk. ul. 2115, poduložak 118, K.O. Podvežica, Općinski sud Rijeka (</w:t>
      </w:r>
      <w:r w:rsidRPr="00DB4638">
        <w:t>AKU-STAS, d.o.o. u stečaju, Velebitska 87, Split, OIB:80716837908</w:t>
      </w:r>
      <w:r>
        <w:t>);</w:t>
      </w:r>
    </w:p>
    <w:p w:rsidRDefault="008F1284" w:rsidP="005047DF" w:rsidR="008F1284">
      <w:pPr>
        <w:pStyle w:val="Odlomakpopisa"/>
        <w:ind w:left="0"/>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xml:space="preserve">, 119. </w:t>
      </w:r>
      <w:r w:rsidR="0025490F" w:rsidRPr="005047DF">
        <w:t>Suvlasnički dio</w:t>
      </w:r>
      <w:r w:rsidRPr="005047DF">
        <w:t>: 1300/100000</w:t>
      </w:r>
      <w:r w:rsidR="0025490F" w:rsidRPr="005047DF">
        <w:t xml:space="preserve">, etažno vlasništvo (E-119) u naravi garaža na </w:t>
      </w:r>
      <w:r w:rsidR="0025490F">
        <w:t xml:space="preserve">4. katu </w:t>
      </w:r>
      <w:r w:rsidRPr="001113BD">
        <w:t>građevine koja se sastoji od jedne prostorije, ukupne površine 946,60 m</w:t>
      </w:r>
      <w:r w:rsidRPr="00FA3B20">
        <w:rPr>
          <w:vertAlign w:val="superscript"/>
        </w:rPr>
        <w:t>2</w:t>
      </w:r>
      <w:r w:rsidRPr="001113BD">
        <w:t xml:space="preserve"> (bruto građevne površine 3772,19 m</w:t>
      </w:r>
      <w:r w:rsidRPr="00FA3B20">
        <w:rPr>
          <w:vertAlign w:val="superscript"/>
        </w:rPr>
        <w:t>2</w:t>
      </w:r>
      <w:r w:rsidRPr="001113BD">
        <w:t>) u diobenom elaboratu u dijelu koji se odnosi na 4. kat, označe</w:t>
      </w:r>
      <w:r>
        <w:t>no bijelom bojom i oznakom "P", što odgovora suvlasničkom dijelu od 1300</w:t>
      </w:r>
      <w:r w:rsidRPr="001113BD">
        <w:t>/100000</w:t>
      </w:r>
      <w:r>
        <w:t xml:space="preserve"> zgrade, zk. ul. 2115, poduložak 119, K.O. Podvežica, Općinski sud Rijeka (317/</w:t>
      </w:r>
      <w:r w:rsidRPr="001113BD">
        <w:t>100000</w:t>
      </w:r>
      <w:r>
        <w:t xml:space="preserve"> </w:t>
      </w:r>
      <w:r w:rsidRPr="00DB4638">
        <w:t>AKU-STAS, d.o.o. u stečaju, Velebitska 87, Split, OIB:80716837908</w:t>
      </w:r>
      <w:r>
        <w:t>);</w:t>
      </w:r>
    </w:p>
    <w:p w:rsidRDefault="008F1284" w:rsidP="008F1284" w:rsidR="008F1284">
      <w:pPr>
        <w:pStyle w:val="Odlomakpopisa"/>
        <w:ind w:left="1080"/>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xml:space="preserve">, 155. </w:t>
      </w:r>
      <w:r w:rsidR="0025490F" w:rsidRPr="005047DF">
        <w:t>Suvlasnički dio</w:t>
      </w:r>
      <w:r w:rsidRPr="005047DF">
        <w:t>: 1300/100000</w:t>
      </w:r>
      <w:r w:rsidR="0025490F" w:rsidRPr="005047DF">
        <w:t>, etažno vlasništvo (E-155)</w:t>
      </w:r>
      <w:r w:rsidRPr="005047DF">
        <w:t xml:space="preserve"> u naravi garaža </w:t>
      </w:r>
      <w:r w:rsidRPr="001113BD">
        <w:t>na 4. katu – polukatu građevine koja se sastoji od jedne prostorije, ukupne površine 946,60 m</w:t>
      </w:r>
      <w:r w:rsidRPr="00FA3B20">
        <w:rPr>
          <w:vertAlign w:val="superscript"/>
        </w:rPr>
        <w:t>2</w:t>
      </w:r>
      <w:r w:rsidRPr="001113BD">
        <w:t xml:space="preserve"> (bruto građevne površine 3751,69 m</w:t>
      </w:r>
      <w:r w:rsidRPr="00FA3B20">
        <w:rPr>
          <w:vertAlign w:val="superscript"/>
        </w:rPr>
        <w:t>2</w:t>
      </w:r>
      <w:r w:rsidRPr="001113BD">
        <w:t xml:space="preserve">) u diobenom elaboratu u dijelu koji se odnosi na 4. kat – polukat, označeno bijelom bojom i oznakom "R"; </w:t>
      </w:r>
      <w:r>
        <w:t>što odgovora suvlasničkom dijelu od 1300</w:t>
      </w:r>
      <w:r w:rsidRPr="001113BD">
        <w:t>/100000</w:t>
      </w:r>
      <w:r>
        <w:t xml:space="preserve"> zgrade, zk. ul. 2115, poduložak 155, K.O. Podvežica, Općinski sud Rijeka (317/</w:t>
      </w:r>
      <w:r w:rsidRPr="001113BD">
        <w:t>100000</w:t>
      </w:r>
      <w:r>
        <w:t xml:space="preserve"> </w:t>
      </w:r>
      <w:r w:rsidRPr="00DB4638">
        <w:t>AKU-STAS, d.o.o. u stečaju, Velebitska 87, Split, OIB:80716837908</w:t>
      </w:r>
      <w:r>
        <w:t>);</w:t>
      </w:r>
    </w:p>
    <w:p w:rsidRDefault="008F1284" w:rsidP="005047DF" w:rsidR="008F1284">
      <w:pPr>
        <w:pStyle w:val="Odlomakpopisa"/>
        <w:ind w:left="0"/>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168</w:t>
      </w:r>
      <w:r w:rsidRPr="001113BD">
        <w:t xml:space="preserve">. </w:t>
      </w:r>
      <w:r w:rsidR="007C7026">
        <w:t>Suvlasnički dio</w:t>
      </w:r>
      <w:r w:rsidRPr="001113BD">
        <w:t>: 1300/100000</w:t>
      </w:r>
      <w:r w:rsidR="007C7026">
        <w:t>, etažno vlasništvo (E-168)</w:t>
      </w:r>
      <w:r w:rsidRPr="001113BD">
        <w:t xml:space="preserve"> u naravi garaža na 5. katu – polukatu građevine koja se sastoji od jedne prostorije, ukupne površine 946,6</w:t>
      </w:r>
      <w:r>
        <w:t>2</w:t>
      </w:r>
      <w:r w:rsidRPr="001113BD">
        <w:t xml:space="preserve"> m</w:t>
      </w:r>
      <w:r w:rsidRPr="006D6426">
        <w:rPr>
          <w:vertAlign w:val="superscript"/>
        </w:rPr>
        <w:t>2</w:t>
      </w:r>
      <w:r w:rsidRPr="001113BD">
        <w:t xml:space="preserve"> (bruto građevne površine 3751,69 m</w:t>
      </w:r>
      <w:r w:rsidRPr="00FA3B20">
        <w:rPr>
          <w:vertAlign w:val="superscript"/>
        </w:rPr>
        <w:t>2</w:t>
      </w:r>
      <w:r w:rsidRPr="001113BD">
        <w:t xml:space="preserve">) u diobenom elaboratu u dijelu koji se odnosi na 5. kat – polukat, označeno bijelom bojom i oznakom "S"; </w:t>
      </w:r>
      <w:r>
        <w:t>što odgovora suvlasničkom dijelu od 1300</w:t>
      </w:r>
      <w:r w:rsidRPr="001113BD">
        <w:t>/100000</w:t>
      </w:r>
      <w:r>
        <w:t xml:space="preserve"> zgrade, zk. ul. 2115, poduložak 168, K.O. Podvežica, Općinski sud Rijeka (317/</w:t>
      </w:r>
      <w:r w:rsidRPr="001113BD">
        <w:t>100000</w:t>
      </w:r>
      <w:r>
        <w:t xml:space="preserve"> </w:t>
      </w:r>
      <w:r w:rsidRPr="00DB4638">
        <w:t>AKU-STAS, d.o.o. u stečaju, Velebitska 87, Split, OIB:80716837908</w:t>
      </w:r>
      <w:r>
        <w:t>);</w:t>
      </w:r>
    </w:p>
    <w:p w:rsidRDefault="008F1284" w:rsidP="005047DF" w:rsidR="008F1284">
      <w:pPr>
        <w:pStyle w:val="Odlomakpopisa"/>
        <w:ind w:left="0"/>
        <w:jc w:val="both"/>
      </w:pPr>
    </w:p>
    <w:p w:rsidRDefault="008F1284" w:rsidP="005047DF" w:rsidR="008F1284">
      <w:pPr>
        <w:pStyle w:val="Odlomakpopisa"/>
        <w:ind w:left="0"/>
        <w:jc w:val="both"/>
      </w:pPr>
      <w:r>
        <w:t xml:space="preserve">- kat.čest. </w:t>
      </w:r>
      <w:r w:rsidRPr="001113BD">
        <w:t>1210/4</w:t>
      </w:r>
      <w:r>
        <w:t xml:space="preserve"> </w:t>
      </w:r>
      <w:r w:rsidRPr="005047DF">
        <w:t>u naravi poslovno-prodajni centar, okoliš sa 20259 m</w:t>
      </w:r>
      <w:r w:rsidRPr="005047DF">
        <w:rPr>
          <w:vertAlign w:val="superscript"/>
        </w:rPr>
        <w:t>2</w:t>
      </w:r>
      <w:r w:rsidRPr="005047DF">
        <w:t xml:space="preserve">, 169. </w:t>
      </w:r>
      <w:r w:rsidR="007C7026">
        <w:t>Suvlasnički dio</w:t>
      </w:r>
      <w:r w:rsidRPr="001113BD">
        <w:t>: 1217/100000</w:t>
      </w:r>
      <w:r w:rsidR="007C7026">
        <w:t>, etažno vlasništvo (E-169)</w:t>
      </w:r>
      <w:r w:rsidRPr="001113BD">
        <w:t xml:space="preserve"> u naravi garaža na terasi građevine koja se sastoji od jedne prostorije, ukupne površine 885,98 m</w:t>
      </w:r>
      <w:r w:rsidRPr="00FA3B20">
        <w:rPr>
          <w:vertAlign w:val="superscript"/>
        </w:rPr>
        <w:t>2</w:t>
      </w:r>
      <w:r w:rsidRPr="001113BD">
        <w:t xml:space="preserve"> (bruto građevne površine 3751,69 m</w:t>
      </w:r>
      <w:r w:rsidRPr="00FA3B20">
        <w:rPr>
          <w:vertAlign w:val="superscript"/>
        </w:rPr>
        <w:t>2</w:t>
      </w:r>
      <w:r w:rsidRPr="001113BD">
        <w:t xml:space="preserve">) u diobenom elaboratu u dijelu koji se odnosi na terasu, označeno bijelom bojom i oznakom "T"; </w:t>
      </w:r>
      <w:r>
        <w:t>što odgovora suvlasničkom dijelu od 1217</w:t>
      </w:r>
      <w:r w:rsidRPr="001113BD">
        <w:t>/100000</w:t>
      </w:r>
      <w:r>
        <w:t xml:space="preserve"> zgrade, zk. ul. 2115, poduložak 169, K.O. Podvežica, Općinski sud Rijeka (317/</w:t>
      </w:r>
      <w:r w:rsidRPr="001113BD">
        <w:t>100000</w:t>
      </w:r>
      <w:r>
        <w:t xml:space="preserve"> </w:t>
      </w:r>
      <w:r w:rsidRPr="00DB4638">
        <w:t>AKU-STAS, d.o.o. u stečaju, Velebitska 87, Split, OIB:80716837908</w:t>
      </w:r>
      <w:r>
        <w:t>);</w:t>
      </w:r>
    </w:p>
    <w:p w:rsidRDefault="008F1284" w:rsidP="005047DF" w:rsidR="008F1284">
      <w:pPr>
        <w:pStyle w:val="Odlomakpopisa"/>
        <w:ind w:left="0"/>
        <w:jc w:val="both"/>
      </w:pPr>
    </w:p>
    <w:p w:rsidRDefault="008F1284" w:rsidP="005047DF" w:rsidR="008F1284">
      <w:pPr>
        <w:pStyle w:val="Odlomakpopisa"/>
        <w:ind w:left="0"/>
        <w:jc w:val="both"/>
      </w:pPr>
      <w:r>
        <w:t xml:space="preserve">- kat.čest. </w:t>
      </w:r>
      <w:r w:rsidRPr="001113BD">
        <w:t>1210/</w:t>
      </w:r>
      <w:r w:rsidRPr="005047DF">
        <w:t>4 u naravi poslovno-prodajni centar, okoliš sa 20259 m</w:t>
      </w:r>
      <w:r w:rsidRPr="005047DF">
        <w:rPr>
          <w:vertAlign w:val="superscript"/>
        </w:rPr>
        <w:t>2</w:t>
      </w:r>
      <w:r w:rsidRPr="005047DF">
        <w:t xml:space="preserve">, 172. </w:t>
      </w:r>
      <w:r w:rsidR="00081E42" w:rsidRPr="005047DF">
        <w:t>Suvlasnički dio</w:t>
      </w:r>
      <w:r w:rsidRPr="005047DF">
        <w:t xml:space="preserve">: </w:t>
      </w:r>
      <w:r w:rsidR="00081E42" w:rsidRPr="005047DF">
        <w:t xml:space="preserve">1792/100000, etažno vlasništvo (E-172) </w:t>
      </w:r>
      <w:r w:rsidRPr="005047DF">
        <w:t xml:space="preserve">u naravi garaža na terasi </w:t>
      </w:r>
      <w:r w:rsidRPr="001113BD">
        <w:t>građevine koja se sastoji od jedne prostorije, ukupne površine 1305,00 m</w:t>
      </w:r>
      <w:r w:rsidRPr="00FA3B20">
        <w:rPr>
          <w:vertAlign w:val="superscript"/>
        </w:rPr>
        <w:t>2</w:t>
      </w:r>
      <w:r w:rsidRPr="001113BD">
        <w:t xml:space="preserve"> (bruto građevne površine 6082,62 m</w:t>
      </w:r>
      <w:r w:rsidRPr="00FA3B20">
        <w:rPr>
          <w:vertAlign w:val="superscript"/>
        </w:rPr>
        <w:t>2</w:t>
      </w:r>
      <w:r w:rsidRPr="001113BD">
        <w:t xml:space="preserve">) u diobenom elaboratu u dijelu koji se odnosi na terasu, označeno bijelom bojom i oznakom "U"; </w:t>
      </w:r>
      <w:r>
        <w:lastRenderedPageBreak/>
        <w:t>što odgovora suvlasničkom dijelu od 1792</w:t>
      </w:r>
      <w:r w:rsidRPr="001113BD">
        <w:t>/100000</w:t>
      </w:r>
      <w:r>
        <w:t xml:space="preserve"> zgrade, zk. ul. 2115, poduložak 172, K.O. Podvežica, Općinski sud Rijeka (317/</w:t>
      </w:r>
      <w:r w:rsidRPr="001113BD">
        <w:t>100000</w:t>
      </w:r>
      <w:r>
        <w:t xml:space="preserve"> </w:t>
      </w:r>
      <w:r w:rsidRPr="00DB4638">
        <w:t>AKU-STAS, d.o.o. u stečaju, Velebitska 87, Split, OIB:80716837908</w:t>
      </w:r>
      <w:r>
        <w:t>);</w:t>
      </w:r>
    </w:p>
    <w:p w:rsidRDefault="008F1284" w:rsidP="005047DF" w:rsidR="008F1284">
      <w:pPr>
        <w:pStyle w:val="Odlomakpopisa"/>
        <w:ind w:left="0"/>
        <w:jc w:val="both"/>
      </w:pPr>
    </w:p>
    <w:p w:rsidRDefault="008F1284" w:rsidP="005047DF" w:rsidR="008F1284">
      <w:pPr>
        <w:pStyle w:val="Odlomakpopisa"/>
        <w:ind w:left="0"/>
        <w:jc w:val="both"/>
      </w:pPr>
      <w:r>
        <w:t xml:space="preserve">- kat.čest. </w:t>
      </w:r>
      <w:r w:rsidRPr="001113BD">
        <w:t>1191/1 u naravi cesta i okoliš sa 4412 m</w:t>
      </w:r>
      <w:r w:rsidRPr="00FA3B20">
        <w:rPr>
          <w:vertAlign w:val="superscript"/>
        </w:rPr>
        <w:t>2</w:t>
      </w:r>
      <w:r w:rsidRPr="001113BD">
        <w:t>, z.k.ul. 2125 K.O. Podvežica</w:t>
      </w:r>
      <w:r>
        <w:t xml:space="preserve"> (27. Suvlasnički dio 286/</w:t>
      </w:r>
      <w:r w:rsidRPr="001113BD">
        <w:t>100000</w:t>
      </w:r>
      <w:r>
        <w:t xml:space="preserve"> </w:t>
      </w:r>
      <w:r w:rsidRPr="00DB4638">
        <w:t>AKU-STAS, d.o.o. u stečaju, Velebitska 87, Split, OIB:80716837908</w:t>
      </w:r>
      <w:r>
        <w:t>)</w:t>
      </w:r>
      <w:r w:rsidRPr="001113BD">
        <w:t>,</w:t>
      </w:r>
    </w:p>
    <w:p w:rsidRDefault="008F1284" w:rsidP="008F1284" w:rsidR="008F1284">
      <w:pPr>
        <w:pStyle w:val="Odlomakpopisa"/>
        <w:ind w:left="1080"/>
        <w:jc w:val="both"/>
      </w:pPr>
    </w:p>
    <w:p w:rsidRDefault="008F1284" w:rsidP="005047DF" w:rsidR="008F1284">
      <w:pPr>
        <w:pStyle w:val="Odlomakpopisa"/>
        <w:ind w:left="0"/>
        <w:jc w:val="both"/>
      </w:pPr>
      <w:r>
        <w:t xml:space="preserve">- kat.čest. </w:t>
      </w:r>
      <w:r w:rsidRPr="001113BD">
        <w:t>1210/81 u naravi dvorište sa 100 m</w:t>
      </w:r>
      <w:r w:rsidRPr="00FA3B20">
        <w:rPr>
          <w:vertAlign w:val="superscript"/>
        </w:rPr>
        <w:t>2</w:t>
      </w:r>
      <w:r w:rsidRPr="001113BD">
        <w:t xml:space="preserve">, </w:t>
      </w:r>
      <w:r>
        <w:t xml:space="preserve">1210/82, </w:t>
      </w:r>
      <w:r w:rsidRPr="001113BD">
        <w:t>u naravi dvorište sa 56 m</w:t>
      </w:r>
      <w:r w:rsidRPr="00FA3B20">
        <w:rPr>
          <w:vertAlign w:val="superscript"/>
        </w:rPr>
        <w:t>2</w:t>
      </w:r>
      <w:r>
        <w:t xml:space="preserve">, 1210/83, </w:t>
      </w:r>
      <w:r w:rsidRPr="001113BD">
        <w:t>u naravi dvorište sa 13 m</w:t>
      </w:r>
      <w:r w:rsidRPr="00FA3B20">
        <w:rPr>
          <w:vertAlign w:val="superscript"/>
        </w:rPr>
        <w:t>2</w:t>
      </w:r>
      <w:r w:rsidRPr="001113BD">
        <w:t>,</w:t>
      </w:r>
      <w:r>
        <w:t xml:space="preserve"> 1210/84, </w:t>
      </w:r>
      <w:r w:rsidRPr="001113BD">
        <w:t>u naravi dvorište sa 4 m</w:t>
      </w:r>
      <w:r w:rsidRPr="00FA3B20">
        <w:rPr>
          <w:vertAlign w:val="superscript"/>
        </w:rPr>
        <w:t>2</w:t>
      </w:r>
      <w:r w:rsidRPr="001113BD">
        <w:t>,</w:t>
      </w:r>
      <w:r>
        <w:t xml:space="preserve"> 1210</w:t>
      </w:r>
      <w:r w:rsidRPr="001113BD">
        <w:t>/85, u naravi dvorište sa 12 m</w:t>
      </w:r>
      <w:r w:rsidRPr="00825404">
        <w:rPr>
          <w:vertAlign w:val="superscript"/>
        </w:rPr>
        <w:t>2</w:t>
      </w:r>
      <w:r w:rsidRPr="001113BD">
        <w:t>,</w:t>
      </w:r>
      <w:r>
        <w:t xml:space="preserve"> </w:t>
      </w:r>
      <w:r w:rsidRPr="001113BD">
        <w:t>1210/86, u naravi dvorište sa 6 m</w:t>
      </w:r>
      <w:r w:rsidRPr="00825404">
        <w:rPr>
          <w:vertAlign w:val="superscript"/>
        </w:rPr>
        <w:t>2</w:t>
      </w:r>
      <w:r w:rsidRPr="001113BD">
        <w:t>,</w:t>
      </w:r>
      <w:r>
        <w:t xml:space="preserve"> </w:t>
      </w:r>
      <w:r w:rsidRPr="001113BD">
        <w:t>1210/87, u naravi dvorište sa 169 m</w:t>
      </w:r>
      <w:r w:rsidRPr="00825404">
        <w:rPr>
          <w:vertAlign w:val="superscript"/>
        </w:rPr>
        <w:t>2</w:t>
      </w:r>
      <w:r w:rsidRPr="001113BD">
        <w:t>,</w:t>
      </w:r>
      <w:r>
        <w:t xml:space="preserve"> </w:t>
      </w:r>
      <w:r w:rsidRPr="001113BD">
        <w:t>z.k.ul. 1633 K.O. Podvežica</w:t>
      </w:r>
      <w:r>
        <w:t>, OS Rijeka (29. Suvlasnički dio 286/</w:t>
      </w:r>
      <w:r w:rsidRPr="001113BD">
        <w:t>100000</w:t>
      </w:r>
      <w:r>
        <w:t xml:space="preserve"> </w:t>
      </w:r>
      <w:r w:rsidRPr="00DB4638">
        <w:t>AKU-STAS, d.o.o. u stečaju, Velebitska 87, Split, OIB:80716837908</w:t>
      </w:r>
      <w:r>
        <w:t>)</w:t>
      </w:r>
    </w:p>
    <w:p w:rsidRDefault="008F1284" w:rsidP="005047DF" w:rsidR="008F1284">
      <w:pPr>
        <w:pStyle w:val="Odlomakpopisa"/>
        <w:ind w:left="0"/>
        <w:jc w:val="both"/>
      </w:pPr>
    </w:p>
    <w:p w:rsidRDefault="008F1284" w:rsidP="005047DF" w:rsidR="008F1284">
      <w:pPr>
        <w:pStyle w:val="Odlomakpopisa"/>
        <w:ind w:left="0"/>
        <w:jc w:val="both"/>
      </w:pPr>
      <w:r>
        <w:t xml:space="preserve">- kat. čest. </w:t>
      </w:r>
      <w:r w:rsidRPr="001113BD">
        <w:t>1210/92, u naravi cesta i okoliš sa 2459 m</w:t>
      </w:r>
      <w:r w:rsidRPr="00825404">
        <w:rPr>
          <w:vertAlign w:val="superscript"/>
        </w:rPr>
        <w:t>2</w:t>
      </w:r>
      <w:r w:rsidRPr="001113BD">
        <w:t xml:space="preserve">, 1210/96, u naravi gradilište sa </w:t>
      </w:r>
      <w:r>
        <w:t>329</w:t>
      </w:r>
      <w:r w:rsidRPr="001113BD">
        <w:t xml:space="preserve"> m</w:t>
      </w:r>
      <w:r w:rsidRPr="00825404">
        <w:rPr>
          <w:vertAlign w:val="superscript"/>
        </w:rPr>
        <w:t>2</w:t>
      </w:r>
      <w:r w:rsidRPr="001113BD">
        <w:t>, 1210/97, u naravi cesta i okoliš sa 5082 m</w:t>
      </w:r>
      <w:r w:rsidRPr="00825404">
        <w:rPr>
          <w:vertAlign w:val="superscript"/>
        </w:rPr>
        <w:t>2</w:t>
      </w:r>
      <w:r w:rsidRPr="001113BD">
        <w:t>, 1210/98, u naravi cesta i okoliš sa 536 m</w:t>
      </w:r>
      <w:r w:rsidRPr="00825404">
        <w:rPr>
          <w:vertAlign w:val="superscript"/>
        </w:rPr>
        <w:t>2</w:t>
      </w:r>
      <w:r w:rsidRPr="001113BD">
        <w:t xml:space="preserve">, </w:t>
      </w:r>
      <w:r>
        <w:t>1210/99, u naravi cesta i okoliš sa 981 m</w:t>
      </w:r>
      <w:r w:rsidRPr="00825404">
        <w:rPr>
          <w:vertAlign w:val="superscript"/>
        </w:rPr>
        <w:t>2</w:t>
      </w:r>
      <w:r>
        <w:t xml:space="preserve">, </w:t>
      </w:r>
      <w:r w:rsidRPr="001113BD">
        <w:t>1210/102, u naravi gradilište sa 265 m</w:t>
      </w:r>
      <w:r w:rsidRPr="00825404">
        <w:rPr>
          <w:vertAlign w:val="superscript"/>
        </w:rPr>
        <w:t>2</w:t>
      </w:r>
      <w:r w:rsidRPr="001113BD">
        <w:t xml:space="preserve">, z.k.ul. </w:t>
      </w:r>
      <w:r>
        <w:t>2124</w:t>
      </w:r>
      <w:r w:rsidRPr="001113BD">
        <w:t xml:space="preserve"> K.O. Podvežica</w:t>
      </w:r>
      <w:r>
        <w:t>, OS Rijeka (27. Suvlasnički dio 286/</w:t>
      </w:r>
      <w:r w:rsidRPr="001113BD">
        <w:t>100000</w:t>
      </w:r>
      <w:r>
        <w:t xml:space="preserve"> </w:t>
      </w:r>
      <w:r w:rsidRPr="00DB4638">
        <w:t>AKU-STAS, d.o.o. u stečaju, Velebitska 87, Split, OIB:80716837908</w:t>
      </w:r>
      <w:r>
        <w:t>);</w:t>
      </w:r>
    </w:p>
    <w:p w:rsidRDefault="008F1284" w:rsidP="005047DF" w:rsidR="008F1284">
      <w:pPr>
        <w:jc w:val="both"/>
      </w:pPr>
    </w:p>
    <w:p w:rsidRDefault="008F1284" w:rsidP="005047DF" w:rsidR="00026E12">
      <w:pPr>
        <w:pStyle w:val="Odlomakpopisa"/>
        <w:ind w:left="0"/>
        <w:jc w:val="both"/>
      </w:pPr>
      <w:r>
        <w:t xml:space="preserve">- kat.čest. </w:t>
      </w:r>
      <w:r w:rsidRPr="001113BD">
        <w:t>1210/80, u naravi dvorište sa 43 m</w:t>
      </w:r>
      <w:r w:rsidRPr="00825404">
        <w:rPr>
          <w:vertAlign w:val="superscript"/>
        </w:rPr>
        <w:t>2</w:t>
      </w:r>
      <w:r w:rsidRPr="001113BD">
        <w:t>, z.k.ul. 21</w:t>
      </w:r>
      <w:r>
        <w:t>2</w:t>
      </w:r>
      <w:r w:rsidRPr="001113BD">
        <w:t>3 K.O. Podvežica</w:t>
      </w:r>
      <w:r>
        <w:t>, OS Rijeka (27. Suvlasnički dio 286/</w:t>
      </w:r>
      <w:r w:rsidRPr="001113BD">
        <w:t>100000</w:t>
      </w:r>
      <w:r>
        <w:t xml:space="preserve"> </w:t>
      </w:r>
      <w:r w:rsidRPr="00DB4638">
        <w:t>AKU-STAS, d.o.o. u stečaju, Velebitska 87, Split, OIB:80716837908</w:t>
      </w:r>
      <w:r>
        <w:t xml:space="preserve">). </w:t>
      </w:r>
    </w:p>
    <w:p w:rsidRDefault="00A82FB2" w:rsidP="00A82FB2" w:rsidR="00A82FB2" w:rsidRPr="00316E5C">
      <w:pPr>
        <w:pStyle w:val="Naslov2"/>
        <w:numPr>
          <w:ilvl w:val="12"/>
          <w:numId w:val="0"/>
        </w:numPr>
        <w:rPr>
          <w:b w:val="false"/>
          <w:szCs w:val="24"/>
        </w:rPr>
      </w:pPr>
      <w:r w:rsidRPr="00316E5C">
        <w:rPr>
          <w:b w:val="false"/>
          <w:szCs w:val="24"/>
        </w:rPr>
        <w:t>Obrazloženje</w:t>
      </w:r>
    </w:p>
    <w:p w:rsidRDefault="00A82FB2" w:rsidP="00A82FB2" w:rsidR="00A82FB2" w:rsidRPr="00316E5C">
      <w:pPr>
        <w:pStyle w:val="Tijeloteksta"/>
      </w:pPr>
    </w:p>
    <w:p w:rsidRDefault="00A82FB2" w:rsidP="00026E12" w:rsidR="00026E12">
      <w:pPr>
        <w:tabs>
          <w:tab w:pos="0" w:val="left"/>
        </w:tabs>
        <w:jc w:val="both"/>
      </w:pPr>
      <w:r w:rsidRPr="00316E5C">
        <w:tab/>
      </w:r>
      <w:r w:rsidR="00026E12" w:rsidRPr="00DB4638">
        <w:t>Rješenjem ovog suda br. 4</w:t>
      </w:r>
      <w:r w:rsidR="00026E12">
        <w:t>.St-1900/2015 od 27. siječnja 2017</w:t>
      </w:r>
      <w:r w:rsidR="00026E12" w:rsidRPr="003A4FAE">
        <w:t>. otvoren stečajni postupak na stečajnim dužnikom</w:t>
      </w:r>
      <w:r w:rsidR="00026E12">
        <w:t xml:space="preserve"> AKU-STAS, d.o.o., Velebitska 87, Split, OIB:80716837908</w:t>
      </w:r>
      <w:r w:rsidR="00026E12" w:rsidRPr="005C119E">
        <w:t xml:space="preserve">. </w:t>
      </w:r>
    </w:p>
    <w:p w:rsidRDefault="00A82FB2" w:rsidP="00A82FB2" w:rsidR="00A82FB2" w:rsidRPr="00316E5C">
      <w:pPr>
        <w:numPr>
          <w:ilvl w:val="12"/>
          <w:numId w:val="0"/>
        </w:numPr>
        <w:jc w:val="both"/>
      </w:pPr>
    </w:p>
    <w:p w:rsidRDefault="00A82FB2" w:rsidP="00A82FB2" w:rsidR="00A82FB2" w:rsidRPr="00A250E0">
      <w:pPr>
        <w:numPr>
          <w:ilvl w:val="12"/>
          <w:numId w:val="0"/>
        </w:numPr>
        <w:jc w:val="both"/>
      </w:pPr>
      <w:r w:rsidRPr="00A250E0">
        <w:tab/>
        <w:t>Odredbom čl</w:t>
      </w:r>
      <w:r>
        <w:t>anka</w:t>
      </w:r>
      <w:r w:rsidRPr="00A250E0">
        <w:t xml:space="preserve"> </w:t>
      </w:r>
      <w:r>
        <w:t>129</w:t>
      </w:r>
      <w:r w:rsidRPr="00A250E0">
        <w:t>. st</w:t>
      </w:r>
      <w:r>
        <w:t>avak</w:t>
      </w:r>
      <w:r w:rsidRPr="00A250E0">
        <w:t xml:space="preserve"> </w:t>
      </w:r>
      <w:r>
        <w:t>1</w:t>
      </w:r>
      <w:r w:rsidRPr="00A250E0">
        <w:t xml:space="preserve">. Stečajnog zakona („Narodne novine“ broj </w:t>
      </w:r>
      <w:r>
        <w:t>71/15 i 104/17, dalje SZ</w:t>
      </w:r>
      <w:r w:rsidRPr="00A250E0">
        <w:t xml:space="preserve">), među ostalim, propisano je da će stečajni sudac odrediti da se otvaranje stečajnog postupka upiše u zemljišne knjige. </w:t>
      </w:r>
    </w:p>
    <w:p w:rsidRDefault="00A82FB2" w:rsidP="00A82FB2" w:rsidR="00A82FB2" w:rsidRPr="00316E5C">
      <w:pPr>
        <w:numPr>
          <w:ilvl w:val="12"/>
          <w:numId w:val="0"/>
        </w:numPr>
        <w:jc w:val="both"/>
      </w:pPr>
    </w:p>
    <w:p w:rsidRDefault="00A82FB2" w:rsidP="00A82FB2" w:rsidR="00A82FB2" w:rsidRPr="00316E5C">
      <w:pPr>
        <w:numPr>
          <w:ilvl w:val="12"/>
          <w:numId w:val="0"/>
        </w:numPr>
        <w:jc w:val="both"/>
      </w:pPr>
      <w:r w:rsidRPr="00316E5C">
        <w:tab/>
        <w:t>Slijedom navedenog</w:t>
      </w:r>
      <w:r w:rsidR="00081E42">
        <w:t xml:space="preserve">, sud je na temelju odredbe članka </w:t>
      </w:r>
      <w:r>
        <w:t>54</w:t>
      </w:r>
      <w:r w:rsidR="00081E42">
        <w:t>. SZ</w:t>
      </w:r>
      <w:r w:rsidRPr="00316E5C">
        <w:t xml:space="preserve"> </w:t>
      </w:r>
      <w:r>
        <w:t>riješio</w:t>
      </w:r>
      <w:r w:rsidRPr="00316E5C">
        <w:t xml:space="preserve"> kao u izreci.</w:t>
      </w:r>
    </w:p>
    <w:p w:rsidRDefault="008F1284" w:rsidP="005047DF" w:rsidR="008F1284">
      <w:pPr>
        <w:numPr>
          <w:ilvl w:val="12"/>
          <w:numId w:val="0"/>
        </w:numPr>
      </w:pPr>
    </w:p>
    <w:p w:rsidRDefault="00A82FB2" w:rsidP="005047DF" w:rsidR="00A82FB2" w:rsidRPr="00AE5EC2">
      <w:pPr>
        <w:numPr>
          <w:ilvl w:val="12"/>
          <w:numId w:val="0"/>
        </w:numPr>
        <w:jc w:val="center"/>
      </w:pPr>
      <w:r w:rsidRPr="00316E5C">
        <w:t xml:space="preserve">U </w:t>
      </w:r>
      <w:r>
        <w:t xml:space="preserve">Splitu, </w:t>
      </w:r>
      <w:r w:rsidR="005047DF">
        <w:t>29</w:t>
      </w:r>
      <w:r w:rsidR="00081E42">
        <w:t>. studenog</w:t>
      </w:r>
      <w:r>
        <w:t xml:space="preserve"> 2018. </w:t>
      </w:r>
    </w:p>
    <w:p w:rsidRDefault="00A82FB2" w:rsidP="00A82FB2" w:rsidR="00A82FB2">
      <w:pPr>
        <w:pStyle w:val="Tijeloteksta"/>
        <w:ind w:left="5760"/>
      </w:pPr>
      <w:r w:rsidRPr="00AE5EC2">
        <w:tab/>
      </w:r>
      <w:r>
        <w:tab/>
      </w:r>
      <w:r>
        <w:tab/>
        <w:t>Sudac</w:t>
      </w:r>
    </w:p>
    <w:p w:rsidRDefault="00A82FB2" w:rsidP="00A82FB2" w:rsidR="00A82FB2">
      <w:pPr>
        <w:pStyle w:val="Tijeloteksta"/>
        <w:ind w:left="5760"/>
      </w:pPr>
    </w:p>
    <w:p w:rsidRDefault="00A82FB2" w:rsidP="00A82FB2" w:rsidR="00A82FB2" w:rsidRPr="00AE5EC2">
      <w:pPr>
        <w:pStyle w:val="Tijeloteksta"/>
        <w:ind w:left="5760"/>
      </w:pPr>
    </w:p>
    <w:p w:rsidRDefault="00960F74" w:rsidP="005047DF" w:rsidR="00960F74">
      <w:pPr>
        <w:pStyle w:val="Tijeloteksta"/>
        <w:ind w:left="5760"/>
      </w:pPr>
      <w:r>
        <w:t xml:space="preserve">   </w:t>
      </w:r>
      <w:r>
        <w:tab/>
        <w:t xml:space="preserve">           </w:t>
      </w:r>
      <w:r w:rsidR="00A82FB2">
        <w:t>Katarina Mikulić</w:t>
      </w:r>
      <w:r>
        <w:t>,v.r.</w:t>
      </w:r>
    </w:p>
    <w:p w:rsidRDefault="00960F74" w:rsidP="0071700F" w:rsidR="00960F7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60F74" w:rsidP="0071700F" w:rsidR="00960F7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82FB2" w:rsidP="005047DF" w:rsidR="008F1284">
      <w:pPr>
        <w:pStyle w:val="Tijeloteksta"/>
        <w:ind w:left="5760"/>
      </w:pPr>
      <w:r>
        <w:t xml:space="preserve"> </w:t>
      </w:r>
    </w:p>
    <w:p w:rsidRDefault="00A82FB2" w:rsidP="00A82FB2" w:rsidR="00A82FB2" w:rsidRPr="00AE5EC2">
      <w:pPr>
        <w:numPr>
          <w:ilvl w:val="12"/>
          <w:numId w:val="0"/>
        </w:numPr>
        <w:jc w:val="both"/>
      </w:pPr>
      <w:r w:rsidRPr="00AE5EC2">
        <w:t>Uputa o pravnom lijeku:</w:t>
      </w:r>
    </w:p>
    <w:p w:rsidRDefault="00081E42" w:rsidP="005047DF" w:rsidR="00E97FF0" w:rsidRPr="005047DF">
      <w:pPr>
        <w:jc w:val="both"/>
      </w:pPr>
      <w:r w:rsidRPr="008A76E3">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 </w:t>
      </w:r>
    </w:p>
    <w:p w:rsidRDefault="006C2E75" w:rsidP="00960F74" w:rsidR="003A199E">
      <w:pPr>
        <w:ind w:left="720"/>
        <w:jc w:val="both"/>
      </w:pPr>
      <w:r>
        <w:rPr>
          <w:color w:val="000000"/>
        </w:rPr>
        <w:t xml:space="preserve"> </w:t>
      </w:r>
    </w:p>
    <w:sectPr w:rsidSect="00A82FB2"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7302111"/>
      <w:docPartObj>
        <w:docPartGallery w:val="Page Numbers (Top of Page)"/>
        <w:docPartUnique/>
      </w:docPartObj>
    </w:sdtPr>
    <w:sdtEndPr/>
    <w:sdtContent>
      <w:p w:rsidRDefault="00A82FB2" w:rsidP="00026E12" w:rsidR="006F1899">
        <w:pPr>
          <w:jc w:val="right"/>
        </w:pPr>
        <w:r>
          <w:fldChar w:fldCharType="begin"/>
        </w:r>
        <w:r>
          <w:instrText>PAGE   \* MERGEFORMAT</w:instrText>
        </w:r>
        <w:r>
          <w:fldChar w:fldCharType="separate"/>
        </w:r>
        <w:r w:rsidR="00960F74">
          <w:rPr>
            <w:noProof/>
          </w:rPr>
          <w:t>3</w:t>
        </w:r>
        <w:r>
          <w:fldChar w:fldCharType="end"/>
        </w:r>
        <w:r w:rsidRPr="00A82FB2">
          <w:t xml:space="preserve"> </w:t>
        </w:r>
        <w:r>
          <w:tab/>
        </w:r>
        <w:r>
          <w:tab/>
        </w:r>
        <w:r w:rsidRPr="005D5302">
          <w:t>Poslovni broj: 4. St-</w:t>
        </w:r>
        <w:r w:rsidR="00026E12">
          <w:t>1900/2015-</w:t>
        </w:r>
        <w:r w:rsidR="005047DF">
          <w:t>64</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5C78" w:rsidR="00895C78">
    <w:pPr>
      <w:pStyle w:val="Zaglavlje"/>
      <w:jc w:val="center"/>
    </w:pPr>
  </w:p>
  <w:p w:rsidRDefault="00895C78" w:rsidR="00895C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26E12"/>
    <w:rsid w:val="0003482E"/>
    <w:rsid w:val="000358D5"/>
    <w:rsid w:val="000415B0"/>
    <w:rsid w:val="000421C3"/>
    <w:rsid w:val="00045251"/>
    <w:rsid w:val="00046C92"/>
    <w:rsid w:val="00051E08"/>
    <w:rsid w:val="00054B01"/>
    <w:rsid w:val="000656C7"/>
    <w:rsid w:val="00065BE3"/>
    <w:rsid w:val="00074068"/>
    <w:rsid w:val="000741C2"/>
    <w:rsid w:val="000761E0"/>
    <w:rsid w:val="00081E42"/>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0C58"/>
    <w:rsid w:val="00212B45"/>
    <w:rsid w:val="00214F27"/>
    <w:rsid w:val="00216A4F"/>
    <w:rsid w:val="00223098"/>
    <w:rsid w:val="0022322C"/>
    <w:rsid w:val="002239EC"/>
    <w:rsid w:val="00226C22"/>
    <w:rsid w:val="00240A10"/>
    <w:rsid w:val="002431B7"/>
    <w:rsid w:val="00243A47"/>
    <w:rsid w:val="002467CC"/>
    <w:rsid w:val="00253C09"/>
    <w:rsid w:val="0025490F"/>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37ABA"/>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047DF"/>
    <w:rsid w:val="0051681D"/>
    <w:rsid w:val="00520CA4"/>
    <w:rsid w:val="00524283"/>
    <w:rsid w:val="00532154"/>
    <w:rsid w:val="005333A7"/>
    <w:rsid w:val="005343C1"/>
    <w:rsid w:val="0053558F"/>
    <w:rsid w:val="00541A32"/>
    <w:rsid w:val="005425E1"/>
    <w:rsid w:val="00552BC2"/>
    <w:rsid w:val="0058144A"/>
    <w:rsid w:val="0058440C"/>
    <w:rsid w:val="00586BE6"/>
    <w:rsid w:val="0059228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0AE7"/>
    <w:rsid w:val="007B5A31"/>
    <w:rsid w:val="007C32D8"/>
    <w:rsid w:val="007C7026"/>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95C78"/>
    <w:rsid w:val="008B0F52"/>
    <w:rsid w:val="008B1E91"/>
    <w:rsid w:val="008C3403"/>
    <w:rsid w:val="008C41CD"/>
    <w:rsid w:val="008D5B83"/>
    <w:rsid w:val="008E1010"/>
    <w:rsid w:val="008E4877"/>
    <w:rsid w:val="008E65F2"/>
    <w:rsid w:val="008F1284"/>
    <w:rsid w:val="008F4480"/>
    <w:rsid w:val="008F61C9"/>
    <w:rsid w:val="00902205"/>
    <w:rsid w:val="009026F9"/>
    <w:rsid w:val="00907BE4"/>
    <w:rsid w:val="00927D3A"/>
    <w:rsid w:val="009315C4"/>
    <w:rsid w:val="00940F79"/>
    <w:rsid w:val="00947308"/>
    <w:rsid w:val="00955F60"/>
    <w:rsid w:val="00960F74"/>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82FB2"/>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3D34"/>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3646D"/>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0A06"/>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7FF0"/>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98"/>
    <w:rsid w:val="00F324FF"/>
    <w:rsid w:val="00F36DB5"/>
    <w:rsid w:val="00F37EF0"/>
    <w:rsid w:val="00F5483A"/>
    <w:rsid w:val="00F568F8"/>
    <w:rsid w:val="00F66098"/>
    <w:rsid w:val="00F74D73"/>
    <w:rsid w:val="00F75C44"/>
    <w:rsid w:val="00F911DE"/>
    <w:rsid w:val="00FA65B9"/>
    <w:rsid w:val="00FB17E2"/>
    <w:rsid w:val="00FB2747"/>
    <w:rsid w:val="00FB44C5"/>
    <w:rsid w:val="00FB62F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styleId="Naslov2" w:type="paragraph">
    <w:name w:val="heading 2"/>
    <w:basedOn w:val="Normal"/>
    <w:next w:val="Normal"/>
    <w:link w:val="Naslov2Char"/>
    <w:qFormat/>
    <w:rsid w:val="00A82FB2"/>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2431B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A82FB2"/>
    <w:pPr>
      <w:jc w:val="both"/>
    </w:pPr>
  </w:style>
  <w:style w:customStyle="true" w:styleId="TijelotekstaChar" w:type="character">
    <w:name w:val="Tijelo teksta Char"/>
    <w:basedOn w:val="Zadanifontodlomka"/>
    <w:link w:val="Tijeloteksta"/>
    <w:rsid w:val="00A82FB2"/>
    <w:rPr>
      <w:sz w:val="24"/>
      <w:szCs w:val="24"/>
    </w:rPr>
  </w:style>
  <w:style w:customStyle="true" w:styleId="Naslov2Char" w:type="character">
    <w:name w:val="Naslov 2 Char"/>
    <w:basedOn w:val="Zadanifontodlomka"/>
    <w:link w:val="Naslov2"/>
    <w:rsid w:val="00A82FB2"/>
    <w:rPr>
      <w:b/>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styleId="Naslov2" w:type="paragraph">
    <w:name w:val="heading 2"/>
    <w:basedOn w:val="Normal"/>
    <w:next w:val="Normal"/>
    <w:link w:val="Naslov2Char"/>
    <w:qFormat/>
    <w:rsid w:val="00A82FB2"/>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2431B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A82FB2"/>
    <w:pPr>
      <w:jc w:val="both"/>
    </w:pPr>
  </w:style>
  <w:style w:customStyle="1" w:styleId="TijelotekstaChar" w:type="character">
    <w:name w:val="Tijelo teksta Char"/>
    <w:basedOn w:val="Zadanifontodlomka"/>
    <w:link w:val="Tijeloteksta"/>
    <w:rsid w:val="00A82FB2"/>
    <w:rPr>
      <w:sz w:val="24"/>
      <w:szCs w:val="24"/>
    </w:rPr>
  </w:style>
  <w:style w:customStyle="1" w:styleId="Naslov2Char" w:type="character">
    <w:name w:val="Naslov 2 Char"/>
    <w:basedOn w:val="Zadanifontodlomka"/>
    <w:link w:val="Naslov2"/>
    <w:rsid w:val="00A82FB2"/>
    <w:rPr>
      <w:b/>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St-1900/2015</izvorni_sadrzaj>
    <derivirana_varijabla naziv="DomainObject.Predmet.OznakaBroj_1">St-1900/2015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AKU-STAS, društvo s ograničenom odgovornošću za građevinarstvo, računovodstvene usluge, unutarnju i vanjsku trgovinu u ste</izvorni_sadrzaj>
    <derivirana_varijabla naziv="DomainObject.Predmet.ProtustrankaFormated_1">  AKU-STAS, društvo s ograničenom odgovornošću za građevinarstvo, računovodstvene usluge, unutarnju i vanjsku trgovinu u ste</derivirana_varijabla>
  </DomainObject.Predmet.ProtustrankaFormated>
  <DomainObject.Predmet.ProtustrankaFormatedOIB>
    <izvorni_sadrzaj>  AKU-STAS, društvo s ograničenom odgovornošću za građevinarstvo, računovodstvene usluge, unutarnju i vanjsku trgovinu u ste, OIB 80716837908</izvorni_sadrzaj>
    <derivirana_varijabla naziv="DomainObject.Predmet.ProtustrankaFormatedOIB_1">  AKU-STAS, društvo s ograničenom odgovornošću za građevinarstvo, računovodstvene usluge, unutarnju i vanjsku trgovinu u ste, OIB 80716837908</derivirana_varijabla>
  </DomainObject.Predmet.ProtustrankaFormatedOIB>
  <DomainObject.Predmet.ProtustrankaFormatedWithAdress>
    <izvorni_sadrzaj> AKU-STAS, društvo s ograničenom odgovornošću za građevinarstvo, računovodstvene usluge, unutarnju i vanjsku trgovinu u ste, Velebitska 87, 21000 Split</izvorni_sadrzaj>
    <derivirana_varijabla naziv="DomainObject.Predmet.ProtustrankaFormatedWithAdress_1"> AKU-STAS, društvo s ograničenom odgovornošću za građevinarstvo, računovodstvene usluge, unutarnju i vanjsku trgovinu u ste, Velebitska 87, 21000 Split</derivirana_varijabla>
  </DomainObject.Predmet.ProtustrankaFormatedWithAdress>
  <DomainObject.Predmet.ProtustrankaFormatedWithAdressOIB>
    <izvorni_sadrzaj> AKU-STAS, društvo s ograničenom odgovornošću za građevinarstvo, računovodstvene usluge, unutarnju i vanjsku trgovinu u ste, OIB 80716837908, Velebitska 87, 21000 Split</izvorni_sadrzaj>
    <derivirana_varijabla naziv="DomainObject.Predmet.ProtustrankaFormatedWithAdressOIB_1"> AKU-STAS, društvo s ograničenom odgovornošću za građevinarstvo, računovodstvene usluge, unutarnju i vanjsku trgovinu u ste, OIB 80716837908, Velebitska 87, 21000 Split</derivirana_varijabla>
  </DomainObject.Predmet.ProtustrankaFormatedWithAdressOIB>
  <DomainObject.Predmet.ProtustrankaWithAdress>
    <izvorni_sadrzaj>AKU-STAS, društvo s ograničenom odgovornošću za građevinarstvo, računovodstvene usluge, unutarnju i vanjsku trgovinu u ste Velebitska 87, 21000 Split</izvorni_sadrzaj>
    <derivirana_varijabla naziv="DomainObject.Predmet.ProtustrankaWithAdress_1">AKU-STAS, društvo s ograničenom odgovornošću za građevinarstvo, računovodstvene usluge, unutarnju i vanjsku trgovinu u ste Velebitska 87, 21000 Split</derivirana_varijabla>
  </DomainObject.Predmet.ProtustrankaWithAdress>
  <DomainObject.Predmet.ProtustrankaWithAdressOIB>
    <izvorni_sadrzaj>AKU-STAS, društvo s ograničenom odgovornošću za građevinarstvo, računovodstvene usluge, unutarnju i vanjsku trgovinu u ste, OIB 80716837908, Velebitska 87, 21000 Split</izvorni_sadrzaj>
    <derivirana_varijabla naziv="DomainObject.Predmet.ProtustrankaWithAdressOIB_1">AKU-STAS, društvo s ograničenom odgovornošću za građevinarstvo, računovodstvene usluge, unutarnju i vanjsku trgovinu u ste, OIB 80716837908, Velebitska 87, 21000 Split</derivirana_varijabla>
  </DomainObject.Predmet.ProtustrankaWithAdressOIB>
  <DomainObject.Predmet.ProtustrankaNazivFormated>
    <izvorni_sadrzaj>AKU-STAS, društvo s ograničenom odgovornošću za građevinarstvo, računovodstvene usluge, unutarnju i vanjsku trgovinu u ste</izvorni_sadrzaj>
    <derivirana_varijabla naziv="DomainObject.Predmet.ProtustrankaNazivFormated_1">AKU-STAS, društvo s ograničenom odgovornošću za građevinarstvo, računovodstvene usluge, unutarnju i vanjsku trgovinu u ste</derivirana_varijabla>
  </DomainObject.Predmet.ProtustrankaNazivFormated>
  <DomainObject.Predmet.ProtustrankaNazivFormatedOIB>
    <izvorni_sadrzaj>AKU-STAS, društvo s ograničenom odgovornošću za građevinarstvo, računovodstvene usluge, unutarnju i vanjsku trgovinu u ste, OIB 80716837908</izvorni_sadrzaj>
    <derivirana_varijabla naziv="DomainObject.Predmet.ProtustrankaNazivFormatedOIB_1">AKU-STAS, društvo s ograničenom odgovornošću za građevinarstvo, računovodstvene usluge, unutarnju i vanjsku trgovinu u ste, OIB 80716837908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Rijeka zastupanog po punomoćniku ZUO V.KNEŽEVIĆ, E.BRADAMANTE, M.HINIĆ MUSLIM, I. RADIĆ, B. PAVKOVIĆ, S. PERHAT SMILJANIĆ I N.KNEŽEVIĆ; ZOU V.KNEŽEVIĆ, E.BRADAMANTE, M.HINIĆ MUSLIM, I.RADIĆ, B.PAVKOVIĆ, S.PERHAT I N.KNEŽEVIĆ; Marijana Barišić; Suzana Stanković; Gorica Žižović; Milena Lovrić; Sanja Slosar; Paula Marušić; Martina Juričević; Gabrijela Marić; Maja Didulica; Marija Matić; Marina Ptičar Papeš; Sandra Stapić; Nenad Pivac; Otjana Supičić; Mia Goliaš; Tanja Matulić; Maja Pavić; Tonća Jakić; Merica Ružić; Dajana Brkić; Snježana Grubišić; Suzana Stipić; Ana Benat; Nataša Gović; Nina Lemac; Ana Doljanin; Marijana Mišanović; Ivona Kurtović; Zorana Vuković; Danijela Đikić; Kristina Perković; Anita Botica Tafra; Tajana Habjančić; Sanja Pejkanović; Amalija Grljušić; Miranda Krnjača; Ivana Adamček; Tanja Perišić; Irena Plazibat; Aleksandra Markušić; Mira Čutura; Željka Bubić; Kristina Jaranović; Barbara Lukavečki; Grad Osijek; PLODINE dioničko društvo za trgovinu i usluge; Ministarstvo financija RH zastupanog po punomoćniku Županijsko državno odvjetništvo u Splitu; Hrvatski Telekom d.d.; Hrvatske vode, pravna osoba za upravljanje vodama; UNIQA osiguranje d.d.; GRADSKA ČISTOĆA društvo s ograničenom odgovornošću za održavanje čistoće i odlaganje komunalnog otpada; ČISTOĆA društvo s ograničenom odgovornošću za obavljanje komunalnih djelatnosti održavanja čistoće i odlaganja komunaln; INTEREUROPA, logističke usluge, društvo s ograničenom odgovornošću; GRAD PULA; SOCIETE GENERALE-SPLITSKA BANKA dioničko društvo; Hrvatsko društvo skladatelja zastupanog po punomoćniku Pavle Fellner; GRAD SPLIT; Hrvatske vode, pravna osoba za upravljanje vodama; GRAD ZAGREB; GRAD RIJEKA; ZOU ECIJA KULJIŠ BAJIĆ I MERI BLASLOV PAVASOVIĆ; ARSENAL HOLDINGS d.o.o. za upravljanje i ulaganje zastupanog po punomoćniku Odvjetničko društvo VUKUŠIĆ BOKAN i partneri, društvo s ograničenom odgovornošću; Hrvatska radiotelevizija zastupanog po punomoćniku MADIRAZZA &amp; PARTNERI, odvjetničko društvo d.o.o.; CROATIA osiguranje d.d.; FABRICOR d.o.o. za poslovanje nekretninama zastupanog po punomoćniku Mihaela Blažević; ERSTE&amp;STEIERMÄRKISCHE BANKA dioničko društvo zastupanog po punomoćniku OD MAĐARIĆ &amp; LUI; MANTA d.o.o. za građenje, projektiranje i poslovanje nekretninama zastupanog po punomoćniku ODVJETNIČKO DRUŠTVO GLINSKA &amp; MIŠKOVIĆ društvo s ograničenom odgovornošću; Supernova Karlovac društvo s ograničenom odgovornošću za poslovanje nekretninama zastupanog po punomoćniku Odvjetničko društvo Balatinec i Nikolić društvo s ograničenom odgovornošću; Supernova Zadar d.o.o., građenje, projektiranje, inženjering zastupanog po punomoćniku Odvjetničko društvo Balatinec i Nikolić društvo s ograničenom odgovornošću; Revizorska tvrtka AUDITOR d.o.o.; KAUFMANN i HOFMANN društvo s ograničenom odgovornošću za poslovanje nekretninama; Josipa Pejić; MERCATOR - H  društvo s ograničenom odgovornošću za trgovinu i proizvodnju zastupanog po punomoćniku OD KOS I PARTNERI</izvorni_sadrzaj>
    <derivirana_varijabla naziv="DomainObject.Predmet.StrankaFormated_1">  FINANCIJSKA AGENCIJA, RC SPLIT; Grad Rijeka zastupanog po punomoćniku ZUO V.KNEŽEVIĆ, E.BRADAMANTE, M.HINIĆ MUSLIM, I. RADIĆ, B. PAVKOVIĆ, S. PERHAT SMILJANIĆ I N.KNEŽEVIĆ; ZOU V.KNEŽEVIĆ, E.BRADAMANTE, M.HINIĆ MUSLIM, I.RADIĆ, B.PAVKOVIĆ, S.PERHAT I N.KNEŽEVIĆ; Marijana Barišić; Suzana Stanković; Gorica Žižović; Milena Lovrić; Sanja Slosar; Paula Marušić; Martina Juričević; Gabrijela Marić; Maja Didulica; Marija Matić; Marina Ptičar Papeš; Sandra Stapić; Nenad Pivac; Otjana Supičić; Mia Goliaš; Tanja Matulić; Maja Pavić; Tonća Jakić; Merica Ružić; Dajana Brkić; Snježana Grubišić; Suzana Stipić; Ana Benat; Nataša Gović; Nina Lemac; Ana Doljanin; Marijana Mišanović; Ivona Kurtović; Zorana Vuković; Danijela Đikić; Kristina Perković; Anita Botica Tafra; Tajana Habjančić; Sanja Pejkanović; Amalija Grljušić; Miranda Krnjača; Ivana Adamček; Tanja Perišić; Irena Plazibat; Aleksandra Markušić; Mira Čutura; Željka Bubić; Kristina Jaranović; Barbara Lukavečki; Grad Osijek; PLODINE dioničko društvo za trgovinu i usluge; Ministarstvo financija RH zastupanog po punomoćniku Županijsko državno odvjetništvo u Splitu; Hrvatski Telekom d.d.; Hrvatske vode, pravna osoba za upravljanje vodama; UNIQA osiguranje d.d.; GRADSKA ČISTOĆA društvo s ograničenom odgovornošću za održavanje čistoće i odlaganje komunalnog otpada; ČISTOĆA društvo s ograničenom odgovornošću za obavljanje komunalnih djelatnosti održavanja čistoće i odlaganja komunaln; INTEREUROPA, logističke usluge, društvo s ograničenom odgovornošću; GRAD PULA; SOCIETE GENERALE-SPLITSKA BANKA dioničko društvo; Hrvatsko društvo skladatelja zastupanog po punomoćniku Pavle Fellner; GRAD SPLIT; Hrvatske vode, pravna osoba za upravljanje vodama; GRAD ZAGREB; GRAD RIJEKA; ZOU ECIJA KULJIŠ BAJIĆ I MERI BLASLOV PAVASOVIĆ; ARSENAL HOLDINGS d.o.o. za upravljanje i ulaganje zastupanog po punomoćniku Odvjetničko društvo VUKUŠIĆ BOKAN i partneri, društvo s ograničenom odgovornošću; Hrvatska radiotelevizija zastupanog po punomoćniku MADIRAZZA &amp; PARTNERI, odvjetničko društvo d.o.o.; CROATIA osiguranje d.d.; FABRICOR d.o.o. za poslovanje nekretninama zastupanog po punomoćniku Mihaela Blažević; ERSTE&amp;STEIERMÄRKISCHE BANKA dioničko društvo zastupanog po punomoćniku OD MAĐARIĆ &amp; LUI; MANTA d.o.o. za građenje, projektiranje i poslovanje nekretninama zastupanog po punomoćniku ODVJETNIČKO DRUŠTVO GLINSKA &amp; MIŠKOVIĆ društvo s ograničenom odgovornošću; Supernova Karlovac društvo s ograničenom odgovornošću za poslovanje nekretninama zastupanog po punomoćniku Odvjetničko društvo Balatinec i Nikolić društvo s ograničenom odgovornošću; Supernova Zadar d.o.o., građenje, projektiranje, inženjering zastupanog po punomoćniku Odvjetničko društvo Balatinec i Nikolić društvo s ograničenom odgovornošću; Revizorska tvrtka AUDITOR d.o.o.; KAUFMANN i HOFMANN društvo s ograničenom odgovornošću za poslovanje nekretninama; Josipa Pejić; MERCATOR - H  društvo s ograničenom odgovornošću za trgovinu i proizvodnju zastupanog po punomoćniku OD KOS I PARTNERI</derivirana_varijabla>
  </DomainObject.Predmet.StrankaFormated>
  <DomainObject.Predmet.StrankaFormatedOIB>
    <izvorni_sadrzaj>  FINANCIJSKA AGENCIJA, RC SPLIT, OIB 85821130368; Grad Rijeka, OIB 54382731928 zastupanog po punomoćniku ZUO V.KNEŽEVIĆ, E.BRADAMANTE, M.HINIĆ MUSLIM, I. RADIĆ, B. PAVKOVIĆ, S. PERHAT SMILJANIĆ I N.KNEŽEVIĆ; ZOU V.KNEŽEVIĆ, E.BRADAMANTE, M.HINIĆ MUSLIM, I.RADIĆ, B.PAVKOVIĆ, S.PERHAT I N.KNEŽEVIĆ; Marijana Barišić, OIB 77551742529; Suzana Stanković, OIB 63505876253; Gorica Žižović, OIB 85967193319; Milena Lovrić, OIB 79935515104; Sanja Slosar, OIB 84418156049; Paula Marušić, OIB 73517537176; Martina Juričević, OIB 89966963913; Gabrijela Marić, OIB 59377613185; Maja Didulica, OIB 00621075022; Marija Matić, OIB 24766675563; Marina Ptičar Papeš, OIB 55793789098; Sandra Stapić, OIB 17249099318; Nenad Pivac, OIB 62537641783; Otjana Supičić, OIB 07950102446; Mia Goliaš, OIB 43707854917; Tanja Matulić, OIB 38405457334; Maja Pavić, OIB 40050624867; Tonća Jakić, OIB 31189045325; Merica Ružić, OIB 74642941270; Dajana Brkić, OIB 79068481996; Snježana Grubišić, OIB 02006838592; Suzana Stipić, OIB 04825225962; Ana Benat, OIB 95560062464; Nataša Gović, OIB 22979573277; Nina Lemac, OIB 14805406013; Ana Doljanin, OIB 03583461222; Marijana Mišanović, OIB 70185483455; Ivona Kurtović, OIB 33544539838; Zorana Vuković, OIB 77278123425; Danijela Đikić, OIB 01960286726; Kristina Perković, OIB 53350489523; Anita Botica Tafra, OIB 60592264658; Tajana Habjančić, OIB 28462555325; Sanja Pejkanović, OIB 04662331286; Amalija Grljušić, OIB 44883238036; Miranda Krnjača, OIB 07217965286; Ivana Adamček, OIB 52477039047; Tanja Perišić, OIB 87161752705; Irena Plazibat, OIB 13174903392; Aleksandra Markušić, OIB 29606106466; Mira Čutura, OIB 53976695131; Željka Bubić, OIB 59083759001; Kristina Jaranović, OIB 58605639937; Barbara Lukavečki, OIB 48591083566; Grad Osijek, OIB 30050049642; PLODINE dioničko društvo za trgovinu i usluge, OIB 92510683607; Ministarstvo financija RH, OIB 18683136487 zastupanog po punomoćniku Županijsko državno odvjetništvo u Splitu; Hrvatski Telekom d.d., OIB 81793146560; Hrvatske vode, pravna osoba za upravljanje vodama, OIB 28921383001; UNIQA osiguranje d.d., OIB 75665455333; GRADSKA ČISTOĆA društvo s ograničenom odgovornošću za održavanje čistoće i odlaganje komunalnog otpada, OIB 54873130289; ČISTOĆA društvo s ograničenom odgovornošću za obavljanje komunalnih djelatnosti održavanja čistoće i odlaganja komunaln, OIB 38812451417; INTEREUROPA, logističke usluge, društvo s ograničenom odgovornošću, OIB 85514716931; GRAD PULA, OIB 79517841355; SOCIETE GENERALE-SPLITSKA BANKA dioničko društvo, OIB 69326397242; Hrvatsko društvo skladatelja, OIB 56668956985 zastupanog po punomoćniku Pavle Fellner; GRAD SPLIT, OIB 78755598868; Hrvatske vode, pravna osoba za upravljanje vodama, OIB 28921383001; GRAD ZAGREB, OIB 61817894937; GRAD RIJEKA, OIB 54382731928; ZOU ECIJA KULJIŠ BAJIĆ I MERI BLASLOV PAVASOVIĆ, OIB 14645320041; ARSENAL HOLDINGS d.o.o. za upravljanje i ulaganje, OIB 59794687464 zastupanog po punomoćniku Odvjetničko društvo VUKUŠIĆ BOKAN i partneri, društvo s ograničenom odgovornošću; Hrvatska radiotelevizija, OIB 68419124305 zastupanog po punomoćniku MADIRAZZA &amp; PARTNERI, odvjetničko društvo d.o.o.; CROATIA osiguranje d.d., OIB 26187994862; FABRICOR d.o.o. za poslovanje nekretninama, OIB 67341813664 zastupanog po punomoćniku Mihaela Blažević; ERSTE&amp;STEIERMÄRKISCHE BANKA dioničko društvo, OIB 23057039320 zastupanog po punomoćniku OD MAĐARIĆ &amp; LUI; MANTA d.o.o. za građenje, projektiranje i poslovanje nekretninama, OIB 44426143196 zastupanog po punomoćniku ODVJETNIČKO DRUŠTVO GLINSKA &amp; MIŠKOVIĆ društvo s ograničenom odgovornošću; Supernova Karlovac društvo s ograničenom odgovornošću za poslovanje nekretninama, OIB 44734581304 zastupanog po punomoćniku Odvjetničko društvo Balatinec i Nikolić društvo s ograničenom odgovornošću; Supernova Zadar d.o.o., građenje, projektiranje, inženjering, OIB 70161208868 zastupanog po punomoćniku Odvjetničko društvo Balatinec i Nikolić društvo s ograničenom odgovornošću; Revizorska tvrtka AUDITOR d.o.o., OIB 03457869045; KAUFMANN i HOFMANN društvo s ograničenom odgovornošću za poslovanje nekretninama, OIB 36528252072; Josipa Pejić, OIB 43039671975; MERCATOR - H  društvo s ograničenom odgovornošću za trgovinu i proizvodnju, OIB 10045107278 zastupanog po punomoćniku OD KOS I PARTNERI</izvorni_sadrzaj>
    <derivirana_varijabla naziv="DomainObject.Predmet.StrankaFormatedOIB_1">  FINANCIJSKA AGENCIJA, RC SPLIT, OIB 85821130368; Grad Rijeka, OIB 54382731928 zastupanog po punomoćniku ZUO V.KNEŽEVIĆ, E.BRADAMANTE, M.HINIĆ MUSLIM, I. RADIĆ, B. PAVKOVIĆ, S. PERHAT SMILJANIĆ I N.KNEŽEVIĆ; ZOU V.KNEŽEVIĆ, E.BRADAMANTE, M.HINIĆ MUSLIM, I.RADIĆ, B.PAVKOVIĆ, S.PERHAT I N.KNEŽEVIĆ; Marijana Barišić, OIB 77551742529; Suzana Stanković, OIB 63505876253; Gorica Žižović, OIB 85967193319; Milena Lovrić, OIB 79935515104; Sanja Slosar, OIB 84418156049; Paula Marušić, OIB 73517537176; Martina Juričević, OIB 89966963913; Gabrijela Marić, OIB 59377613185; Maja Didulica, OIB 00621075022; Marija Matić, OIB 24766675563; Marina Ptičar Papeš, OIB 55793789098; Sandra Stapić, OIB 17249099318; Nenad Pivac, OIB 62537641783; Otjana Supičić, OIB 07950102446; Mia Goliaš, OIB 43707854917; Tanja Matulić, OIB 38405457334; Maja Pavić, OIB 40050624867; Tonća Jakić, OIB 31189045325; Merica Ružić, OIB 74642941270; Dajana Brkić, OIB 79068481996; Snježana Grubišić, OIB 02006838592; Suzana Stipić, OIB 04825225962; Ana Benat, OIB 95560062464; Nataša Gović, OIB 22979573277; Nina Lemac, OIB 14805406013; Ana Doljanin, OIB 03583461222; Marijana Mišanović, OIB 70185483455; Ivona Kurtović, OIB 33544539838; Zorana Vuković, OIB 77278123425; Danijela Đikić, OIB 01960286726; Kristina Perković, OIB 53350489523; Anita Botica Tafra, OIB 60592264658; Tajana Habjančić, OIB 28462555325; Sanja Pejkanović, OIB 04662331286; Amalija Grljušić, OIB 44883238036; Miranda Krnjača, OIB 07217965286; Ivana Adamček, OIB 52477039047; Tanja Perišić, OIB 87161752705; Irena Plazibat, OIB 13174903392; Aleksandra Markušić, OIB 29606106466; Mira Čutura, OIB 53976695131; Željka Bubić, OIB 59083759001; Kristina Jaranović, OIB 58605639937; Barbara Lukavečki, OIB 48591083566; Grad Osijek, OIB 30050049642; PLODINE dioničko društvo za trgovinu i usluge, OIB 92510683607; Ministarstvo financija RH, OIB 18683136487 zastupanog po punomoćniku Županijsko državno odvjetništvo u Splitu; Hrvatski Telekom d.d., OIB 81793146560; Hrvatske vode, pravna osoba za upravljanje vodama, OIB 28921383001; UNIQA osiguranje d.d., OIB 75665455333; GRADSKA ČISTOĆA društvo s ograničenom odgovornošću za održavanje čistoće i odlaganje komunalnog otpada, OIB 54873130289; ČISTOĆA društvo s ograničenom odgovornošću za obavljanje komunalnih djelatnosti održavanja čistoće i odlaganja komunaln, OIB 38812451417; INTEREUROPA, logističke usluge, društvo s ograničenom odgovornošću, OIB 85514716931; GRAD PULA, OIB 79517841355; SOCIETE GENERALE-SPLITSKA BANKA dioničko društvo, OIB 69326397242; Hrvatsko društvo skladatelja, OIB 56668956985 zastupanog po punomoćniku Pavle Fellner; GRAD SPLIT, OIB 78755598868; Hrvatske vode, pravna osoba za upravljanje vodama, OIB 28921383001; GRAD ZAGREB, OIB 61817894937; GRAD RIJEKA, OIB 54382731928; ZOU ECIJA KULJIŠ BAJIĆ I MERI BLASLOV PAVASOVIĆ, OIB 14645320041; ARSENAL HOLDINGS d.o.o. za upravljanje i ulaganje, OIB 59794687464 zastupanog po punomoćniku Odvjetničko društvo VUKUŠIĆ BOKAN i partneri, društvo s ograničenom odgovornošću; Hrvatska radiotelevizija, OIB 68419124305 zastupanog po punomoćniku MADIRAZZA &amp; PARTNERI, odvjetničko društvo d.o.o.; CROATIA osiguranje d.d., OIB 26187994862; FABRICOR d.o.o. za poslovanje nekretninama, OIB 67341813664 zastupanog po punomoćniku Mihaela Blažević; ERSTE&amp;STEIERMÄRKISCHE BANKA dioničko društvo, OIB 23057039320 zastupanog po punomoćniku OD MAĐARIĆ &amp; LUI; MANTA d.o.o. za građenje, projektiranje i poslovanje nekretninama, OIB 44426143196 zastupanog po punomoćniku ODVJETNIČKO DRUŠTVO GLINSKA &amp; MIŠKOVIĆ društvo s ograničenom odgovornošću; Supernova Karlovac društvo s ograničenom odgovornošću za poslovanje nekretninama, OIB 44734581304 zastupanog po punomoćniku Odvjetničko društvo Balatinec i Nikolić društvo s ograničenom odgovornošću; Supernova Zadar d.o.o., građenje, projektiranje, inženjering, OIB 70161208868 zastupanog po punomoćniku Odvjetničko društvo Balatinec i Nikolić društvo s ograničenom odgovornošću; Revizorska tvrtka AUDITOR d.o.o., OIB 03457869045; KAUFMANN i HOFMANN društvo s ograničenom odgovornošću za poslovanje nekretninama, OIB 36528252072; Josipa Pejić, OIB 43039671975; MERCATOR - H  društvo s ograničenom odgovornošću za trgovinu i proizvodnju, OIB 10045107278 zastupanog po punomoćniku OD KOS I PARTNERI</derivirana_varijabla>
  </DomainObject.Predmet.StrankaFormatedOIB>
  <DomainObject.Predmet.StrankaFormatedWithAdress>
    <izvorni_sadrzaj> FINANCIJSKA AGENCIJA, RC SPLIT, Mažuranićevo šetalište 24 b, 21000 Split; Grad Rijeka, Korzo 16, 51000 Rijeka zastupanog po punomoćniku ZUO V.KNEŽEVIĆ, E.BRADAMANTE, M.HINIĆ MUSLIM, I. RADIĆ, B. PAVKOVIĆ, S. PERHAT SMILJANIĆ I N.KNEŽEVIĆ; ZOU V.KNEŽEVIĆ, E.BRADAMANTE, M.HINIĆ MUSLIM, I.RADIĆ, B.PAVKOVIĆ, S.PERHAT I N.KNEŽEVIĆ; Marijana Barišić, Veli Vrh 8a, 52100 Galižana; Suzana Stanković, Banovčeva 3, 52100 Pula; Gorica Žižović, Preradovićeva Ulica 20, 52100 Pula; Milena Lovrić, Ledine 24, 21212 Kaštel Sućurac; Sanja Slosar, Davorina Trinajstića 5, 51410 Opatija; Paula Marušić, Donji Zemunik Ulica Xx 1, 23222 Zemunik Donji; Martina Juričević, Ulica Petra Zoranića 6a, 23242 Posedarje; Gabrijela Marić, Baruna Vjenceslava Lilienberga 4, 23000 Zadar; Maja Didulica, Ulica Dr. Franje Tuđmana 31, 23241 Poličnik; Marija Matić, Hrvatskih Vitezova 30, 21000 Kamen; Marina Ptičar Papeš, Ferenščica I. 25, 10000 Zagreb; Sandra Stapić, Josipa Hatzea 30, 23000 Zadar; Nenad Pivac, Velebitska 87, 21000 Split; Otjana Supičić, Ivićeva Ulica 14, 21210 Vranjic; Mia Goliaš, Marina Getaldića 19, 21000 Split; Tanja Matulić, Put Radoševca 25, 21000 Split; Maja Pavić, Andrije Kačića Miošića 11, 20350 Metković; Tonća Jakić, Andrije Kačića Miošića 9, 20350 Metković; Merica Ružić, Velebitska 65, 21000 Split; Dajana Brkić, Josipe Glembaj 15, 31207 Tenja; Snježana Grubišić, Put Mira 20, 21210 Solin; Suzana Stipić, Ulica Lazi 4, 10370 Dragošička; Ana Benat, Podlukovnik 10, 22000 Bilice; Nataša Gović, Put Bioca 2a, 22000 Šibenik; Nina Lemac, Stjepana Radića 105, 22000 Šibenik; Ana Doljanin, Gašpini 20, 21210 Solin; Marijana Mišanović, Lovački Put 5, 20350 Metković; Ivona Kurtović, Grada Gospića 5, 21000 Split; Zorana Vuković, Pujanke 79, 21000 Split; Danijela Đikić, Put Točila 6, 21000 Split; Kristina Perković, Stjepana Draganića 9, 10000 Zagreb; Anita Botica Tafra, Kukuljevićeva 1, 21000 Split; Tajana Habjančić, Ulica Čempresa 7, 10000 Zagreb; Sanja Pejkanović, Pulac 47, 51000 Rijeka; Amalija Grljušić, Listopadska 1, 10000 Zagreb; Miranda Krnjača, Ulica Don Frane Bulića 117, 21210 Solin; Ivana Adamček, Martina Divalta 72, 31000 Osijek; Tanja Perišić, Vukovarska 21, 21000 Split; Irena Plazibat, M.marulića 48, 21204 Dugopolje; Aleksandra Markušić, Vladka Mačeka 38, 10450 Jastrebarsko; Mira Čutura, Nova Ves 44, 10000 Zagreb; Željka Bubić, Ulica Marka Marulića 8, 23000 Murvica; Kristina Jaranović, Negrijeva Ulica 9, 52100 Pula; Barbara Lukavečki, Trpanjska 6, 31000 Osijek; Grad Osijek, F. Kuhača 9, 31000 Osijek; PLODINE dioničko društvo za trgovinu i usluge, Ružićeva 29, 51000 Rijeka; Ministarstvo financija RH, Katančićeva 5, 10000 Zagreb zastupanog po punomoćniku Županijsko državno odvjetništvo u Splitu; Hrvatski Telekom d.d., Roberta Frangeša Mihanovića 9, 10000 Zagreb; Hrvatske vode, pravna osoba za upravljanje vodama, Grada Vukovara 220, 10000 Zagreb; UNIQA osiguranje d.d., Planinska 13 A, 10000 Zagreb; GRADSKA ČISTOĆA društvo s ograničenom odgovornošću za održavanje čistoće i odlaganje komunalnog otpada, Stjepana Radića 100, 22000 Šibenik; ČISTOĆA društvo s ograničenom odgovornošću za obavljanje komunalnih djelatnosti održavanja čistoće i odlaganja komunaln, Put Plokita 81, 21000 Split; INTEREUROPA, logističke usluge, društvo s ograničenom odgovornošću, Josipa Lončara 3, 10000 Zagreb; GRAD PULA, Forum 1, 52100 Pula; SOCIETE GENERALE-SPLITSKA BANKA dioničko društvo, Ruđera Boškovića 16, 21000 Split; Hrvatsko društvo skladatelja, Berislavićeva 9, 10000 Zagreb zastupanog po punomoćniku Pavle Fellner; GRAD SPLIT, Branimirova obala 17, 21000 Split; Hrvatske vode, pravna osoba za upravljanje vodama, Grada Vukovara 220, 10000 Zagreb; GRAD ZAGREB, Trg S. Radića 1, 10000 Zagreb; GRAD RIJEKA, Korzo 16, 51000 Rijeka; ZOU ECIJA KULJIŠ BAJIĆ I MERI BLASLOV PAVASOVIĆ, Ćiril Metodova 38, 21000 Split; ARSENAL HOLDINGS d.o.o. za upravljanje i ulaganje, Perivoj Gospe  od zdravlja 1, 23000 Zadar zastupanog po punomoćniku Odvjetničko društvo VUKUŠIĆ BOKAN i partneri, društvo s ograničenom odgovornošću; Hrvatska radiotelevizija, Prisavlje 3, 10000 Zagreb zastupanog po punomoćniku MADIRAZZA &amp; PARTNERI, odvjetničko društvo d.o.o.; CROATIA osiguranje d.d., Vatroslava Jagića 33, 10000 Zagreb; FABRICOR d.o.o. za poslovanje nekretninama, Škorpikova 34/2, 10000 Zagreb zastupanog po punomoćniku Mihaela Blažević; ERSTE&amp;STEIERMÄRKISCHE BANKA dioničko društvo, Jadranski Trg 3/a, 51000 Rijeka zastupanog po punomoćniku OD MAĐARIĆ &amp; LUI; MANTA d.o.o. za građenje, projektiranje i poslovanje nekretninama, Jankomir 33, 10000 Zagreb zastupanog po punomoćniku ODVJETNIČKO DRUŠTVO GLINSKA &amp; MIŠKOVIĆ društvo s ograničenom odgovornošću; Supernova Karlovac društvo s ograničenom odgovornošću za poslovanje nekretninama, Avenija Većeslava Holjevca 62, 10000 Zagreb zastupanog po punomoćniku Odvjetničko društvo Balatinec i Nikolić društvo s ograničenom odgovornošću; Supernova Zadar d.o.o., građenje, projektiranje, inženjering, Avenija Većeslava Holjevca 62, 10000 Zagreb zastupanog po punomoćniku Odvjetničko društvo Balatinec i Nikolić društvo s ograničenom odgovornošću; Revizorska tvrtka AUDITOR d.o.o., Tamunić 11., 21212 Kaštel Sućurac; KAUFMANN i HOFMANN društvo s ograničenom odgovornošću za poslovanje nekretninama, Jankomir 33, 10000 Zagreb; Josipa Pejić, Žuti Breg 48b, 10000 Zagreb; MERCATOR - H  društvo s ograničenom odgovornošću za trgovinu i proizvodnju, Ljudevita Posavskog 5, 10360 Sesvete zastupanog po punomoćniku OD KOS I PARTNERI</izvorni_sadrzaj>
    <derivirana_varijabla naziv="DomainObject.Predmet.StrankaFormatedWithAdress_1"> FINANCIJSKA AGENCIJA, RC SPLIT, Mažuranićevo šetalište 24 b, 21000 Split; Grad Rijeka, Korzo 16, 51000 Rijeka zastupanog po punomoćniku ZUO V.KNEŽEVIĆ, E.BRADAMANTE, M.HINIĆ MUSLIM, I. RADIĆ, B. PAVKOVIĆ, S. PERHAT SMILJANIĆ I N.KNEŽEVIĆ; ZOU V.KNEŽEVIĆ, E.BRADAMANTE, M.HINIĆ MUSLIM, I.RADIĆ, B.PAVKOVIĆ, S.PERHAT I N.KNEŽEVIĆ; Marijana Barišić, Veli Vrh 8a, 52100 Galižana; Suzana Stanković, Banovčeva 3, 52100 Pula; Gorica Žižović, Preradovićeva Ulica 20, 52100 Pula; Milena Lovrić, Ledine 24, 21212 Kaštel Sućurac; Sanja Slosar, Davorina Trinajstića 5, 51410 Opatija; Paula Marušić, Donji Zemunik Ulica Xx 1, 23222 Zemunik Donji; Martina Juričević, Ulica Petra Zoranića 6a, 23242 Posedarje; Gabrijela Marić, Baruna Vjenceslava Lilienberga 4, 23000 Zadar; Maja Didulica, Ulica Dr. Franje Tuđmana 31, 23241 Poličnik; Marija Matić, Hrvatskih Vitezova 30, 21000 Kamen; Marina Ptičar Papeš, Ferenščica I. 25, 10000 Zagreb; Sandra Stapić, Josipa Hatzea 30, 23000 Zadar; Nenad Pivac, Velebitska 87, 21000 Split; Otjana Supičić, Ivićeva Ulica 14, 21210 Vranjic; Mia Goliaš, Marina Getaldića 19, 21000 Split; Tanja Matulić, Put Radoševca 25, 21000 Split; Maja Pavić, Andrije Kačića Miošića 11, 20350 Metković; Tonća Jakić, Andrije Kačića Miošića 9, 20350 Metković; Merica Ružić, Velebitska 65, 21000 Split; Dajana Brkić, Josipe Glembaj 15, 31207 Tenja; Snježana Grubišić, Put Mira 20, 21210 Solin; Suzana Stipić, Ulica Lazi 4, 10370 Dragošička; Ana Benat, Podlukovnik 10, 22000 Bilice; Nataša Gović, Put Bioca 2a, 22000 Šibenik; Nina Lemac, Stjepana Radića 105, 22000 Šibenik; Ana Doljanin, Gašpini 20, 21210 Solin; Marijana Mišanović, Lovački Put 5, 20350 Metković; Ivona Kurtović, Grada Gospića 5, 21000 Split; Zorana Vuković, Pujanke 79, 21000 Split; Danijela Đikić, Put Točila 6, 21000 Split; Kristina Perković, Stjepana Draganića 9, 10000 Zagreb; Anita Botica Tafra, Kukuljevićeva 1, 21000 Split; Tajana Habjančić, Ulica Čempresa 7, 10000 Zagreb; Sanja Pejkanović, Pulac 47, 51000 Rijeka; Amalija Grljušić, Listopadska 1, 10000 Zagreb; Miranda Krnjača, Ulica Don Frane Bulića 117, 21210 Solin; Ivana Adamček, Martina Divalta 72, 31000 Osijek; Tanja Perišić, Vukovarska 21, 21000 Split; Irena Plazibat, M.marulića 48, 21204 Dugopolje; Aleksandra Markušić, Vladka Mačeka 38, 10450 Jastrebarsko; Mira Čutura, Nova Ves 44, 10000 Zagreb; Željka Bubić, Ulica Marka Marulića 8, 23000 Murvica; Kristina Jaranović, Negrijeva Ulica 9, 52100 Pula; Barbara Lukavečki, Trpanjska 6, 31000 Osijek; Grad Osijek, F. Kuhača 9, 31000 Osijek; PLODINE dioničko društvo za trgovinu i usluge, Ružićeva 29, 51000 Rijeka; Ministarstvo financija RH, Katančićeva 5, 10000 Zagreb zastupanog po punomoćniku Županijsko državno odvjetništvo u Splitu; Hrvatski Telekom d.d., Roberta Frangeša Mihanovića 9, 10000 Zagreb; Hrvatske vode, pravna osoba za upravljanje vodama, Grada Vukovara 220, 10000 Zagreb; UNIQA osiguranje d.d., Planinska 13 A, 10000 Zagreb; GRADSKA ČISTOĆA društvo s ograničenom odgovornošću za održavanje čistoće i odlaganje komunalnog otpada, Stjepana Radića 100, 22000 Šibenik; ČISTOĆA društvo s ograničenom odgovornošću za obavljanje komunalnih djelatnosti održavanja čistoće i odlaganja komunaln, Put Plokita 81, 21000 Split; INTEREUROPA, logističke usluge, društvo s ograničenom odgovornošću, Josipa Lončara 3, 10000 Zagreb; GRAD PULA, Forum 1, 52100 Pula; SOCIETE GENERALE-SPLITSKA BANKA dioničko društvo, Ruđera Boškovića 16, 21000 Split; Hrvatsko društvo skladatelja, Berislavićeva 9, 10000 Zagreb zastupanog po punomoćniku Pavle Fellner; GRAD SPLIT, Branimirova obala 17, 21000 Split; Hrvatske vode, pravna osoba za upravljanje vodama, Grada Vukovara 220, 10000 Zagreb; GRAD ZAGREB, Trg S. Radića 1, 10000 Zagreb; GRAD RIJEKA, Korzo 16, 51000 Rijeka; ZOU ECIJA KULJIŠ BAJIĆ I MERI BLASLOV PAVASOVIĆ, Ćiril Metodova 38, 21000 Split; ARSENAL HOLDINGS d.o.o. za upravljanje i ulaganje, Perivoj Gospe  od zdravlja 1, 23000 Zadar zastupanog po punomoćniku Odvjetničko društvo VUKUŠIĆ BOKAN i partneri, društvo s ograničenom odgovornošću; Hrvatska radiotelevizija, Prisavlje 3, 10000 Zagreb zastupanog po punomoćniku MADIRAZZA &amp; PARTNERI, odvjetničko društvo d.o.o.; CROATIA osiguranje d.d., Vatroslava Jagića 33, 10000 Zagreb; FABRICOR d.o.o. za poslovanje nekretninama, Škorpikova 34/2, 10000 Zagreb zastupanog po punomoćniku Mihaela Blažević; ERSTE&amp;STEIERMÄRKISCHE BANKA dioničko društvo, Jadranski Trg 3/a, 51000 Rijeka zastupanog po punomoćniku OD MAĐARIĆ &amp; LUI; MANTA d.o.o. za građenje, projektiranje i poslovanje nekretninama, Jankomir 33, 10000 Zagreb zastupanog po punomoćniku ODVJETNIČKO DRUŠTVO GLINSKA &amp; MIŠKOVIĆ društvo s ograničenom odgovornošću; Supernova Karlovac društvo s ograničenom odgovornošću za poslovanje nekretninama, Avenija Većeslava Holjevca 62, 10000 Zagreb zastupanog po punomoćniku Odvjetničko društvo Balatinec i Nikolić društvo s ograničenom odgovornošću; Supernova Zadar d.o.o., građenje, projektiranje, inženjering, Avenija Većeslava Holjevca 62, 10000 Zagreb zastupanog po punomoćniku Odvjetničko društvo Balatinec i Nikolić društvo s ograničenom odgovornošću; Revizorska tvrtka AUDITOR d.o.o., Tamunić 11., 21212 Kaštel Sućurac; KAUFMANN i HOFMANN društvo s ograničenom odgovornošću za poslovanje nekretninama, Jankomir 33, 10000 Zagreb; Josipa Pejić, Žuti Breg 48b, 10000 Zagreb; MERCATOR - H  društvo s ograničenom odgovornošću za trgovinu i proizvodnju, Ljudevita Posavskog 5, 10360 Sesvete zastupanog po punomoćniku OD KOS I PARTNERI</derivirana_varijabla>
  </DomainObject.Predmet.StrankaFormatedWithAdress>
  <DomainObject.Predmet.StrankaFormatedWithAdressOIB>
    <izvorni_sadrzaj> FINANCIJSKA AGENCIJA, RC SPLIT, OIB 85821130368, Mažuranićevo šetalište 24 b, 21000 Split; Grad Rijeka, OIB 54382731928, Korzo 16, 51000 Rijeka zastupanog po punomoćniku ZUO V.KNEŽEVIĆ, E.BRADAMANTE, M.HINIĆ MUSLIM, I. RADIĆ, B. PAVKOVIĆ, S. PERHAT SMILJANIĆ I N.KNEŽEVIĆ; ZOU V.KNEŽEVIĆ, E.BRADAMANTE, M.HINIĆ MUSLIM, I.RADIĆ, B.PAVKOVIĆ, S.PERHAT I N.KNEŽEVIĆ; Marijana Barišić, OIB 77551742529, Veli Vrh 8a, 52100 Galižana; Suzana Stanković, OIB 63505876253, Banovčeva 3, 52100 Pula; Gorica Žižović, OIB 85967193319, Preradovićeva Ulica 20, 52100 Pula; Milena Lovrić, OIB 79935515104, Ledine 24, 21212 Kaštel Sućurac; Sanja Slosar, OIB 84418156049, Davorina Trinajstića 5, 51410 Opatija; Paula Marušić, OIB 73517537176, Donji Zemunik Ulica Xx 1, 23222 Zemunik Donji; Martina Juričević, OIB 89966963913, Ulica Petra Zoranića 6a, 23242 Posedarje; Gabrijela Marić, OIB 59377613185, Baruna Vjenceslava Lilienberga 4, 23000 Zadar; Maja Didulica, OIB 00621075022, Ulica Dr. Franje Tuđmana 31, 23241 Poličnik; Marija Matić, OIB 24766675563, Hrvatskih Vitezova 30, 21000 Kamen; Marina Ptičar Papeš, OIB 55793789098, Ferenščica I. 25, 10000 Zagreb; Sandra Stapić, OIB 17249099318, Josipa Hatzea 30, 23000 Zadar; Nenad Pivac, OIB 62537641783, Velebitska 87, 21000 Split; Otjana Supičić, OIB 07950102446, Ivićeva Ulica 14, 21210 Vranjic; Mia Goliaš, OIB 43707854917, Marina Getaldića 19, 21000 Split; Tanja Matulić, OIB 38405457334, Put Radoševca 25, 21000 Split; Maja Pavić, OIB 40050624867, Andrije Kačića Miošića 11, 20350 Metković; Tonća Jakić, OIB 31189045325, Andrije Kačića Miošića 9, 20350 Metković; Merica Ružić, OIB 74642941270, Velebitska 65, 21000 Split; Dajana Brkić, OIB 79068481996, Josipe Glembaj 15, 31207 Tenja; Snježana Grubišić, OIB 02006838592, Put Mira 20, 21210 Solin; Suzana Stipić, OIB 04825225962, Ulica Lazi 4, 10370 Dragošička; Ana Benat, OIB 95560062464, Podlukovnik 10, 22000 Bilice; Nataša Gović, OIB 22979573277, Put Bioca 2a, 22000 Šibenik; Nina Lemac, OIB 14805406013, Stjepana Radića 105, 22000 Šibenik; Ana Doljanin, OIB 03583461222, Gašpini 20, 21210 Solin; Marijana Mišanović, OIB 70185483455, Lovački Put 5, 20350 Metković; Ivona Kurtović, OIB 33544539838, Grada Gospića 5, 21000 Split; Zorana Vuković, OIB 77278123425, Pujanke 79, 21000 Split; Danijela Đikić, OIB 01960286726, Put Točila 6, 21000 Split; Kristina Perković, OIB 53350489523, Stjepana Draganića 9, 10000 Zagreb; Anita Botica Tafra, OIB 60592264658, Kukuljevićeva 1, 21000 Split; Tajana Habjančić, OIB 28462555325, Ulica Čempresa 7, 10000 Zagreb; Sanja Pejkanović, OIB 04662331286, Pulac 47, 51000 Rijeka; Amalija Grljušić, OIB 44883238036, Listopadska 1, 10000 Zagreb; Miranda Krnjača, OIB 07217965286, Ulica Don Frane Bulića 117, 21210 Solin; Ivana Adamček, OIB 52477039047, Martina Divalta 72, 31000 Osijek; Tanja Perišić, OIB 87161752705, Vukovarska 21, 21000 Split; Irena Plazibat, OIB 13174903392, M.marulića 48, 21204 Dugopolje; Aleksandra Markušić, OIB 29606106466, Vladka Mačeka 38, 10450 Jastrebarsko; Mira Čutura, OIB 53976695131, Nova Ves 44, 10000 Zagreb; Željka Bubić, OIB 59083759001, Ulica Marka Marulića 8, 23000 Murvica; Kristina Jaranović, OIB 58605639937, Negrijeva Ulica 9, 52100 Pula; Barbara Lukavečki, OIB 48591083566, Trpanjska 6, 31000 Osijek; Grad Osijek, OIB 30050049642, F. Kuhača 9, 31000 Osijek; PLODINE dioničko društvo za trgovinu i usluge, OIB 92510683607, Ružićeva 29, 51000 Rijeka; Ministarstvo financija RH, OIB 18683136487, Katančićeva 5, 10000 Zagreb zastupanog po punomoćniku Županijsko državno odvjetništvo u Splitu; Hrvatski Telekom d.d., OIB 81793146560, Roberta Frangeša Mihanovića 9, 10000 Zagreb; Hrvatske vode, pravna osoba za upravljanje vodama, OIB 28921383001, Grada Vukovara 220, 10000 Zagreb; UNIQA osiguranje d.d., OIB 75665455333, Planinska 13 A, 10000 Zagreb; GRADSKA ČISTOĆA društvo s ograničenom odgovornošću za održavanje čistoće i odlaganje komunalnog otpada, OIB 54873130289, Stjepana Radića 100, 22000 Šibenik; ČISTOĆA društvo s ograničenom odgovornošću za obavljanje komunalnih djelatnosti održavanja čistoće i odlaganja komunaln, OIB 38812451417, Put Plokita 81, 21000 Split; INTEREUROPA, logističke usluge, društvo s ograničenom odgovornošću, OIB 85514716931, Josipa Lončara 3, 10000 Zagreb; GRAD PULA, OIB 79517841355, Forum 1, 52100 Pula; SOCIETE GENERALE-SPLITSKA BANKA dioničko društvo, OIB 69326397242, Ruđera Boškovića 16, 21000 Split; Hrvatsko društvo skladatelja, OIB 56668956985, Berislavićeva 9, 10000 Zagreb zastupanog po punomoćniku Pavle Fellner; GRAD SPLIT, OIB 78755598868, Branimirova obala 17, 21000 Split; Hrvatske vode, pravna osoba za upravljanje vodama, OIB 28921383001, Grada Vukovara 220, 10000 Zagreb; GRAD ZAGREB, OIB 61817894937, Trg S. Radića 1, 10000 Zagreb; GRAD RIJEKA, OIB 54382731928, Korzo 16, 51000 Rijeka; ZOU ECIJA KULJIŠ BAJIĆ I MERI BLASLOV PAVASOVIĆ, OIB 14645320041, Ćiril Metodova 38, 21000 Split; ARSENAL HOLDINGS d.o.o. za upravljanje i ulaganje, OIB 59794687464, Perivoj Gospe  od zdravlja 1, 23000 Zadar zastupanog po punomoćniku Odvjetničko društvo VUKUŠIĆ BOKAN i partneri, društvo s ograničenom odgovornošću; Hrvatska radiotelevizija, OIB 68419124305, Prisavlje 3, 10000 Zagreb zastupanog po punomoćniku MADIRAZZA &amp; PARTNERI, odvjetničko društvo d.o.o.; CROATIA osiguranje d.d., OIB 26187994862, Vatroslava Jagića 33, 10000 Zagreb; FABRICOR d.o.o. za poslovanje nekretninama, OIB 67341813664, Škorpikova 34/2, 10000 Zagreb zastupanog po punomoćniku Mihaela Blažević; ERSTE&amp;STEIERMÄRKISCHE BANKA dioničko društvo, OIB 23057039320, Jadranski Trg 3/a, 51000 Rijeka zastupanog po punomoćniku OD MAĐARIĆ &amp; LUI; MANTA d.o.o. za građenje, projektiranje i poslovanje nekretninama, OIB 44426143196, Jankomir 33, 10000 Zagreb zastupanog po punomoćniku ODVJETNIČKO DRUŠTVO GLINSKA &amp; MIŠKOVIĆ društvo s ograničenom odgovornošću; Supernova Karlovac društvo s ograničenom odgovornošću za poslovanje nekretninama, OIB 44734581304, Avenija Većeslava Holjevca 62, 10000 Zagreb zastupanog po punomoćniku Odvjetničko društvo Balatinec i Nikolić društvo s ograničenom odgovornošću; Supernova Zadar d.o.o., građenje, projektiranje, inženjering, OIB 70161208868, Avenija Većeslava Holjevca 62, 10000 Zagreb zastupanog po punomoćniku Odvjetničko društvo Balatinec i Nikolić društvo s ograničenom odgovornošću; Revizorska tvrtka AUDITOR d.o.o., OIB 03457869045, Tamunić 11., 21212 Kaštel Sućurac; KAUFMANN i HOFMANN društvo s ograničenom odgovornošću za poslovanje nekretninama, OIB 36528252072, Jankomir 33, 10000 Zagreb; Josipa Pejić, OIB 43039671975, Žuti Breg 48b, 10000 Zagreb; MERCATOR - H  društvo s ograničenom odgovornošću za trgovinu i proizvodnju, OIB 10045107278, Ljudevita Posavskog 5, 10360 Sesvete zastupanog po punomoćniku OD KOS I PARTNERI</izvorni_sadrzaj>
    <derivirana_varijabla naziv="DomainObject.Predmet.StrankaFormatedWithAdressOIB_1"> FINANCIJSKA AGENCIJA, RC SPLIT, OIB 85821130368, Mažuranićevo šetalište 24 b, 21000 Split; Grad Rijeka, OIB 54382731928, Korzo 16, 51000 Rijeka zastupanog po punomoćniku ZUO V.KNEŽEVIĆ, E.BRADAMANTE, M.HINIĆ MUSLIM, I. RADIĆ, B. PAVKOVIĆ, S. PERHAT SMILJANIĆ I N.KNEŽEVIĆ; ZOU V.KNEŽEVIĆ, E.BRADAMANTE, M.HINIĆ MUSLIM, I.RADIĆ, B.PAVKOVIĆ, S.PERHAT I N.KNEŽEVIĆ; Marijana Barišić, OIB 77551742529, Veli Vrh 8a, 52100 Galižana; Suzana Stanković, OIB 63505876253, Banovčeva 3, 52100 Pula; Gorica Žižović, OIB 85967193319, Preradovićeva Ulica 20, 52100 Pula; Milena Lovrić, OIB 79935515104, Ledine 24, 21212 Kaštel Sućurac; Sanja Slosar, OIB 84418156049, Davorina Trinajstića 5, 51410 Opatija; Paula Marušić, OIB 73517537176, Donji Zemunik Ulica Xx 1, 23222 Zemunik Donji; Martina Juričević, OIB 89966963913, Ulica Petra Zoranića 6a, 23242 Posedarje; Gabrijela Marić, OIB 59377613185, Baruna Vjenceslava Lilienberga 4, 23000 Zadar; Maja Didulica, OIB 00621075022, Ulica Dr. Franje Tuđmana 31, 23241 Poličnik; Marija Matić, OIB 24766675563, Hrvatskih Vitezova 30, 21000 Kamen; Marina Ptičar Papeš, OIB 55793789098, Ferenščica I. 25, 10000 Zagreb; Sandra Stapić, OIB 17249099318, Josipa Hatzea 30, 23000 Zadar; Nenad Pivac, OIB 62537641783, Velebitska 87, 21000 Split; Otjana Supičić, OIB 07950102446, Ivićeva Ulica 14, 21210 Vranjic; Mia Goliaš, OIB 43707854917, Marina Getaldića 19, 21000 Split; Tanja Matulić, OIB 38405457334, Put Radoševca 25, 21000 Split; Maja Pavić, OIB 40050624867, Andrije Kačića Miošića 11, 20350 Metković; Tonća Jakić, OIB 31189045325, Andrije Kačića Miošića 9, 20350 Metković; Merica Ružić, OIB 74642941270, Velebitska 65, 21000 Split; Dajana Brkić, OIB 79068481996, Josipe Glembaj 15, 31207 Tenja; Snježana Grubišić, OIB 02006838592, Put Mira 20, 21210 Solin; Suzana Stipić, OIB 04825225962, Ulica Lazi 4, 10370 Dragošička; Ana Benat, OIB 95560062464, Podlukovnik 10, 22000 Bilice; Nataša Gović, OIB 22979573277, Put Bioca 2a, 22000 Šibenik; Nina Lemac, OIB 14805406013, Stjepana Radića 105, 22000 Šibenik; Ana Doljanin, OIB 03583461222, Gašpini 20, 21210 Solin; Marijana Mišanović, OIB 70185483455, Lovački Put 5, 20350 Metković; Ivona Kurtović, OIB 33544539838, Grada Gospića 5, 21000 Split; Zorana Vuković, OIB 77278123425, Pujanke 79, 21000 Split; Danijela Đikić, OIB 01960286726, Put Točila 6, 21000 Split; Kristina Perković, OIB 53350489523, Stjepana Draganića 9, 10000 Zagreb; Anita Botica Tafra, OIB 60592264658, Kukuljevićeva 1, 21000 Split; Tajana Habjančić, OIB 28462555325, Ulica Čempresa 7, 10000 Zagreb; Sanja Pejkanović, OIB 04662331286, Pulac 47, 51000 Rijeka; Amalija Grljušić, OIB 44883238036, Listopadska 1, 10000 Zagreb; Miranda Krnjača, OIB 07217965286, Ulica Don Frane Bulića 117, 21210 Solin; Ivana Adamček, OIB 52477039047, Martina Divalta 72, 31000 Osijek; Tanja Perišić, OIB 87161752705, Vukovarska 21, 21000 Split; Irena Plazibat, OIB 13174903392, M.marulića 48, 21204 Dugopolje; Aleksandra Markušić, OIB 29606106466, Vladka Mačeka 38, 10450 Jastrebarsko; Mira Čutura, OIB 53976695131, Nova Ves 44, 10000 Zagreb; Željka Bubić, OIB 59083759001, Ulica Marka Marulića 8, 23000 Murvica; Kristina Jaranović, OIB 58605639937, Negrijeva Ulica 9, 52100 Pula; Barbara Lukavečki, OIB 48591083566, Trpanjska 6, 31000 Osijek; Grad Osijek, OIB 30050049642, F. Kuhača 9, 31000 Osijek; PLODINE dioničko društvo za trgovinu i usluge, OIB 92510683607, Ružićeva 29, 51000 Rijeka; Ministarstvo financija RH, OIB 18683136487, Katančićeva 5, 10000 Zagreb zastupanog po punomoćniku Županijsko državno odvjetništvo u Splitu; Hrvatski Telekom d.d., OIB 81793146560, Roberta Frangeša Mihanovića 9, 10000 Zagreb; Hrvatske vode, pravna osoba za upravljanje vodama, OIB 28921383001, Grada Vukovara 220, 10000 Zagreb; UNIQA osiguranje d.d., OIB 75665455333, Planinska 13 A, 10000 Zagreb; GRADSKA ČISTOĆA društvo s ograničenom odgovornošću za održavanje čistoće i odlaganje komunalnog otpada, OIB 54873130289, Stjepana Radića 100, 22000 Šibenik; ČISTOĆA društvo s ograničenom odgovornošću za obavljanje komunalnih djelatnosti održavanja čistoće i odlaganja komunaln, OIB 38812451417, Put Plokita 81, 21000 Split; INTEREUROPA, logističke usluge, društvo s ograničenom odgovornošću, OIB 85514716931, Josipa Lončara 3, 10000 Zagreb; GRAD PULA, OIB 79517841355, Forum 1, 52100 Pula; SOCIETE GENERALE-SPLITSKA BANKA dioničko društvo, OIB 69326397242, Ruđera Boškovića 16, 21000 Split; Hrvatsko društvo skladatelja, OIB 56668956985, Berislavićeva 9, 10000 Zagreb zastupanog po punomoćniku Pavle Fellner; GRAD SPLIT, OIB 78755598868, Branimirova obala 17, 21000 Split; Hrvatske vode, pravna osoba za upravljanje vodama, OIB 28921383001, Grada Vukovara 220, 10000 Zagreb; GRAD ZAGREB, OIB 61817894937, Trg S. Radića 1, 10000 Zagreb; GRAD RIJEKA, OIB 54382731928, Korzo 16, 51000 Rijeka; ZOU ECIJA KULJIŠ BAJIĆ I MERI BLASLOV PAVASOVIĆ, OIB 14645320041, Ćiril Metodova 38, 21000 Split; ARSENAL HOLDINGS d.o.o. za upravljanje i ulaganje, OIB 59794687464, Perivoj Gospe  od zdravlja 1, 23000 Zadar zastupanog po punomoćniku Odvjetničko društvo VUKUŠIĆ BOKAN i partneri, društvo s ograničenom odgovornošću; Hrvatska radiotelevizija, OIB 68419124305, Prisavlje 3, 10000 Zagreb zastupanog po punomoćniku MADIRAZZA &amp; PARTNERI, odvjetničko društvo d.o.o.; CROATIA osiguranje d.d., OIB 26187994862, Vatroslava Jagića 33, 10000 Zagreb; FABRICOR d.o.o. za poslovanje nekretninama, OIB 67341813664, Škorpikova 34/2, 10000 Zagreb zastupanog po punomoćniku Mihaela Blažević; ERSTE&amp;STEIERMÄRKISCHE BANKA dioničko društvo, OIB 23057039320, Jadranski Trg 3/a, 51000 Rijeka zastupanog po punomoćniku OD MAĐARIĆ &amp; LUI; MANTA d.o.o. za građenje, projektiranje i poslovanje nekretninama, OIB 44426143196, Jankomir 33, 10000 Zagreb zastupanog po punomoćniku ODVJETNIČKO DRUŠTVO GLINSKA &amp; MIŠKOVIĆ društvo s ograničenom odgovornošću; Supernova Karlovac društvo s ograničenom odgovornošću za poslovanje nekretninama, OIB 44734581304, Avenija Većeslava Holjevca 62, 10000 Zagreb zastupanog po punomoćniku Odvjetničko društvo Balatinec i Nikolić društvo s ograničenom odgovornošću; Supernova Zadar d.o.o., građenje, projektiranje, inženjering, OIB 70161208868, Avenija Većeslava Holjevca 62, 10000 Zagreb zastupanog po punomoćniku Odvjetničko društvo Balatinec i Nikolić društvo s ograničenom odgovornošću; Revizorska tvrtka AUDITOR d.o.o., OIB 03457869045, Tamunić 11., 21212 Kaštel Sućurac; KAUFMANN i HOFMANN društvo s ograničenom odgovornošću za poslovanje nekretninama, OIB 36528252072, Jankomir 33, 10000 Zagreb; Josipa Pejić, OIB 43039671975, Žuti Breg 48b, 10000 Zagreb; MERCATOR - H  društvo s ograničenom odgovornošću za trgovinu i proizvodnju, OIB 10045107278, Ljudevita Posavskog 5, 10360 Sesvete zastupanog po punomoćniku OD KOS I PARTNERI</derivirana_varijabla>
  </DomainObject.Predmet.StrankaFormatedWithAdressOIB>
  <DomainObject.Predmet.StrankaWithAdress>
    <izvorni_sadrzaj>FINANCIJSKA AGENCIJA, RC SPLIT Mažuranićevo šetalište 24 b,21000 Split,Grad Rijeka Korzo 16,51000 Rijeka,Marijana Barišić Veli Vrh 8a,52100 Galižana,Suzana Stanković Banovčeva 3,52100 Pula,Gorica Žižović Preradovićeva Ulica 20,52100 Pula,Milena Lovrić Ledine 24,21212 Kaštel Sućurac,Sanja Slosar Davorina Trinajstića 5,51410 Opatija,Paula Marušić Donji Zemunik Ulica Xx 1,23222 Zemunik Donji,Martina Juričević Ulica Petra Zoranića 6a,23242 Posedarje,Gabrijela Marić Baruna Vjenceslava Lilienberga 4,23000 Zadar,Maja Didulica Ulica Dr. Franje Tuđmana 31,23241 Poličnik,Marija Matić Hrvatskih Vitezova 30,21000 Kamen,Marina Ptičar Papeš Ferenščica I. 25,10000 Zagreb,Sandra Stapić Josipa Hatzea 30,23000 Zadar,Nenad Pivac Velebitska 87,21000 Split,Otjana Supičić Ivićeva Ulica 14,21210 Vranjic,Mia Goliaš Marina Getaldića 19,21000 Split,Tanja Matulić Put Radoševca 25,21000 Split,Maja Pavić Andrije Kačića Miošića 11,20350 Metković,Tonća Jakić Andrije Kačića Miošića 9,20350 Metković,Merica Ružić Velebitska 65,21000 Split,Dajana Brkić Josipe Glembaj 15,31207 Tenja,Snježana Grubišić Put Mira 20,21210 Solin,Suzana Stipić Ulica Lazi 4,10370 Dragošička,Ana Benat Podlukovnik 10,22000 Bilice,Nataša Gović Put Bioca 2a,22000 Šibenik,Nina Lemac Stjepana Radića 105,22000 Šibenik,Ana Doljanin Gašpini 20,21210 Solin,Marijana Mišanović Lovački Put 5,20350 Metković,Ivona Kurtović Grada Gospića 5,21000 Split,Zorana Vuković Pujanke 79,21000 Split,Danijela Đikić Put Točila 6,21000 Split,Kristina Perković Stjepana Draganića 9,10000 Zagreb,Anita Botica Tafra Kukuljevićeva 1,21000 Split,Tajana Habjančić Ulica Čempresa 7,10000 Zagreb,Sanja Pejkanović Pulac 47,51000 Rijeka,Amalija Grljušić Listopadska 1,10000 Zagreb,Miranda Krnjača Ulica Don Frane Bulića 117,21210 Solin,Ivana Adamček Martina Divalta 72,31000 Osijek,Tanja Perišić Vukovarska 21,21000 Split,Irena Plazibat M.marulića 48,21204 Dugopolje,Aleksandra Markušić Vladka Mačeka 38,10450 Jastrebarsko,Mira Čutura Nova Ves 44,10000 Zagreb,Željka Bubić Ulica Marka Marulića 8,23000 Murvica,Kristina Jaranović Negrijeva Ulica 9,52100 Pula,Barbara Lukavečki Trpanjska 6,31000 Osijek,Grad Osijek F. Kuhača 9,31000 Osijek,PLODINE dioničko društvo za trgovinu i usluge Ružićeva 29,51000 Rijeka,Ministarstvo financija RH Katančićeva 5,10000 Zagreb,Hrvatski Telekom d.d. Roberta Frangeša Mihanovića 9,10000 Zagreb,Hrvatske vode, pravna osoba za upravljanje vodama Grada Vukovara 220,10000 Zagreb,UNIQA osiguranje d.d. Planinska 13 A,10000 Zagreb,GRADSKA ČISTOĆA društvo s ograničenom odgovornošću za održavanje čistoće i odlaganje komunalnog otpada Stjepana Radića 100,22000 Šibenik,ČISTOĆA društvo s ograničenom odgovornošću za obavljanje komunalnih djelatnosti održavanja čistoće i odlaganja komunaln Put Plokita 81,21000 Split,INTEREUROPA, logističke usluge, društvo s ograničenom odgovornošću Josipa Lončara 3,10000 Zagreb,GRAD PULA Forum 1,52100 Pula,SOCIETE GENERALE-SPLITSKA BANKA dioničko društvo Ruđera Boškovića 16,21000 Split,Hrvatsko društvo skladatelja Berislavićeva 9,10000 Zagreb,GRAD SPLIT Branimirova obala 17,21000 Split,Hrvatske vode, pravna osoba za upravljanje vodama Grada Vukovara 220,10000 Zagreb,GRAD ZAGREB Trg S. Radića 1,10000 Zagreb,GRAD RIJEKA Korzo 16,51000 Rijeka,ZOU ECIJA KULJIŠ BAJIĆ I MERI BLASLOV PAVASOVIĆ Ćiril Metodova 38,21000 Split,ARSENAL HOLDINGS d.o.o. za upravljanje i ulaganje Perivoj Gospe  od zdravlja 1,23000 Zadar,Hrvatska radiotelevizija Prisavlje 3,10000 Zagreb,CROATIA osiguranje d.d. Vatroslava Jagića 33,10000 Zagreb,FABRICOR d.o.o. za poslovanje nekretninama Škorpikova 34/2,10000 Zagreb,ERSTE&amp;STEIERMÄRKISCHE BANKA dioničko društvo Jadranski Trg 3/a,51000 Rijeka,MANTA d.o.o. za građenje, projektiranje i poslovanje nekretninama Jankomir 33,10000 Zagreb,Supernova Karlovac društvo s ograničenom odgovornošću za poslovanje nekretninama Avenija Većeslava Holjevca 62,10000 Zagreb,Supernova Zadar d.o.o., građenje, projektiranje, inženjering Avenija Većeslava Holjevca 62,10000 Zagreb,Revizorska tvrtka AUDITOR d.o.o. Tamunić 11.,21212 Kaštel Sućurac,KAUFMANN i HOFMANN društvo s ograničenom odgovornošću za poslovanje nekretninama Jankomir 33,10000 Zagreb,Josipa Pejić Žuti Breg 48b,10000 Zagreb,MERCATOR - H  društvo s ograničenom odgovornošću za trgovinu i proizvodnju Ljudevita Posavskog 5,10360 Sesvete</izvorni_sadrzaj>
    <derivirana_varijabla naziv="DomainObject.Predmet.StrankaWithAdress_1">FINANCIJSKA AGENCIJA, RC SPLIT Mažuranićevo šetalište 24 b,21000 Split,Grad Rijeka Korzo 16,51000 Rijeka,Marijana Barišić Veli Vrh 8a,52100 Galižana,Suzana Stanković Banovčeva 3,52100 Pula,Gorica Žižović Preradovićeva Ulica 20,52100 Pula,Milena Lovrić Ledine 24,21212 Kaštel Sućurac,Sanja Slosar Davorina Trinajstića 5,51410 Opatija,Paula Marušić Donji Zemunik Ulica Xx 1,23222 Zemunik Donji,Martina Juričević Ulica Petra Zoranića 6a,23242 Posedarje,Gabrijela Marić Baruna Vjenceslava Lilienberga 4,23000 Zadar,Maja Didulica Ulica Dr. Franje Tuđmana 31,23241 Poličnik,Marija Matić Hrvatskih Vitezova 30,21000 Kamen,Marina Ptičar Papeš Ferenščica I. 25,10000 Zagreb,Sandra Stapić Josipa Hatzea 30,23000 Zadar,Nenad Pivac Velebitska 87,21000 Split,Otjana Supičić Ivićeva Ulica 14,21210 Vranjic,Mia Goliaš Marina Getaldića 19,21000 Split,Tanja Matulić Put Radoševca 25,21000 Split,Maja Pavić Andrije Kačića Miošića 11,20350 Metković,Tonća Jakić Andrije Kačića Miošića 9,20350 Metković,Merica Ružić Velebitska 65,21000 Split,Dajana Brkić Josipe Glembaj 15,31207 Tenja,Snježana Grubišić Put Mira 20,21210 Solin,Suzana Stipić Ulica Lazi 4,10370 Dragošička,Ana Benat Podlukovnik 10,22000 Bilice,Nataša Gović Put Bioca 2a,22000 Šibenik,Nina Lemac Stjepana Radića 105,22000 Šibenik,Ana Doljanin Gašpini 20,21210 Solin,Marijana Mišanović Lovački Put 5,20350 Metković,Ivona Kurtović Grada Gospića 5,21000 Split,Zorana Vuković Pujanke 79,21000 Split,Danijela Đikić Put Točila 6,21000 Split,Kristina Perković Stjepana Draganića 9,10000 Zagreb,Anita Botica Tafra Kukuljevićeva 1,21000 Split,Tajana Habjančić Ulica Čempresa 7,10000 Zagreb,Sanja Pejkanović Pulac 47,51000 Rijeka,Amalija Grljušić Listopadska 1,10000 Zagreb,Miranda Krnjača Ulica Don Frane Bulića 117,21210 Solin,Ivana Adamček Martina Divalta 72,31000 Osijek,Tanja Perišić Vukovarska 21,21000 Split,Irena Plazibat M.marulića 48,21204 Dugopolje,Aleksandra Markušić Vladka Mačeka 38,10450 Jastrebarsko,Mira Čutura Nova Ves 44,10000 Zagreb,Željka Bubić Ulica Marka Marulića 8,23000 Murvica,Kristina Jaranović Negrijeva Ulica 9,52100 Pula,Barbara Lukavečki Trpanjska 6,31000 Osijek,Grad Osijek F. Kuhača 9,31000 Osijek,PLODINE dioničko društvo za trgovinu i usluge Ružićeva 29,51000 Rijeka,Ministarstvo financija RH Katančićeva 5,10000 Zagreb,Hrvatski Telekom d.d. Roberta Frangeša Mihanovića 9,10000 Zagreb,Hrvatske vode, pravna osoba za upravljanje vodama Grada Vukovara 220,10000 Zagreb,UNIQA osiguranje d.d. Planinska 13 A,10000 Zagreb,GRADSKA ČISTOĆA društvo s ograničenom odgovornošću za održavanje čistoće i odlaganje komunalnog otpada Stjepana Radića 100,22000 Šibenik,ČISTOĆA društvo s ograničenom odgovornošću za obavljanje komunalnih djelatnosti održavanja čistoće i odlaganja komunaln Put Plokita 81,21000 Split,INTEREUROPA, logističke usluge, društvo s ograničenom odgovornošću Josipa Lončara 3,10000 Zagreb,GRAD PULA Forum 1,52100 Pula,SOCIETE GENERALE-SPLITSKA BANKA dioničko društvo Ruđera Boškovića 16,21000 Split,Hrvatsko društvo skladatelja Berislavićeva 9,10000 Zagreb,GRAD SPLIT Branimirova obala 17,21000 Split,Hrvatske vode, pravna osoba za upravljanje vodama Grada Vukovara 220,10000 Zagreb,GRAD ZAGREB Trg S. Radića 1,10000 Zagreb,GRAD RIJEKA Korzo 16,51000 Rijeka,ZOU ECIJA KULJIŠ BAJIĆ I MERI BLASLOV PAVASOVIĆ Ćiril Metodova 38,21000 Split,ARSENAL HOLDINGS d.o.o. za upravljanje i ulaganje Perivoj Gospe  od zdravlja 1,23000 Zadar,Hrvatska radiotelevizija Prisavlje 3,10000 Zagreb,CROATIA osiguranje d.d. Vatroslava Jagića 33,10000 Zagreb,FABRICOR d.o.o. za poslovanje nekretninama Škorpikova 34/2,10000 Zagreb,ERSTE&amp;STEIERMÄRKISCHE BANKA dioničko društvo Jadranski Trg 3/a,51000 Rijeka,MANTA d.o.o. za građenje, projektiranje i poslovanje nekretninama Jankomir 33,10000 Zagreb,Supernova Karlovac društvo s ograničenom odgovornošću za poslovanje nekretninama Avenija Većeslava Holjevca 62,10000 Zagreb,Supernova Zadar d.o.o., građenje, projektiranje, inženjering Avenija Većeslava Holjevca 62,10000 Zagreb,Revizorska tvrtka AUDITOR d.o.o. Tamunić 11.,21212 Kaštel Sućurac,KAUFMANN i HOFMANN društvo s ograničenom odgovornošću za poslovanje nekretninama Jankomir 33,10000 Zagreb,Josipa Pejić Žuti Breg 48b,10000 Zagreb,MERCATOR - H  društvo s ograničenom odgovornošću za trgovinu i proizvodnju Ljudevita Posavskog 5,10360 Sesvete</derivirana_varijabla>
  </DomainObject.Predmet.StrankaWithAdress>
  <DomainObject.Predmet.StrankaWithAdressOIB>
    <izvorni_sadrzaj>FINANCIJSKA AGENCIJA, RC SPLIT, OIB 85821130368, Mažuranićevo šetalište 24 b,21000 Split,Grad Rijeka, OIB 54382731928, Korzo 16,51000 Rijeka,Marijana Barišić, OIB 77551742529, Veli Vrh 8a,52100 Galižana,Suzana Stanković, OIB 63505876253, Banovčeva 3,52100 Pula,Gorica Žižović, OIB 85967193319, Preradovićeva Ulica 20,52100 Pula,Milena Lovrić, OIB 79935515104, Ledine 24,21212 Kaštel Sućurac,Sanja Slosar, OIB 84418156049, Davorina Trinajstića 5,51410 Opatija,Paula Marušić, OIB 73517537176, Donji Zemunik Ulica Xx 1,23222 Zemunik Donji,Martina Juričević, OIB 89966963913, Ulica Petra Zoranića 6a,23242 Posedarje,Gabrijela Marić, OIB 59377613185, Baruna Vjenceslava Lilienberga 4,23000 Zadar,Maja Didulica, OIB 00621075022, Ulica Dr. Franje Tuđmana 31,23241 Poličnik,Marija Matić, OIB 24766675563, Hrvatskih Vitezova 30,21000 Kamen,Marina Ptičar Papeš, OIB 55793789098, Ferenščica I. 25,10000 Zagreb,Sandra Stapić, OIB 17249099318, Josipa Hatzea 30,23000 Zadar,Nenad Pivac, OIB 62537641783, Velebitska 87,21000 Split,Otjana Supičić, OIB 07950102446, Ivićeva Ulica 14,21210 Vranjic,Mia Goliaš, OIB 43707854917, Marina Getaldića 19,21000 Split,Tanja Matulić, OIB 38405457334, Put Radoševca 25,21000 Split,Maja Pavić, OIB 40050624867, Andrije Kačića Miošića 11,20350 Metković,Tonća Jakić, OIB 31189045325, Andrije Kačića Miošića 9,20350 Metković,Merica Ružić, OIB 74642941270, Velebitska 65,21000 Split,Dajana Brkić, OIB 79068481996, Josipe Glembaj 15,31207 Tenja,Snježana Grubišić, OIB 02006838592, Put Mira 20,21210 Solin,Suzana Stipić, OIB 04825225962, Ulica Lazi 4,10370 Dragošička,Ana Benat, OIB 95560062464, Podlukovnik 10,22000 Bilice,Nataša Gović, OIB 22979573277, Put Bioca 2a,22000 Šibenik,Nina Lemac, OIB 14805406013, Stjepana Radića 105,22000 Šibenik,Ana Doljanin, OIB 03583461222, Gašpini 20,21210 Solin,Marijana Mišanović, OIB 70185483455, Lovački Put 5,20350 Metković,Ivona Kurtović, OIB 33544539838, Grada Gospića 5,21000 Split,Zorana Vuković, OIB 77278123425, Pujanke 79,21000 Split,Danijela Đikić, OIB 01960286726, Put Točila 6,21000 Split,Kristina Perković, OIB 53350489523, Stjepana Draganića 9,10000 Zagreb,Anita Botica Tafra, OIB 60592264658, Kukuljevićeva 1,21000 Split,Tajana Habjančić, OIB 28462555325, Ulica Čempresa 7,10000 Zagreb,Sanja Pejkanović, OIB 04662331286, Pulac 47,51000 Rijeka,Amalija Grljušić, OIB 44883238036, Listopadska 1,10000 Zagreb,Miranda Krnjača, OIB 07217965286, Ulica Don Frane Bulića 117,21210 Solin,Ivana Adamček, OIB 52477039047, Martina Divalta 72,31000 Osijek,Tanja Perišić, OIB 87161752705, Vukovarska 21,21000 Split,Irena Plazibat, OIB 13174903392, M.marulića 48,21204 Dugopolje,Aleksandra Markušić, OIB 29606106466, Vladka Mačeka 38,10450 Jastrebarsko,Mira Čutura, OIB 53976695131, Nova Ves 44,10000 Zagreb,Željka Bubić, OIB 59083759001, Ulica Marka Marulića 8,23000 Murvica,Kristina Jaranović, OIB 58605639937, Negrijeva Ulica 9,52100 Pula,Barbara Lukavečki, OIB 48591083566, Trpanjska 6,31000 Osijek,Grad Osijek, OIB 30050049642, F. Kuhača 9,31000 Osijek,PLODINE dioničko društvo za trgovinu i usluge, OIB 92510683607, Ružićeva 29,51000 Rijeka,Ministarstvo financija RH, OIB 18683136487, Katančićeva 5,10000 Zagreb,Hrvatski Telekom d.d., OIB 81793146560, Roberta Frangeša Mihanovića 9,10000 Zagreb,Hrvatske vode, pravna osoba za upravljanje vodama, OIB 28921383001, Grada Vukovara 220,10000 Zagreb,UNIQA osiguranje d.d., OIB 75665455333, Planinska 13 A,10000 Zagreb,GRADSKA ČISTOĆA društvo s ograničenom odgovornošću za održavanje čistoće i odlaganje komunalnog otpada, OIB 54873130289, Stjepana Radića 100,22000 Šibenik,ČISTOĆA društvo s ograničenom odgovornošću za obavljanje komunalnih djelatnosti održavanja čistoće i odlaganja komunaln, OIB 38812451417, Put Plokita 81,21000 Split,INTEREUROPA, logističke usluge, društvo s ograničenom odgovornošću, OIB 85514716931, Josipa Lončara 3,10000 Zagreb,GRAD PULA, OIB 79517841355, Forum 1,52100 Pula,SOCIETE GENERALE-SPLITSKA BANKA dioničko društvo, OIB 69326397242, Ruđera Boškovića 16,21000 Split,Hrvatsko društvo skladatelja, OIB 56668956985, Berislavićeva 9,10000 Zagreb,GRAD SPLIT, OIB 78755598868, Branimirova obala 17,21000 Split,Hrvatske vode, pravna osoba za upravljanje vodama, OIB 28921383001, Grada Vukovara 220,10000 Zagreb,GRAD ZAGREB, OIB 61817894937, Trg S. Radića 1,10000 Zagreb,GRAD RIJEKA, OIB 54382731928, Korzo 16,51000 Rijeka,ZOU ECIJA KULJIŠ BAJIĆ I MERI BLASLOV PAVASOVIĆ, OIB 14645320041, Ćiril Metodova 38,21000 Split,ARSENAL HOLDINGS d.o.o. za upravljanje i ulaganje, OIB 59794687464, Perivoj Gospe  od zdravlja 1,23000 Zadar,Hrvatska radiotelevizija, OIB 68419124305, Prisavlje 3,10000 Zagreb,CROATIA osiguranje d.d., OIB 26187994862, Vatroslava Jagića 33,10000 Zagreb,FABRICOR d.o.o. za poslovanje nekretninama, OIB 67341813664, Škorpikova 34/2,10000 Zagreb,ERSTE&amp;STEIERMÄRKISCHE BANKA dioničko društvo, OIB 23057039320, Jadranski Trg 3/a,51000 Rijeka,MANTA d.o.o. za građenje, projektiranje i poslovanje nekretninama, OIB 44426143196, Jankomir 33,10000 Zagreb,Supernova Karlovac društvo s ograničenom odgovornošću za poslovanje nekretninama, OIB 44734581304, Avenija Većeslava Holjevca 62,10000 Zagreb,Supernova Zadar d.o.o., građenje, projektiranje, inženjering, OIB 70161208868, Avenija Većeslava Holjevca 62,10000 Zagreb,Revizorska tvrtka AUDITOR d.o.o., OIB 03457869045, Tamunić 11.,21212 Kaštel Sućurac,KAUFMANN i HOFMANN društvo s ograničenom odgovornošću za poslovanje nekretninama, OIB 36528252072, Jankomir 33,10000 Zagreb,Josipa Pejić, OIB 43039671975, Žuti Breg 48b,10000 Zagreb,MERCATOR - H  društvo s ograničenom odgovornošću za trgovinu i proizvodnju, OIB 10045107278, Ljudevita Posavskog 5,10360 Sesvete</izvorni_sadrzaj>
    <derivirana_varijabla naziv="DomainObject.Predmet.StrankaWithAdressOIB_1">FINANCIJSKA AGENCIJA, RC SPLIT, OIB 85821130368, Mažuranićevo šetalište 24 b,21000 Split,Grad Rijeka, OIB 54382731928, Korzo 16,51000 Rijeka,Marijana Barišić, OIB 77551742529, Veli Vrh 8a,52100 Galižana,Suzana Stanković, OIB 63505876253, Banovčeva 3,52100 Pula,Gorica Žižović, OIB 85967193319, Preradovićeva Ulica 20,52100 Pula,Milena Lovrić, OIB 79935515104, Ledine 24,21212 Kaštel Sućurac,Sanja Slosar, OIB 84418156049, Davorina Trinajstića 5,51410 Opatija,Paula Marušić, OIB 73517537176, Donji Zemunik Ulica Xx 1,23222 Zemunik Donji,Martina Juričević, OIB 89966963913, Ulica Petra Zoranića 6a,23242 Posedarje,Gabrijela Marić, OIB 59377613185, Baruna Vjenceslava Lilienberga 4,23000 Zadar,Maja Didulica, OIB 00621075022, Ulica Dr. Franje Tuđmana 31,23241 Poličnik,Marija Matić, OIB 24766675563, Hrvatskih Vitezova 30,21000 Kamen,Marina Ptičar Papeš, OIB 55793789098, Ferenščica I. 25,10000 Zagreb,Sandra Stapić, OIB 17249099318, Josipa Hatzea 30,23000 Zadar,Nenad Pivac, OIB 62537641783, Velebitska 87,21000 Split,Otjana Supičić, OIB 07950102446, Ivićeva Ulica 14,21210 Vranjic,Mia Goliaš, OIB 43707854917, Marina Getaldića 19,21000 Split,Tanja Matulić, OIB 38405457334, Put Radoševca 25,21000 Split,Maja Pavić, OIB 40050624867, Andrije Kačića Miošića 11,20350 Metković,Tonća Jakić, OIB 31189045325, Andrije Kačića Miošića 9,20350 Metković,Merica Ružić, OIB 74642941270, Velebitska 65,21000 Split,Dajana Brkić, OIB 79068481996, Josipe Glembaj 15,31207 Tenja,Snježana Grubišić, OIB 02006838592, Put Mira 20,21210 Solin,Suzana Stipić, OIB 04825225962, Ulica Lazi 4,10370 Dragošička,Ana Benat, OIB 95560062464, Podlukovnik 10,22000 Bilice,Nataša Gović, OIB 22979573277, Put Bioca 2a,22000 Šibenik,Nina Lemac, OIB 14805406013, Stjepana Radića 105,22000 Šibenik,Ana Doljanin, OIB 03583461222, Gašpini 20,21210 Solin,Marijana Mišanović, OIB 70185483455, Lovački Put 5,20350 Metković,Ivona Kurtović, OIB 33544539838, Grada Gospića 5,21000 Split,Zorana Vuković, OIB 77278123425, Pujanke 79,21000 Split,Danijela Đikić, OIB 01960286726, Put Točila 6,21000 Split,Kristina Perković, OIB 53350489523, Stjepana Draganića 9,10000 Zagreb,Anita Botica Tafra, OIB 60592264658, Kukuljevićeva 1,21000 Split,Tajana Habjančić, OIB 28462555325, Ulica Čempresa 7,10000 Zagreb,Sanja Pejkanović, OIB 04662331286, Pulac 47,51000 Rijeka,Amalija Grljušić, OIB 44883238036, Listopadska 1,10000 Zagreb,Miranda Krnjača, OIB 07217965286, Ulica Don Frane Bulića 117,21210 Solin,Ivana Adamček, OIB 52477039047, Martina Divalta 72,31000 Osijek,Tanja Perišić, OIB 87161752705, Vukovarska 21,21000 Split,Irena Plazibat, OIB 13174903392, M.marulića 48,21204 Dugopolje,Aleksandra Markušić, OIB 29606106466, Vladka Mačeka 38,10450 Jastrebarsko,Mira Čutura, OIB 53976695131, Nova Ves 44,10000 Zagreb,Željka Bubić, OIB 59083759001, Ulica Marka Marulića 8,23000 Murvica,Kristina Jaranović, OIB 58605639937, Negrijeva Ulica 9,52100 Pula,Barbara Lukavečki, OIB 48591083566, Trpanjska 6,31000 Osijek,Grad Osijek, OIB 30050049642, F. Kuhača 9,31000 Osijek,PLODINE dioničko društvo za trgovinu i usluge, OIB 92510683607, Ružićeva 29,51000 Rijeka,Ministarstvo financija RH, OIB 18683136487, Katančićeva 5,10000 Zagreb,Hrvatski Telekom d.d., OIB 81793146560, Roberta Frangeša Mihanovića 9,10000 Zagreb,Hrvatske vode, pravna osoba za upravljanje vodama, OIB 28921383001, Grada Vukovara 220,10000 Zagreb,UNIQA osiguranje d.d., OIB 75665455333, Planinska 13 A,10000 Zagreb,GRADSKA ČISTOĆA društvo s ograničenom odgovornošću za održavanje čistoće i odlaganje komunalnog otpada, OIB 54873130289, Stjepana Radića 100,22000 Šibenik,ČISTOĆA društvo s ograničenom odgovornošću za obavljanje komunalnih djelatnosti održavanja čistoće i odlaganja komunaln, OIB 38812451417, Put Plokita 81,21000 Split,INTEREUROPA, logističke usluge, društvo s ograničenom odgovornošću, OIB 85514716931, Josipa Lončara 3,10000 Zagreb,GRAD PULA, OIB 79517841355, Forum 1,52100 Pula,SOCIETE GENERALE-SPLITSKA BANKA dioničko društvo, OIB 69326397242, Ruđera Boškovića 16,21000 Split,Hrvatsko društvo skladatelja, OIB 56668956985, Berislavićeva 9,10000 Zagreb,GRAD SPLIT, OIB 78755598868, Branimirova obala 17,21000 Split,Hrvatske vode, pravna osoba za upravljanje vodama, OIB 28921383001, Grada Vukovara 220,10000 Zagreb,GRAD ZAGREB, OIB 61817894937, Trg S. Radića 1,10000 Zagreb,GRAD RIJEKA, OIB 54382731928, Korzo 16,51000 Rijeka,ZOU ECIJA KULJIŠ BAJIĆ I MERI BLASLOV PAVASOVIĆ, OIB 14645320041, Ćiril Metodova 38,21000 Split,ARSENAL HOLDINGS d.o.o. za upravljanje i ulaganje, OIB 59794687464, Perivoj Gospe  od zdravlja 1,23000 Zadar,Hrvatska radiotelevizija, OIB 68419124305, Prisavlje 3,10000 Zagreb,CROATIA osiguranje d.d., OIB 26187994862, Vatroslava Jagića 33,10000 Zagreb,FABRICOR d.o.o. za poslovanje nekretninama, OIB 67341813664, Škorpikova 34/2,10000 Zagreb,ERSTE&amp;STEIERMÄRKISCHE BANKA dioničko društvo, OIB 23057039320, Jadranski Trg 3/a,51000 Rijeka,MANTA d.o.o. za građenje, projektiranje i poslovanje nekretninama, OIB 44426143196, Jankomir 33,10000 Zagreb,Supernova Karlovac društvo s ograničenom odgovornošću za poslovanje nekretninama, OIB 44734581304, Avenija Većeslava Holjevca 62,10000 Zagreb,Supernova Zadar d.o.o., građenje, projektiranje, inženjering, OIB 70161208868, Avenija Većeslava Holjevca 62,10000 Zagreb,Revizorska tvrtka AUDITOR d.o.o., OIB 03457869045, Tamunić 11.,21212 Kaštel Sućurac,KAUFMANN i HOFMANN društvo s ograničenom odgovornošću za poslovanje nekretninama, OIB 36528252072, Jankomir 33,10000 Zagreb,Josipa Pejić, OIB 43039671975, Žuti Breg 48b,10000 Zagreb,MERCATOR - H  društvo s ograničenom odgovornošću za trgovinu i proizvodnju, OIB 10045107278, Ljudevita Posavskog 5,10360 Sesvete</derivirana_varijabla>
  </DomainObject.Predmet.StrankaWithAdressOIB>
  <DomainObject.Predmet.StrankaNazivFormated>
    <izvorni_sadrzaj>FINANCIJSKA AGENCIJA, RC SPLIT,Grad Rijeka,Marijana Barišić,Suzana Stanković,Gorica Žižović,Milena Lovrić,Sanja Slosar,Paula Marušić,Martina Juričević,Gabrijela Marić,Maja Didulica,Marija Matić,Marina Ptičar Papeš,Sandra Stapić,Nenad Pivac,Otjana Supičić,Mia Goliaš,Tanja Matulić,Maja Pavić,Tonća Jakić,Merica Ružić,Dajana Brkić,Snježana Grubišić,Suzana Stipić,Ana Benat,Nataša Gović,Nina Lemac,Ana Doljanin,Marijana Mišanović,Ivona Kurtović,Zorana Vuković,Danijela Đikić,Kristina Perković,Anita Botica Tafra,Tajana Habjančić,Sanja Pejkanović,Amalija Grljušić,Miranda Krnjača,Ivana Adamček,Tanja Perišić,Irena Plazibat,Aleksandra Markušić,Mira Čutura,Željka Bubić,Kristina Jaranović,Barbara Lukavečki,Grad Osijek,PLODINE dioničko društvo za trgovinu i usluge,Ministarstvo financija RH,Hrvatski Telekom d.d.,Hrvatske vode, pravna osoba za upravljanje vodama,UNIQA osiguranje d.d.,GRADSKA ČISTOĆA društvo s ograničenom odgovornošću za održavanje čistoće i odlaganje komunalnog otpada,ČISTOĆA društvo s ograničenom odgovornošću za obavljanje komunalnih djelatnosti održavanja čistoće i odlaganja komunaln,INTEREUROPA, logističke usluge, društvo s ograničenom odgovornošću,GRAD PULA,SOCIETE GENERALE-SPLITSKA BANKA dioničko društvo,Hrvatsko društvo skladatelja,GRAD SPLIT,Hrvatske vode, pravna osoba za upravljanje vodama,GRAD ZAGREB,GRAD RIJEKA,ZOU ECIJA KULJIŠ BAJIĆ I MERI BLASLOV PAVASOVIĆ,ARSENAL HOLDINGS d.o.o. za upravljanje i ulaganje,Hrvatska radiotelevizija,CROATIA osiguranje d.d.,FABRICOR d.o.o. za poslovanje nekretninama,ERSTE&amp;STEIERMÄRKISCHE BANKA dioničko društvo,MANTA d.o.o. za građenje, projektiranje i poslovanje nekretninama,Supernova Karlovac društvo s ograničenom odgovornošću za poslovanje nekretninama,Supernova Zadar d.o.o., građenje, projektiranje, inženjering,Revizorska tvrtka AUDITOR d.o.o.,KAUFMANN i HOFMANN društvo s ograničenom odgovornošću za poslovanje nekretninama,Josipa Pejić,MERCATOR - H  društvo s ograničenom odgovornošću za trgovinu i proizvodnju</izvorni_sadrzaj>
    <derivirana_varijabla naziv="DomainObject.Predmet.StrankaNazivFormated_1">FINANCIJSKA AGENCIJA, RC SPLIT,Grad Rijeka,Marijana Barišić,Suzana Stanković,Gorica Žižović,Milena Lovrić,Sanja Slosar,Paula Marušić,Martina Juričević,Gabrijela Marić,Maja Didulica,Marija Matić,Marina Ptičar Papeš,Sandra Stapić,Nenad Pivac,Otjana Supičić,Mia Goliaš,Tanja Matulić,Maja Pavić,Tonća Jakić,Merica Ružić,Dajana Brkić,Snježana Grubišić,Suzana Stipić,Ana Benat,Nataša Gović,Nina Lemac,Ana Doljanin,Marijana Mišanović,Ivona Kurtović,Zorana Vuković,Danijela Đikić,Kristina Perković,Anita Botica Tafra,Tajana Habjančić,Sanja Pejkanović,Amalija Grljušić,Miranda Krnjača,Ivana Adamček,Tanja Perišić,Irena Plazibat,Aleksandra Markušić,Mira Čutura,Željka Bubić,Kristina Jaranović,Barbara Lukavečki,Grad Osijek,PLODINE dioničko društvo za trgovinu i usluge,Ministarstvo financija RH,Hrvatski Telekom d.d.,Hrvatske vode, pravna osoba za upravljanje vodama,UNIQA osiguranje d.d.,GRADSKA ČISTOĆA društvo s ograničenom odgovornošću za održavanje čistoće i odlaganje komunalnog otpada,ČISTOĆA društvo s ograničenom odgovornošću za obavljanje komunalnih djelatnosti održavanja čistoće i odlaganja komunaln,INTEREUROPA, logističke usluge, društvo s ograničenom odgovornošću,GRAD PULA,SOCIETE GENERALE-SPLITSKA BANKA dioničko društvo,Hrvatsko društvo skladatelja,GRAD SPLIT,Hrvatske vode, pravna osoba za upravljanje vodama,GRAD ZAGREB,GRAD RIJEKA,ZOU ECIJA KULJIŠ BAJIĆ I MERI BLASLOV PAVASOVIĆ,ARSENAL HOLDINGS d.o.o. za upravljanje i ulaganje,Hrvatska radiotelevizija,CROATIA osiguranje d.d.,FABRICOR d.o.o. za poslovanje nekretninama,ERSTE&amp;STEIERMÄRKISCHE BANKA dioničko društvo,MANTA d.o.o. za građenje, projektiranje i poslovanje nekretninama,Supernova Karlovac društvo s ograničenom odgovornošću za poslovanje nekretninama,Supernova Zadar d.o.o., građenje, projektiranje, inženjering,Revizorska tvrtka AUDITOR d.o.o.,KAUFMANN i HOFMANN društvo s ograničenom odgovornošću za poslovanje nekretninama,Josipa Pejić,MERCATOR - H  društvo s ograničenom odgovornošću za trgovinu i proizvodnju</derivirana_varijabla>
  </DomainObject.Predmet.StrankaNazivFormated>
  <DomainObject.Predmet.StrankaNazivFormatedOIB>
    <izvorni_sadrzaj>FINANCIJSKA AGENCIJA, RC SPLIT, OIB 85821130368,Grad Rijeka, OIB 54382731928,Marijana Barišić, OIB 77551742529,Suzana Stanković, OIB 63505876253,Gorica Žižović, OIB 85967193319,Milena Lovrić, OIB 79935515104,Sanja Slosar, OIB 84418156049,Paula Marušić, OIB 73517537176,Martina Juričević, OIB 89966963913,Gabrijela Marić, OIB 59377613185,Maja Didulica, OIB 00621075022,Marija Matić, OIB 24766675563,Marina Ptičar Papeš, OIB 55793789098,Sandra Stapić, OIB 17249099318,Nenad Pivac, OIB 62537641783,Otjana Supičić, OIB 07950102446,Mia Goliaš, OIB 43707854917,Tanja Matulić, OIB 38405457334,Maja Pavić, OIB 40050624867,Tonća Jakić, OIB 31189045325,Merica Ružić, OIB 74642941270,Dajana Brkić, OIB 79068481996,Snježana Grubišić, OIB 02006838592,Suzana Stipić, OIB 04825225962,Ana Benat, OIB 95560062464,Nataša Gović, OIB 22979573277,Nina Lemac, OIB 14805406013,Ana Doljanin, OIB 03583461222,Marijana Mišanović, OIB 70185483455,Ivona Kurtović, OIB 33544539838,Zorana Vuković, OIB 77278123425,Danijela Đikić, OIB 01960286726,Kristina Perković, OIB 53350489523,Anita Botica Tafra, OIB 60592264658,Tajana Habjančić, OIB 28462555325,Sanja Pejkanović, OIB 04662331286,Amalija Grljušić, OIB 44883238036,Miranda Krnjača, OIB 07217965286,Ivana Adamček, OIB 52477039047,Tanja Perišić, OIB 87161752705,Irena Plazibat, OIB 13174903392,Aleksandra Markušić, OIB 29606106466,Mira Čutura, OIB 53976695131,Željka Bubić, OIB 59083759001,Kristina Jaranović, OIB 58605639937,Barbara Lukavečki, OIB 48591083566,Grad Osijek, OIB 30050049642,PLODINE dioničko društvo za trgovinu i usluge, OIB 92510683607,Ministarstvo financija RH, OIB 18683136487,Hrvatski Telekom d.d., OIB 81793146560,Hrvatske vode, pravna osoba za upravljanje vodama, OIB 28921383001,UNIQA osiguranje d.d., OIB 75665455333,GRADSKA ČISTOĆA društvo s ograničenom odgovornošću za održavanje čistoće i odlaganje komunalnog otpada, OIB 54873130289,ČISTOĆA društvo s ograničenom odgovornošću za obavljanje komunalnih djelatnosti održavanja čistoće i odlaganja komunaln, OIB 38812451417,INTEREUROPA, logističke usluge, društvo s ograničenom odgovornošću, OIB 85514716931,GRAD PULA, OIB 79517841355,SOCIETE GENERALE-SPLITSKA BANKA dioničko društvo, OIB 69326397242,Hrvatsko društvo skladatelja, OIB 56668956985,GRAD SPLIT, OIB 78755598868,Hrvatske vode, pravna osoba za upravljanje vodama, OIB 28921383001,GRAD ZAGREB, OIB 61817894937,GRAD RIJEKA, OIB 54382731928,ZOU ECIJA KULJIŠ BAJIĆ I MERI BLASLOV PAVASOVIĆ, OIB 14645320041,ARSENAL HOLDINGS d.o.o. za upravljanje i ulaganje, OIB 59794687464,Hrvatska radiotelevizija, OIB 68419124305,CROATIA osiguranje d.d., OIB 26187994862,FABRICOR d.o.o. za poslovanje nekretninama, OIB 67341813664,ERSTE&amp;STEIERMÄRKISCHE BANKA dioničko društvo, OIB 23057039320,MANTA d.o.o. za građenje, projektiranje i poslovanje nekretninama, OIB 44426143196,Supernova Karlovac društvo s ograničenom odgovornošću za poslovanje nekretninama, OIB 44734581304,Supernova Zadar d.o.o., građenje, projektiranje, inženjering, OIB 70161208868,Revizorska tvrtka AUDITOR d.o.o., OIB 03457869045,KAUFMANN i HOFMANN društvo s ograničenom odgovornošću za poslovanje nekretninama, OIB 36528252072,Josipa Pejić, OIB 43039671975,MERCATOR - H  društvo s ograničenom odgovornošću za trgovinu i proizvodnju, OIB 10045107278</izvorni_sadrzaj>
    <derivirana_varijabla naziv="DomainObject.Predmet.StrankaNazivFormatedOIB_1">FINANCIJSKA AGENCIJA, RC SPLIT, OIB 85821130368,Grad Rijeka, OIB 54382731928,Marijana Barišić, OIB 77551742529,Suzana Stanković, OIB 63505876253,Gorica Žižović, OIB 85967193319,Milena Lovrić, OIB 79935515104,Sanja Slosar, OIB 84418156049,Paula Marušić, OIB 73517537176,Martina Juričević, OIB 89966963913,Gabrijela Marić, OIB 59377613185,Maja Didulica, OIB 00621075022,Marija Matić, OIB 24766675563,Marina Ptičar Papeš, OIB 55793789098,Sandra Stapić, OIB 17249099318,Nenad Pivac, OIB 62537641783,Otjana Supičić, OIB 07950102446,Mia Goliaš, OIB 43707854917,Tanja Matulić, OIB 38405457334,Maja Pavić, OIB 40050624867,Tonća Jakić, OIB 31189045325,Merica Ružić, OIB 74642941270,Dajana Brkić, OIB 79068481996,Snježana Grubišić, OIB 02006838592,Suzana Stipić, OIB 04825225962,Ana Benat, OIB 95560062464,Nataša Gović, OIB 22979573277,Nina Lemac, OIB 14805406013,Ana Doljanin, OIB 03583461222,Marijana Mišanović, OIB 70185483455,Ivona Kurtović, OIB 33544539838,Zorana Vuković, OIB 77278123425,Danijela Đikić, OIB 01960286726,Kristina Perković, OIB 53350489523,Anita Botica Tafra, OIB 60592264658,Tajana Habjančić, OIB 28462555325,Sanja Pejkanović, OIB 04662331286,Amalija Grljušić, OIB 44883238036,Miranda Krnjača, OIB 07217965286,Ivana Adamček, OIB 52477039047,Tanja Perišić, OIB 87161752705,Irena Plazibat, OIB 13174903392,Aleksandra Markušić, OIB 29606106466,Mira Čutura, OIB 53976695131,Željka Bubić, OIB 59083759001,Kristina Jaranović, OIB 58605639937,Barbara Lukavečki, OIB 48591083566,Grad Osijek, OIB 30050049642,PLODINE dioničko društvo za trgovinu i usluge, OIB 92510683607,Ministarstvo financija RH, OIB 18683136487,Hrvatski Telekom d.d., OIB 81793146560,Hrvatske vode, pravna osoba za upravljanje vodama, OIB 28921383001,UNIQA osiguranje d.d., OIB 75665455333,GRADSKA ČISTOĆA društvo s ograničenom odgovornošću za održavanje čistoće i odlaganje komunalnog otpada, OIB 54873130289,ČISTOĆA društvo s ograničenom odgovornošću za obavljanje komunalnih djelatnosti održavanja čistoće i odlaganja komunaln, OIB 38812451417,INTEREUROPA, logističke usluge, društvo s ograničenom odgovornošću, OIB 85514716931,GRAD PULA, OIB 79517841355,SOCIETE GENERALE-SPLITSKA BANKA dioničko društvo, OIB 69326397242,Hrvatsko društvo skladatelja, OIB 56668956985,GRAD SPLIT, OIB 78755598868,Hrvatske vode, pravna osoba za upravljanje vodama, OIB 28921383001,GRAD ZAGREB, OIB 61817894937,GRAD RIJEKA, OIB 54382731928,ZOU ECIJA KULJIŠ BAJIĆ I MERI BLASLOV PAVASOVIĆ, OIB 14645320041,ARSENAL HOLDINGS d.o.o. za upravljanje i ulaganje, OIB 59794687464,Hrvatska radiotelevizija, OIB 68419124305,CROATIA osiguranje d.d., OIB 26187994862,FABRICOR d.o.o. za poslovanje nekretninama, OIB 67341813664,ERSTE&amp;STEIERMÄRKISCHE BANKA dioničko društvo, OIB 23057039320,MANTA d.o.o. za građenje, projektiranje i poslovanje nekretninama, OIB 44426143196,Supernova Karlovac društvo s ograničenom odgovornošću za poslovanje nekretninama, OIB 44734581304,Supernova Zadar d.o.o., građenje, projektiranje, inženjering, OIB 70161208868,Revizorska tvrtka AUDITOR d.o.o., OIB 03457869045,KAUFMANN i HOFMANN društvo s ograničenom odgovornošću za poslovanje nekretninama, OIB 36528252072,Josipa Pejić, OIB 43039671975,MERCATOR - H  društvo s ograničenom odgovornošću za trgovinu i proizvodnju, OIB 10045107278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10036558.76</izvorni_sadrzaj>
    <derivirana_varijabla naziv="DomainObject.Predmet.TrenutnaVrijednost_1">10036558.76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Rijeka zastupanog po punomoćniku ZUO V.KNEŽEVIĆ, E.BRADAMANTE, M.HINIĆ MUSLIM, I. RADIĆ, B. PAVKOVIĆ, S. PERHAT SMILJANIĆ I N.KNEŽEVIĆ; ZOU V.KNEŽEVIĆ, E.BRADAMANTE, M.HINIĆ MUSLIM, I.RADIĆ, B.PAVKOVIĆ, S.PERHAT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 zastupanog po punomoćniku 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 zastupanog po punomoćniku Pavle Fellner</item>
      <item>GRAD SPLIT</item>
      <item>Hrvatske vode, pravna osoba za upravljanje vodama</item>
      <item>GRAD ZAGREB</item>
      <item>GRAD RIJEKA</item>
      <item>ZOU ECIJA KULJIŠ BAJIĆ I MERI BLASLOV PAVASOVIĆ</item>
      <item>ARSENAL HOLDINGS d.o.o. za upravljanje i ulaganje zastupanog po punomoćniku Odvjetničko društvo VUKUŠIĆ BOKAN i partneri, društvo s ograničenom odgovornošću</item>
      <item>Hrvatska radiotelevizija zastupanog po punomoćniku MADIRAZZA &amp; PARTNERI, odvjetničko društvo d.o.o.</item>
      <item>CROATIA osiguranje d.d.</item>
      <item>FABRICOR d.o.o. za poslovanje nekretninama zastupanog po punomoćniku Mihaela Blažević</item>
      <item>ERSTE&amp;STEIERMÄRKISCHE BANKA dioničko društvo zastupanog po punomoćniku OD MAĐARIĆ &amp; LUI</item>
      <item>MANTA d.o.o. za građenje, projektiranje i poslovanje nekretninama zastupanog po punomoćniku ODVJETNIČKO DRUŠTVO GLINSKA &amp; MIŠKOVIĆ društvo s ograničenom odgovornošću</item>
      <item>Supernova Karlovac društvo s ograničenom odgovornošću za poslovanje nekretninama zastupanog po punomoćniku Odvjetničko društvo Balatinec i Nikolić društvo s ograničenom odgovornošću</item>
      <item>Supernova Zadar d.o.o., građenje, projektiranje, inženjering zastupanog po punomoćniku Odvjetničko društvo Balatinec i Nikolić društvo s ograničenom odgovornošću</item>
      <item>Revizorska tvrtka AUDITOR d.o.o.</item>
      <item>KAUFMANN i HOFMANN društvo s ograničenom odgovornošću za poslovanje nekretninama</item>
      <item>Josipa Pejić</item>
      <item>MERCATOR - H  društvo s ograničenom odgovornošću za trgovinu i proizvodnju zastupanog po punomoćniku OD KOS I PARTNERI</item>
    </izvorni_sadrzaj>
    <derivirana_varijabla naziv="DomainObject.Predmet.StrankaListFormated_1">
      <item>FINANCIJSKA AGENCIJA, RC SPLIT</item>
      <item>Grad Rijeka zastupanog po punomoćniku ZUO V.KNEŽEVIĆ, E.BRADAMANTE, M.HINIĆ MUSLIM, I. RADIĆ, B. PAVKOVIĆ, S. PERHAT SMILJANIĆ I N.KNEŽEVIĆ; ZOU V.KNEŽEVIĆ, E.BRADAMANTE, M.HINIĆ MUSLIM, I.RADIĆ, B.PAVKOVIĆ, S.PERHAT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 zastupanog po punomoćniku 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 zastupanog po punomoćniku Pavle Fellner</item>
      <item>GRAD SPLIT</item>
      <item>Hrvatske vode, pravna osoba za upravljanje vodama</item>
      <item>GRAD ZAGREB</item>
      <item>GRAD RIJEKA</item>
      <item>ZOU ECIJA KULJIŠ BAJIĆ I MERI BLASLOV PAVASOVIĆ</item>
      <item>ARSENAL HOLDINGS d.o.o. za upravljanje i ulaganje zastupanog po punomoćniku Odvjetničko društvo VUKUŠIĆ BOKAN i partneri, društvo s ograničenom odgovornošću</item>
      <item>Hrvatska radiotelevizija zastupanog po punomoćniku MADIRAZZA &amp; PARTNERI, odvjetničko društvo d.o.o.</item>
      <item>CROATIA osiguranje d.d.</item>
      <item>FABRICOR d.o.o. za poslovanje nekretninama zastupanog po punomoćniku Mihaela Blažević</item>
      <item>ERSTE&amp;STEIERMÄRKISCHE BANKA dioničko društvo zastupanog po punomoćniku OD MAĐARIĆ &amp; LUI</item>
      <item>MANTA d.o.o. za građenje, projektiranje i poslovanje nekretninama zastupanog po punomoćniku ODVJETNIČKO DRUŠTVO GLINSKA &amp; MIŠKOVIĆ društvo s ograničenom odgovornošću</item>
      <item>Supernova Karlovac društvo s ograničenom odgovornošću za poslovanje nekretninama zastupanog po punomoćniku Odvjetničko društvo Balatinec i Nikolić društvo s ograničenom odgovornošću</item>
      <item>Supernova Zadar d.o.o., građenje, projektiranje, inženjering zastupanog po punomoćniku Odvjetničko društvo Balatinec i Nikolić društvo s ograničenom odgovornošću</item>
      <item>Revizorska tvrtka AUDITOR d.o.o.</item>
      <item>KAUFMANN i HOFMANN društvo s ograničenom odgovornošću za poslovanje nekretninama</item>
      <item>Josipa Pejić</item>
      <item>MERCATOR - H  društvo s ograničenom odgovornošću za trgovinu i proizvodnju zastupanog po punomoćniku OD KOS I PARTNERI</item>
    </derivirana_varijabla>
  </DomainObject.Predmet.StrankaListFormated>
  <DomainObject.Predmet.StrankaListFormatedOIB>
    <izvorni_sadrzaj>
      <item>FINANCIJSKA AGENCIJA, RC SPLIT, OIB 85821130368</item>
      <item>Grad Rijeka, OIB 54382731928 zastupanog po punomoćniku ZUO V.KNEŽEVIĆ, E.BRADAMANTE, M.HINIĆ MUSLIM, I. RADIĆ, B. PAVKOVIĆ, S. PERHAT SMILJANIĆ I N.KNEŽEVIĆ; ZOU V.KNEŽEVIĆ, E.BRADAMANTE, M.HINIĆ MUSLIM, I.RADIĆ, B.PAVKOVIĆ, S.PERHAT I N.KNEŽEVIĆ</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 zastupanog po punomoćniku Županijsko državno odvjetništvo u Splitu</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 zastupanog po punomoćniku Pavle Fellner</item>
      <item>GRAD SPLIT, OIB 78755598868</item>
      <item>Hrvatske vode, pravna osoba za upravljanje vodama, OIB 28921383001</item>
      <item>GRAD ZAGREB, OIB 61817894937</item>
      <item>GRAD RIJEKA, OIB 54382731928</item>
      <item>ZOU ECIJA KULJIŠ BAJIĆ I MERI BLASLOV PAVASOVIĆ, OIB 14645320041</item>
      <item>ARSENAL HOLDINGS d.o.o. za upravljanje i ulaganje, OIB 59794687464 zastupanog po punomoćniku Odvjetničko društvo VUKUŠIĆ BOKAN i partneri, društvo s ograničenom odgovornošću</item>
      <item>Hrvatska radiotelevizija, OIB 68419124305 zastupanog po punomoćniku MADIRAZZA &amp; PARTNERI, odvjetničko društvo d.o.o.</item>
      <item>CROATIA osiguranje d.d., OIB 26187994862</item>
      <item>FABRICOR d.o.o. za poslovanje nekretninama, OIB 67341813664 zastupanog po punomoćniku Mihaela Blažević</item>
      <item>ERSTE&amp;STEIERMÄRKISCHE BANKA dioničko društvo, OIB 23057039320 zastupanog po punomoćniku OD MAĐARIĆ &amp; LUI</item>
      <item>MANTA d.o.o. za građenje, projektiranje i poslovanje nekretninama, OIB 44426143196 zastupanog po punomoćniku ODVJETNIČKO DRUŠTVO GLINSKA &amp; MIŠKOVIĆ društvo s ograničenom odgovornošću</item>
      <item>Supernova Karlovac društvo s ograničenom odgovornošću za poslovanje nekretninama, OIB 44734581304 zastupanog po punomoćniku Odvjetničko društvo Balatinec i Nikolić društvo s ograničenom odgovornošću</item>
      <item>Supernova Zadar d.o.o., građenje, projektiranje, inženjering, OIB 70161208868 zastupanog po punomoćniku Odvjetničko društvo Balatinec i Nikolić društvo s ograničenom odgovornošću</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 zastupanog po punomoćniku OD KOS I PARTNERI</item>
    </izvorni_sadrzaj>
    <derivirana_varijabla naziv="DomainObject.Predmet.StrankaListFormatedOIB_1">
      <item>FINANCIJSKA AGENCIJA, RC SPLIT, OIB 85821130368</item>
      <item>Grad Rijeka, OIB 54382731928 zastupanog po punomoćniku ZUO V.KNEŽEVIĆ, E.BRADAMANTE, M.HINIĆ MUSLIM, I. RADIĆ, B. PAVKOVIĆ, S. PERHAT SMILJANIĆ I N.KNEŽEVIĆ; ZOU V.KNEŽEVIĆ, E.BRADAMANTE, M.HINIĆ MUSLIM, I.RADIĆ, B.PAVKOVIĆ, S.PERHAT I N.KNEŽEVIĆ</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 zastupanog po punomoćniku Županijsko državno odvjetništvo u Splitu</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 zastupanog po punomoćniku Pavle Fellner</item>
      <item>GRAD SPLIT, OIB 78755598868</item>
      <item>Hrvatske vode, pravna osoba za upravljanje vodama, OIB 28921383001</item>
      <item>GRAD ZAGREB, OIB 61817894937</item>
      <item>GRAD RIJEKA, OIB 54382731928</item>
      <item>ZOU ECIJA KULJIŠ BAJIĆ I MERI BLASLOV PAVASOVIĆ, OIB 14645320041</item>
      <item>ARSENAL HOLDINGS d.o.o. za upravljanje i ulaganje, OIB 59794687464 zastupanog po punomoćniku Odvjetničko društvo VUKUŠIĆ BOKAN i partneri, društvo s ograničenom odgovornošću</item>
      <item>Hrvatska radiotelevizija, OIB 68419124305 zastupanog po punomoćniku MADIRAZZA &amp; PARTNERI, odvjetničko društvo d.o.o.</item>
      <item>CROATIA osiguranje d.d., OIB 26187994862</item>
      <item>FABRICOR d.o.o. za poslovanje nekretninama, OIB 67341813664 zastupanog po punomoćniku Mihaela Blažević</item>
      <item>ERSTE&amp;STEIERMÄRKISCHE BANKA dioničko društvo, OIB 23057039320 zastupanog po punomoćniku OD MAĐARIĆ &amp; LUI</item>
      <item>MANTA d.o.o. za građenje, projektiranje i poslovanje nekretninama, OIB 44426143196 zastupanog po punomoćniku ODVJETNIČKO DRUŠTVO GLINSKA &amp; MIŠKOVIĆ društvo s ograničenom odgovornošću</item>
      <item>Supernova Karlovac društvo s ograničenom odgovornošću za poslovanje nekretninama, OIB 44734581304 zastupanog po punomoćniku Odvjetničko društvo Balatinec i Nikolić društvo s ograničenom odgovornošću</item>
      <item>Supernova Zadar d.o.o., građenje, projektiranje, inženjering, OIB 70161208868 zastupanog po punomoćniku Odvjetničko društvo Balatinec i Nikolić društvo s ograničenom odgovornošću</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 zastupanog po punomoćniku OD KOS I PARTNERI</item>
    </derivirana_varijabla>
  </DomainObject.Predmet.StrankaListFormatedOIB>
  <DomainObject.Predmet.StrankaListFormatedWithAdress>
    <izvorni_sadrzaj>
      <item>FINANCIJSKA AGENCIJA, RC SPLIT, Mažuranićevo šetalište 24 b, 21000 Split</item>
      <item>Grad Rijeka, Korzo 16, 51000 Rijeka zastupanog po punomoćniku ZUO V.KNEŽEVIĆ, E.BRADAMANTE, M.HINIĆ MUSLIM, I. RADIĆ, B. PAVKOVIĆ, S. PERHAT SMILJANIĆ I N.KNEŽEVIĆ; ZOU V.KNEŽEVIĆ, E.BRADAMANTE, M.HINIĆ MUSLIM, I.RADIĆ, B.PAVKOVIĆ, S.PERHAT I N.KNEŽEVIĆ</item>
      <item>Marijana Barišić, Veli Vrh 8a, 52100 Galižana</item>
      <item>Suzana Stanković, Banovčeva 3, 52100 Pula</item>
      <item>Gorica Žižović, Preradovićeva Ulica 20, 52100 Pula</item>
      <item>Milena Lovrić, Ledine 24, 21212 Kaštel Sućurac</item>
      <item>Sanja Slosar, Davorina Trinajstića 5, 51410 Opatija</item>
      <item>Paula Marušić, Donji Zemunik Ulica Xx 1, 23222 Zemunik Donji</item>
      <item>Martina Juričević, Ulica Petra Zoranića 6a, 23242 Posedarje</item>
      <item>Gabrijela Marić, Baruna Vjenceslava Lilienberga 4, 23000 Zadar</item>
      <item>Maja Didulica, Ulica Dr. Franje Tuđmana 31, 23241 Poličnik</item>
      <item>Marija Matić, Hrvatskih Vitezova 30, 21000 Kamen</item>
      <item>Marina Ptičar Papeš, Ferenščica I. 25, 10000 Zagreb</item>
      <item>Sandra Stapić, Josipa Hatzea 30, 23000 Zadar</item>
      <item>Nenad Pivac, Velebitska 87, 21000 Split</item>
      <item>Otjana Supičić, Ivićeva Ulica 14, 21210 Vranjic</item>
      <item>Mia Goliaš, Marina Getaldića 19, 21000 Split</item>
      <item>Tanja Matulić, Put Radoševca 25, 21000 Split</item>
      <item>Maja Pavić, Andrije Kačića Miošića 11, 20350 Metković</item>
      <item>Tonća Jakić, Andrije Kačića Miošića 9, 20350 Metković</item>
      <item>Merica Ružić, Velebitska 65, 21000 Split</item>
      <item>Dajana Brkić, Josipe Glembaj 15, 31207 Tenja</item>
      <item>Snježana Grubišić, Put Mira 20, 21210 Solin</item>
      <item>Suzana Stipić, Ulica Lazi 4, 10370 Dragošička</item>
      <item>Ana Benat, Podlukovnik 10, 22000 Bilice</item>
      <item>Nataša Gović, Put Bioca 2a, 22000 Šibenik</item>
      <item>Nina Lemac, Stjepana Radića 105, 22000 Šibenik</item>
      <item>Ana Doljanin, Gašpini 20, 21210 Solin</item>
      <item>Marijana Mišanović, Lovački Put 5, 20350 Metković</item>
      <item>Ivona Kurtović, Grada Gospića 5, 21000 Split</item>
      <item>Zorana Vuković, Pujanke 79, 21000 Split</item>
      <item>Danijela Đikić, Put Točila 6, 21000 Split</item>
      <item>Kristina Perković, Stjepana Draganića 9, 10000 Zagreb</item>
      <item>Anita Botica Tafra, Kukuljevićeva 1, 21000 Split</item>
      <item>Tajana Habjančić, Ulica Čempresa 7, 10000 Zagreb</item>
      <item>Sanja Pejkanović, Pulac 47, 51000 Rijeka</item>
      <item>Amalija Grljušić, Listopadska 1, 10000 Zagreb</item>
      <item>Miranda Krnjača, Ulica Don Frane Bulića 117, 21210 Solin</item>
      <item>Ivana Adamček, Martina Divalta 72, 31000 Osijek</item>
      <item>Tanja Perišić, Vukovarska 21, 21000 Split</item>
      <item>Irena Plazibat, M.marulića 48, 21204 Dugopolje</item>
      <item>Aleksandra Markušić, Vladka Mačeka 38, 10450 Jastrebarsko</item>
      <item>Mira Čutura, Nova Ves 44, 10000 Zagreb</item>
      <item>Željka Bubić, Ulica Marka Marulića 8, 23000 Murvica</item>
      <item>Kristina Jaranović, Negrijeva Ulica 9, 52100 Pula</item>
      <item>Barbara Lukavečki, Trpanjska 6, 31000 Osijek</item>
      <item>Grad Osijek, F. Kuhača 9, 31000 Osijek</item>
      <item>PLODINE dioničko društvo za trgovinu i usluge, Ružićeva 29, 51000 Rijeka</item>
      <item>Ministarstvo financija RH, Katančićeva 5, 10000 Zagreb zastupanog po punomoćniku Županijsko državno odvjetništvo u Splitu</item>
      <item>Hrvatski Telekom d.d., Roberta Frangeša Mihanovića 9, 10000 Zagreb</item>
      <item>Hrvatske vode, pravna osoba za upravljanje vodama, Grada Vukovara 220, 10000 Zagreb</item>
      <item>UNIQA osiguranje d.d., Planinska 13 A, 10000 Zagreb</item>
      <item>GRADSKA ČISTOĆA društvo s ograničenom odgovornošću za održavanje čistoće i odlaganje komunalnog otpada, Stjepana Radića 100, 22000 Šibenik</item>
      <item>ČISTOĆA društvo s ograničenom odgovornošću za obavljanje komunalnih djelatnosti održavanja čistoće i odlaganja komunaln, Put Plokita 81, 21000 Split</item>
      <item>INTEREUROPA, logističke usluge, društvo s ograničenom odgovornošću, Josipa Lončara 3, 10000 Zagreb</item>
      <item>GRAD PULA, Forum 1, 52100 Pula</item>
      <item>SOCIETE GENERALE-SPLITSKA BANKA dioničko društvo, Ruđera Boškovića 16, 21000 Split</item>
      <item>Hrvatsko društvo skladatelja, Berislavićeva 9, 10000 Zagreb zastupanog po punomoćniku Pavle Fellner</item>
      <item>GRAD SPLIT, Branimirova obala 17, 21000 Split</item>
      <item>Hrvatske vode, pravna osoba za upravljanje vodama, Grada Vukovara 220, 10000 Zagreb</item>
      <item>GRAD ZAGREB, Trg S. Radića 1, 10000 Zagreb</item>
      <item>GRAD RIJEKA, Korzo 16, 51000 Rijeka</item>
      <item>ZOU ECIJA KULJIŠ BAJIĆ I MERI BLASLOV PAVASOVIĆ, Ćiril Metodova 38, 21000 Split</item>
      <item>ARSENAL HOLDINGS d.o.o. za upravljanje i ulaganje, Perivoj Gospe  od zdravlja 1, 23000 Zadar zastupanog po punomoćniku Odvjetničko društvo VUKUŠIĆ BOKAN i partneri, društvo s ograničenom odgovornošću</item>
      <item>Hrvatska radiotelevizija, Prisavlje 3, 10000 Zagreb zastupanog po punomoćniku MADIRAZZA &amp; PARTNERI, odvjetničko društvo d.o.o.</item>
      <item>CROATIA osiguranje d.d., Vatroslava Jagića 33, 10000 Zagreb</item>
      <item>FABRICOR d.o.o. za poslovanje nekretninama, Škorpikova 34/2, 10000 Zagreb zastupanog po punomoćniku Mihaela Blažević</item>
      <item>ERSTE&amp;STEIERMÄRKISCHE BANKA dioničko društvo, Jadranski Trg 3/a, 51000 Rijeka zastupanog po punomoćniku OD MAĐARIĆ &amp; LUI</item>
      <item>MANTA d.o.o. za građenje, projektiranje i poslovanje nekretninama, Jankomir 33, 10000 Zagreb zastupanog po punomoćniku ODVJETNIČKO DRUŠTVO GLINSKA &amp; MIŠKOVIĆ društvo s ograničenom odgovornošću</item>
      <item>Supernova Karlovac društvo s ograničenom odgovornošću za poslovanje nekretninama, Avenija Većeslava Holjevca 62, 10000 Zagreb zastupanog po punomoćniku Odvjetničko društvo Balatinec i Nikolić društvo s ograničenom odgovornošću</item>
      <item>Supernova Zadar d.o.o., građenje, projektiranje, inženjering, Avenija Većeslava Holjevca 62, 10000 Zagreb zastupanog po punomoćniku Odvjetničko društvo Balatinec i Nikolić društvo s ograničenom odgovornošću</item>
      <item>Revizorska tvrtka AUDITOR d.o.o., Tamunić 11., 21212 Kaštel Sućurac</item>
      <item>KAUFMANN i HOFMANN društvo s ograničenom odgovornošću za poslovanje nekretninama, Jankomir 33, 10000 Zagreb</item>
      <item>Josipa Pejić, Žuti Breg 48b, 10000 Zagreb</item>
      <item>MERCATOR - H  društvo s ograničenom odgovornošću za trgovinu i proizvodnju, Ljudevita Posavskog 5, 10360 Sesvete zastupanog po punomoćniku OD KOS I PARTNERI</item>
    </izvorni_sadrzaj>
    <derivirana_varijabla naziv="DomainObject.Predmet.StrankaListFormatedWithAdress_1">
      <item>FINANCIJSKA AGENCIJA, RC SPLIT, Mažuranićevo šetalište 24 b, 21000 Split</item>
      <item>Grad Rijeka, Korzo 16, 51000 Rijeka zastupanog po punomoćniku ZUO V.KNEŽEVIĆ, E.BRADAMANTE, M.HINIĆ MUSLIM, I. RADIĆ, B. PAVKOVIĆ, S. PERHAT SMILJANIĆ I N.KNEŽEVIĆ; ZOU V.KNEŽEVIĆ, E.BRADAMANTE, M.HINIĆ MUSLIM, I.RADIĆ, B.PAVKOVIĆ, S.PERHAT I N.KNEŽEVIĆ</item>
      <item>Marijana Barišić, Veli Vrh 8a, 52100 Galižana</item>
      <item>Suzana Stanković, Banovčeva 3, 52100 Pula</item>
      <item>Gorica Žižović, Preradovićeva Ulica 20, 52100 Pula</item>
      <item>Milena Lovrić, Ledine 24, 21212 Kaštel Sućurac</item>
      <item>Sanja Slosar, Davorina Trinajstića 5, 51410 Opatija</item>
      <item>Paula Marušić, Donji Zemunik Ulica Xx 1, 23222 Zemunik Donji</item>
      <item>Martina Juričević, Ulica Petra Zoranića 6a, 23242 Posedarje</item>
      <item>Gabrijela Marić, Baruna Vjenceslava Lilienberga 4, 23000 Zadar</item>
      <item>Maja Didulica, Ulica Dr. Franje Tuđmana 31, 23241 Poličnik</item>
      <item>Marija Matić, Hrvatskih Vitezova 30, 21000 Kamen</item>
      <item>Marina Ptičar Papeš, Ferenščica I. 25, 10000 Zagreb</item>
      <item>Sandra Stapić, Josipa Hatzea 30, 23000 Zadar</item>
      <item>Nenad Pivac, Velebitska 87, 21000 Split</item>
      <item>Otjana Supičić, Ivićeva Ulica 14, 21210 Vranjic</item>
      <item>Mia Goliaš, Marina Getaldića 19, 21000 Split</item>
      <item>Tanja Matulić, Put Radoševca 25, 21000 Split</item>
      <item>Maja Pavić, Andrije Kačića Miošića 11, 20350 Metković</item>
      <item>Tonća Jakić, Andrije Kačića Miošića 9, 20350 Metković</item>
      <item>Merica Ružić, Velebitska 65, 21000 Split</item>
      <item>Dajana Brkić, Josipe Glembaj 15, 31207 Tenja</item>
      <item>Snježana Grubišić, Put Mira 20, 21210 Solin</item>
      <item>Suzana Stipić, Ulica Lazi 4, 10370 Dragošička</item>
      <item>Ana Benat, Podlukovnik 10, 22000 Bilice</item>
      <item>Nataša Gović, Put Bioca 2a, 22000 Šibenik</item>
      <item>Nina Lemac, Stjepana Radića 105, 22000 Šibenik</item>
      <item>Ana Doljanin, Gašpini 20, 21210 Solin</item>
      <item>Marijana Mišanović, Lovački Put 5, 20350 Metković</item>
      <item>Ivona Kurtović, Grada Gospića 5, 21000 Split</item>
      <item>Zorana Vuković, Pujanke 79, 21000 Split</item>
      <item>Danijela Đikić, Put Točila 6, 21000 Split</item>
      <item>Kristina Perković, Stjepana Draganića 9, 10000 Zagreb</item>
      <item>Anita Botica Tafra, Kukuljevićeva 1, 21000 Split</item>
      <item>Tajana Habjančić, Ulica Čempresa 7, 10000 Zagreb</item>
      <item>Sanja Pejkanović, Pulac 47, 51000 Rijeka</item>
      <item>Amalija Grljušić, Listopadska 1, 10000 Zagreb</item>
      <item>Miranda Krnjača, Ulica Don Frane Bulića 117, 21210 Solin</item>
      <item>Ivana Adamček, Martina Divalta 72, 31000 Osijek</item>
      <item>Tanja Perišić, Vukovarska 21, 21000 Split</item>
      <item>Irena Plazibat, M.marulića 48, 21204 Dugopolje</item>
      <item>Aleksandra Markušić, Vladka Mačeka 38, 10450 Jastrebarsko</item>
      <item>Mira Čutura, Nova Ves 44, 10000 Zagreb</item>
      <item>Željka Bubić, Ulica Marka Marulića 8, 23000 Murvica</item>
      <item>Kristina Jaranović, Negrijeva Ulica 9, 52100 Pula</item>
      <item>Barbara Lukavečki, Trpanjska 6, 31000 Osijek</item>
      <item>Grad Osijek, F. Kuhača 9, 31000 Osijek</item>
      <item>PLODINE dioničko društvo za trgovinu i usluge, Ružićeva 29, 51000 Rijeka</item>
      <item>Ministarstvo financija RH, Katančićeva 5, 10000 Zagreb zastupanog po punomoćniku Županijsko državno odvjetništvo u Splitu</item>
      <item>Hrvatski Telekom d.d., Roberta Frangeša Mihanovića 9, 10000 Zagreb</item>
      <item>Hrvatske vode, pravna osoba za upravljanje vodama, Grada Vukovara 220, 10000 Zagreb</item>
      <item>UNIQA osiguranje d.d., Planinska 13 A, 10000 Zagreb</item>
      <item>GRADSKA ČISTOĆA društvo s ograničenom odgovornošću za održavanje čistoće i odlaganje komunalnog otpada, Stjepana Radića 100, 22000 Šibenik</item>
      <item>ČISTOĆA društvo s ograničenom odgovornošću za obavljanje komunalnih djelatnosti održavanja čistoće i odlaganja komunaln, Put Plokita 81, 21000 Split</item>
      <item>INTEREUROPA, logističke usluge, društvo s ograničenom odgovornošću, Josipa Lončara 3, 10000 Zagreb</item>
      <item>GRAD PULA, Forum 1, 52100 Pula</item>
      <item>SOCIETE GENERALE-SPLITSKA BANKA dioničko društvo, Ruđera Boškovića 16, 21000 Split</item>
      <item>Hrvatsko društvo skladatelja, Berislavićeva 9, 10000 Zagreb zastupanog po punomoćniku Pavle Fellner</item>
      <item>GRAD SPLIT, Branimirova obala 17, 21000 Split</item>
      <item>Hrvatske vode, pravna osoba za upravljanje vodama, Grada Vukovara 220, 10000 Zagreb</item>
      <item>GRAD ZAGREB, Trg S. Radića 1, 10000 Zagreb</item>
      <item>GRAD RIJEKA, Korzo 16, 51000 Rijeka</item>
      <item>ZOU ECIJA KULJIŠ BAJIĆ I MERI BLASLOV PAVASOVIĆ, Ćiril Metodova 38, 21000 Split</item>
      <item>ARSENAL HOLDINGS d.o.o. za upravljanje i ulaganje, Perivoj Gospe  od zdravlja 1, 23000 Zadar zastupanog po punomoćniku Odvjetničko društvo VUKUŠIĆ BOKAN i partneri, društvo s ograničenom odgovornošću</item>
      <item>Hrvatska radiotelevizija, Prisavlje 3, 10000 Zagreb zastupanog po punomoćniku MADIRAZZA &amp; PARTNERI, odvjetničko društvo d.o.o.</item>
      <item>CROATIA osiguranje d.d., Vatroslava Jagića 33, 10000 Zagreb</item>
      <item>FABRICOR d.o.o. za poslovanje nekretninama, Škorpikova 34/2, 10000 Zagreb zastupanog po punomoćniku Mihaela Blažević</item>
      <item>ERSTE&amp;STEIERMÄRKISCHE BANKA dioničko društvo, Jadranski Trg 3/a, 51000 Rijeka zastupanog po punomoćniku OD MAĐARIĆ &amp; LUI</item>
      <item>MANTA d.o.o. za građenje, projektiranje i poslovanje nekretninama, Jankomir 33, 10000 Zagreb zastupanog po punomoćniku ODVJETNIČKO DRUŠTVO GLINSKA &amp; MIŠKOVIĆ društvo s ograničenom odgovornošću</item>
      <item>Supernova Karlovac društvo s ograničenom odgovornošću za poslovanje nekretninama, Avenija Većeslava Holjevca 62, 10000 Zagreb zastupanog po punomoćniku Odvjetničko društvo Balatinec i Nikolić društvo s ograničenom odgovornošću</item>
      <item>Supernova Zadar d.o.o., građenje, projektiranje, inženjering, Avenija Većeslava Holjevca 62, 10000 Zagreb zastupanog po punomoćniku Odvjetničko društvo Balatinec i Nikolić društvo s ograničenom odgovornošću</item>
      <item>Revizorska tvrtka AUDITOR d.o.o., Tamunić 11., 21212 Kaštel Sućurac</item>
      <item>KAUFMANN i HOFMANN društvo s ograničenom odgovornošću za poslovanje nekretninama, Jankomir 33, 10000 Zagreb</item>
      <item>Josipa Pejić, Žuti Breg 48b, 10000 Zagreb</item>
      <item>MERCATOR - H  društvo s ograničenom odgovornošću za trgovinu i proizvodnju, Ljudevita Posavskog 5, 10360 Sesvete zastupanog po punomoćniku OD KOS I PARTNERI</item>
    </derivirana_varijabla>
  </DomainObject.Predmet.StrankaListFormatedWithAdress>
  <DomainObject.Predmet.StrankaListFormatedWithAdressOIB>
    <izvorni_sadrzaj>
      <item>FINANCIJSKA AGENCIJA, RC SPLIT, OIB 85821130368, Mažuranićevo šetalište 24 b, 21000 Split</item>
      <item>Grad Rijeka, OIB 54382731928, Korzo 16, 51000 Rijeka zastupanog po punomoćniku ZUO V.KNEŽEVIĆ, E.BRADAMANTE, M.HINIĆ MUSLIM, I. RADIĆ, B. PAVKOVIĆ, S. PERHAT SMILJANIĆ I N.KNEŽEVIĆ; ZOU V.KNEŽEVIĆ, E.BRADAMANTE, M.HINIĆ MUSLIM, I.RADIĆ, B.PAVKOVIĆ, S.PERHAT I N.KNEŽEVIĆ</item>
      <item>Marijana Barišić, OIB 77551742529, Veli Vrh 8a, 52100 Galižana</item>
      <item>Suzana Stanković, OIB 63505876253, Banovčeva 3, 52100 Pula</item>
      <item>Gorica Žižović, OIB 85967193319, Preradovićeva Ulica 20, 52100 Pula</item>
      <item>Milena Lovrić, OIB 79935515104, Ledine 24, 21212 Kaštel Sućurac</item>
      <item>Sanja Slosar, OIB 84418156049, Davorina Trinajstića 5, 51410 Opatija</item>
      <item>Paula Marušić, OIB 73517537176, Donji Zemunik Ulica Xx 1, 23222 Zemunik Donji</item>
      <item>Martina Juričević, OIB 89966963913, Ulica Petra Zoranića 6a, 23242 Posedarje</item>
      <item>Gabrijela Marić, OIB 59377613185, Baruna Vjenceslava Lilienberga 4, 23000 Zadar</item>
      <item>Maja Didulica, OIB 00621075022, Ulica Dr. Franje Tuđmana 31, 23241 Poličnik</item>
      <item>Marija Matić, OIB 24766675563, Hrvatskih Vitezova 30, 21000 Kamen</item>
      <item>Marina Ptičar Papeš, OIB 55793789098, Ferenščica I. 25, 10000 Zagreb</item>
      <item>Sandra Stapić, OIB 17249099318, Josipa Hatzea 30, 23000 Zadar</item>
      <item>Nenad Pivac, OIB 62537641783, Velebitska 87, 21000 Split</item>
      <item>Otjana Supičić, OIB 07950102446, Ivićeva Ulica 14, 21210 Vranjic</item>
      <item>Mia Goliaš, OIB 43707854917, Marina Getaldića 19, 21000 Split</item>
      <item>Tanja Matulić, OIB 38405457334, Put Radoševca 25, 21000 Split</item>
      <item>Maja Pavić, OIB 40050624867, Andrije Kačića Miošića 11, 20350 Metković</item>
      <item>Tonća Jakić, OIB 31189045325, Andrije Kačića Miošića 9, 20350 Metković</item>
      <item>Merica Ružić, OIB 74642941270, Velebitska 65, 21000 Split</item>
      <item>Dajana Brkić, OIB 79068481996, Josipe Glembaj 15, 31207 Tenja</item>
      <item>Snježana Grubišić, OIB 02006838592, Put Mira 20, 21210 Solin</item>
      <item>Suzana Stipić, OIB 04825225962, Ulica Lazi 4, 10370 Dragošička</item>
      <item>Ana Benat, OIB 95560062464, Podlukovnik 10, 22000 Bilice</item>
      <item>Nataša Gović, OIB 22979573277, Put Bioca 2a, 22000 Šibenik</item>
      <item>Nina Lemac, OIB 14805406013, Stjepana Radića 105, 22000 Šibenik</item>
      <item>Ana Doljanin, OIB 03583461222, Gašpini 20, 21210 Solin</item>
      <item>Marijana Mišanović, OIB 70185483455, Lovački Put 5, 20350 Metković</item>
      <item>Ivona Kurtović, OIB 33544539838, Grada Gospića 5, 21000 Split</item>
      <item>Zorana Vuković, OIB 77278123425, Pujanke 79, 21000 Split</item>
      <item>Danijela Đikić, OIB 01960286726, Put Točila 6, 21000 Split</item>
      <item>Kristina Perković, OIB 53350489523, Stjepana Draganića 9, 10000 Zagreb</item>
      <item>Anita Botica Tafra, OIB 60592264658, Kukuljevićeva 1, 21000 Split</item>
      <item>Tajana Habjančić, OIB 28462555325, Ulica Čempresa 7, 10000 Zagreb</item>
      <item>Sanja Pejkanović, OIB 04662331286, Pulac 47, 51000 Rijeka</item>
      <item>Amalija Grljušić, OIB 44883238036, Listopadska 1, 10000 Zagreb</item>
      <item>Miranda Krnjača, OIB 07217965286, Ulica Don Frane Bulića 117, 21210 Solin</item>
      <item>Ivana Adamček, OIB 52477039047, Martina Divalta 72, 31000 Osijek</item>
      <item>Tanja Perišić, OIB 87161752705, Vukovarska 21, 21000 Split</item>
      <item>Irena Plazibat, OIB 13174903392, M.marulića 48, 21204 Dugopolje</item>
      <item>Aleksandra Markušić, OIB 29606106466, Vladka Mačeka 38, 10450 Jastrebarsko</item>
      <item>Mira Čutura, OIB 53976695131, Nova Ves 44, 10000 Zagreb</item>
      <item>Željka Bubić, OIB 59083759001, Ulica Marka Marulića 8, 23000 Murvica</item>
      <item>Kristina Jaranović, OIB 58605639937, Negrijeva Ulica 9, 52100 Pula</item>
      <item>Barbara Lukavečki, OIB 48591083566, Trpanjska 6, 31000 Osijek</item>
      <item>Grad Osijek, OIB 30050049642, F. Kuhača 9, 31000 Osijek</item>
      <item>PLODINE dioničko društvo za trgovinu i usluge, OIB 92510683607, Ružićeva 29, 51000 Rijeka</item>
      <item>Ministarstvo financija RH, OIB 18683136487, Katančićeva 5, 10000 Zagreb zastupanog po punomoćniku Županijsko državno odvjetništvo u Splitu</item>
      <item>Hrvatski Telekom d.d., OIB 81793146560, Roberta Frangeša Mihanovića 9, 10000 Zagreb</item>
      <item>Hrvatske vode, pravna osoba za upravljanje vodama, OIB 28921383001, Grada Vukovara 220, 10000 Zagreb</item>
      <item>UNIQA osiguranje d.d., OIB 75665455333, Planinska 13 A, 10000 Zagreb</item>
      <item>GRADSKA ČISTOĆA društvo s ograničenom odgovornošću za održavanje čistoće i odlaganje komunalnog otpada, OIB 54873130289, Stjepana Radića 100, 22000 Šibenik</item>
      <item>ČISTOĆA društvo s ograničenom odgovornošću za obavljanje komunalnih djelatnosti održavanja čistoće i odlaganja komunaln, OIB 38812451417, Put Plokita 81, 21000 Split</item>
      <item>INTEREUROPA, logističke usluge, društvo s ograničenom odgovornošću, OIB 85514716931, Josipa Lončara 3, 10000 Zagreb</item>
      <item>GRAD PULA, OIB 79517841355, Forum 1, 52100 Pula</item>
      <item>SOCIETE GENERALE-SPLITSKA BANKA dioničko društvo, OIB 69326397242, Ruđera Boškovića 16, 21000 Split</item>
      <item>Hrvatsko društvo skladatelja, OIB 56668956985, Berislavićeva 9, 10000 Zagreb zastupanog po punomoćniku Pavle Fellner</item>
      <item>GRAD SPLIT, OIB 78755598868, Branimirova obala 17, 21000 Split</item>
      <item>Hrvatske vode, pravna osoba za upravljanje vodama, OIB 28921383001, Grada Vukovara 220, 10000 Zagreb</item>
      <item>GRAD ZAGREB, OIB 61817894937, Trg S. Radića 1, 10000 Zagreb</item>
      <item>GRAD RIJEKA, OIB 54382731928, Korzo 16, 51000 Rijeka</item>
      <item>ZOU ECIJA KULJIŠ BAJIĆ I MERI BLASLOV PAVASOVIĆ, OIB 14645320041, Ćiril Metodova 38, 21000 Split</item>
      <item>ARSENAL HOLDINGS d.o.o. za upravljanje i ulaganje, OIB 59794687464, Perivoj Gospe  od zdravlja 1, 23000 Zadar zastupanog po punomoćniku Odvjetničko društvo VUKUŠIĆ BOKAN i partneri, društvo s ograničenom odgovornošću</item>
      <item>Hrvatska radiotelevizija, OIB 68419124305, Prisavlje 3, 10000 Zagreb zastupanog po punomoćniku MADIRAZZA &amp; PARTNERI, odvjetničko društvo d.o.o.</item>
      <item>CROATIA osiguranje d.d., OIB 26187994862, Vatroslava Jagića 33, 10000 Zagreb</item>
      <item>FABRICOR d.o.o. za poslovanje nekretninama, OIB 67341813664, Škorpikova 34/2, 10000 Zagreb zastupanog po punomoćniku Mihaela Blažević</item>
      <item>ERSTE&amp;STEIERMÄRKISCHE BANKA dioničko društvo, OIB 23057039320, Jadranski Trg 3/a, 51000 Rijeka zastupanog po punomoćniku OD MAĐARIĆ &amp; LUI</item>
      <item>MANTA d.o.o. za građenje, projektiranje i poslovanje nekretninama, OIB 44426143196, Jankomir 33, 10000 Zagreb zastupanog po punomoćniku ODVJETNIČKO DRUŠTVO GLINSKA &amp; MIŠKOVIĆ društvo s ograničenom odgovornošću</item>
      <item>Supernova Karlovac društvo s ograničenom odgovornošću za poslovanje nekretninama, OIB 44734581304, Avenija Većeslava Holjevca 62, 10000 Zagreb zastupanog po punomoćniku Odvjetničko društvo Balatinec i Nikolić društvo s ograničenom odgovornošću</item>
      <item>Supernova Zadar d.o.o., građenje, projektiranje, inženjering, OIB 70161208868, Avenija Većeslava Holjevca 62, 10000 Zagreb zastupanog po punomoćniku Odvjetničko društvo Balatinec i Nikolić društvo s ograničenom odgovornošću</item>
      <item>Revizorska tvrtka AUDITOR d.o.o., OIB 03457869045, Tamunić 11., 21212 Kaštel Sućurac</item>
      <item>KAUFMANN i HOFMANN društvo s ograničenom odgovornošću za poslovanje nekretninama, OIB 36528252072, Jankomir 33, 10000 Zagreb</item>
      <item>Josipa Pejić, OIB 43039671975, Žuti Breg 48b, 10000 Zagreb</item>
      <item>MERCATOR - H  društvo s ograničenom odgovornošću za trgovinu i proizvodnju, OIB 10045107278, Ljudevita Posavskog 5, 10360 Sesvete zastupanog po punomoćniku OD KOS I PARTNERI</item>
    </izvorni_sadrzaj>
    <derivirana_varijabla naziv="DomainObject.Predmet.StrankaListFormatedWithAdressOIB_1">
      <item>FINANCIJSKA AGENCIJA, RC SPLIT, OIB 85821130368, Mažuranićevo šetalište 24 b, 21000 Split</item>
      <item>Grad Rijeka, OIB 54382731928, Korzo 16, 51000 Rijeka zastupanog po punomoćniku ZUO V.KNEŽEVIĆ, E.BRADAMANTE, M.HINIĆ MUSLIM, I. RADIĆ, B. PAVKOVIĆ, S. PERHAT SMILJANIĆ I N.KNEŽEVIĆ; ZOU V.KNEŽEVIĆ, E.BRADAMANTE, M.HINIĆ MUSLIM, I.RADIĆ, B.PAVKOVIĆ, S.PERHAT I N.KNEŽEVIĆ</item>
      <item>Marijana Barišić, OIB 77551742529, Veli Vrh 8a, 52100 Galižana</item>
      <item>Suzana Stanković, OIB 63505876253, Banovčeva 3, 52100 Pula</item>
      <item>Gorica Žižović, OIB 85967193319, Preradovićeva Ulica 20, 52100 Pula</item>
      <item>Milena Lovrić, OIB 79935515104, Ledine 24, 21212 Kaštel Sućurac</item>
      <item>Sanja Slosar, OIB 84418156049, Davorina Trinajstića 5, 51410 Opatija</item>
      <item>Paula Marušić, OIB 73517537176, Donji Zemunik Ulica Xx 1, 23222 Zemunik Donji</item>
      <item>Martina Juričević, OIB 89966963913, Ulica Petra Zoranića 6a, 23242 Posedarje</item>
      <item>Gabrijela Marić, OIB 59377613185, Baruna Vjenceslava Lilienberga 4, 23000 Zadar</item>
      <item>Maja Didulica, OIB 00621075022, Ulica Dr. Franje Tuđmana 31, 23241 Poličnik</item>
      <item>Marija Matić, OIB 24766675563, Hrvatskih Vitezova 30, 21000 Kamen</item>
      <item>Marina Ptičar Papeš, OIB 55793789098, Ferenščica I. 25, 10000 Zagreb</item>
      <item>Sandra Stapić, OIB 17249099318, Josipa Hatzea 30, 23000 Zadar</item>
      <item>Nenad Pivac, OIB 62537641783, Velebitska 87, 21000 Split</item>
      <item>Otjana Supičić, OIB 07950102446, Ivićeva Ulica 14, 21210 Vranjic</item>
      <item>Mia Goliaš, OIB 43707854917, Marina Getaldića 19, 21000 Split</item>
      <item>Tanja Matulić, OIB 38405457334, Put Radoševca 25, 21000 Split</item>
      <item>Maja Pavić, OIB 40050624867, Andrije Kačića Miošića 11, 20350 Metković</item>
      <item>Tonća Jakić, OIB 31189045325, Andrije Kačića Miošića 9, 20350 Metković</item>
      <item>Merica Ružić, OIB 74642941270, Velebitska 65, 21000 Split</item>
      <item>Dajana Brkić, OIB 79068481996, Josipe Glembaj 15, 31207 Tenja</item>
      <item>Snježana Grubišić, OIB 02006838592, Put Mira 20, 21210 Solin</item>
      <item>Suzana Stipić, OIB 04825225962, Ulica Lazi 4, 10370 Dragošička</item>
      <item>Ana Benat, OIB 95560062464, Podlukovnik 10, 22000 Bilice</item>
      <item>Nataša Gović, OIB 22979573277, Put Bioca 2a, 22000 Šibenik</item>
      <item>Nina Lemac, OIB 14805406013, Stjepana Radića 105, 22000 Šibenik</item>
      <item>Ana Doljanin, OIB 03583461222, Gašpini 20, 21210 Solin</item>
      <item>Marijana Mišanović, OIB 70185483455, Lovački Put 5, 20350 Metković</item>
      <item>Ivona Kurtović, OIB 33544539838, Grada Gospića 5, 21000 Split</item>
      <item>Zorana Vuković, OIB 77278123425, Pujanke 79, 21000 Split</item>
      <item>Danijela Đikić, OIB 01960286726, Put Točila 6, 21000 Split</item>
      <item>Kristina Perković, OIB 53350489523, Stjepana Draganića 9, 10000 Zagreb</item>
      <item>Anita Botica Tafra, OIB 60592264658, Kukuljevićeva 1, 21000 Split</item>
      <item>Tajana Habjančić, OIB 28462555325, Ulica Čempresa 7, 10000 Zagreb</item>
      <item>Sanja Pejkanović, OIB 04662331286, Pulac 47, 51000 Rijeka</item>
      <item>Amalija Grljušić, OIB 44883238036, Listopadska 1, 10000 Zagreb</item>
      <item>Miranda Krnjača, OIB 07217965286, Ulica Don Frane Bulića 117, 21210 Solin</item>
      <item>Ivana Adamček, OIB 52477039047, Martina Divalta 72, 31000 Osijek</item>
      <item>Tanja Perišić, OIB 87161752705, Vukovarska 21, 21000 Split</item>
      <item>Irena Plazibat, OIB 13174903392, M.marulića 48, 21204 Dugopolje</item>
      <item>Aleksandra Markušić, OIB 29606106466, Vladka Mačeka 38, 10450 Jastrebarsko</item>
      <item>Mira Čutura, OIB 53976695131, Nova Ves 44, 10000 Zagreb</item>
      <item>Željka Bubić, OIB 59083759001, Ulica Marka Marulića 8, 23000 Murvica</item>
      <item>Kristina Jaranović, OIB 58605639937, Negrijeva Ulica 9, 52100 Pula</item>
      <item>Barbara Lukavečki, OIB 48591083566, Trpanjska 6, 31000 Osijek</item>
      <item>Grad Osijek, OIB 30050049642, F. Kuhača 9, 31000 Osijek</item>
      <item>PLODINE dioničko društvo za trgovinu i usluge, OIB 92510683607, Ružićeva 29, 51000 Rijeka</item>
      <item>Ministarstvo financija RH, OIB 18683136487, Katančićeva 5, 10000 Zagreb zastupanog po punomoćniku Županijsko državno odvjetništvo u Splitu</item>
      <item>Hrvatski Telekom d.d., OIB 81793146560, Roberta Frangeša Mihanovića 9, 10000 Zagreb</item>
      <item>Hrvatske vode, pravna osoba za upravljanje vodama, OIB 28921383001, Grada Vukovara 220, 10000 Zagreb</item>
      <item>UNIQA osiguranje d.d., OIB 75665455333, Planinska 13 A, 10000 Zagreb</item>
      <item>GRADSKA ČISTOĆA društvo s ograničenom odgovornošću za održavanje čistoće i odlaganje komunalnog otpada, OIB 54873130289, Stjepana Radića 100, 22000 Šibenik</item>
      <item>ČISTOĆA društvo s ograničenom odgovornošću za obavljanje komunalnih djelatnosti održavanja čistoće i odlaganja komunaln, OIB 38812451417, Put Plokita 81, 21000 Split</item>
      <item>INTEREUROPA, logističke usluge, društvo s ograničenom odgovornošću, OIB 85514716931, Josipa Lončara 3, 10000 Zagreb</item>
      <item>GRAD PULA, OIB 79517841355, Forum 1, 52100 Pula</item>
      <item>SOCIETE GENERALE-SPLITSKA BANKA dioničko društvo, OIB 69326397242, Ruđera Boškovića 16, 21000 Split</item>
      <item>Hrvatsko društvo skladatelja, OIB 56668956985, Berislavićeva 9, 10000 Zagreb zastupanog po punomoćniku Pavle Fellner</item>
      <item>GRAD SPLIT, OIB 78755598868, Branimirova obala 17, 21000 Split</item>
      <item>Hrvatske vode, pravna osoba za upravljanje vodama, OIB 28921383001, Grada Vukovara 220, 10000 Zagreb</item>
      <item>GRAD ZAGREB, OIB 61817894937, Trg S. Radića 1, 10000 Zagreb</item>
      <item>GRAD RIJEKA, OIB 54382731928, Korzo 16, 51000 Rijeka</item>
      <item>ZOU ECIJA KULJIŠ BAJIĆ I MERI BLASLOV PAVASOVIĆ, OIB 14645320041, Ćiril Metodova 38, 21000 Split</item>
      <item>ARSENAL HOLDINGS d.o.o. za upravljanje i ulaganje, OIB 59794687464, Perivoj Gospe  od zdravlja 1, 23000 Zadar zastupanog po punomoćniku Odvjetničko društvo VUKUŠIĆ BOKAN i partneri, društvo s ograničenom odgovornošću</item>
      <item>Hrvatska radiotelevizija, OIB 68419124305, Prisavlje 3, 10000 Zagreb zastupanog po punomoćniku MADIRAZZA &amp; PARTNERI, odvjetničko društvo d.o.o.</item>
      <item>CROATIA osiguranje d.d., OIB 26187994862, Vatroslava Jagića 33, 10000 Zagreb</item>
      <item>FABRICOR d.o.o. za poslovanje nekretninama, OIB 67341813664, Škorpikova 34/2, 10000 Zagreb zastupanog po punomoćniku Mihaela Blažević</item>
      <item>ERSTE&amp;STEIERMÄRKISCHE BANKA dioničko društvo, OIB 23057039320, Jadranski Trg 3/a, 51000 Rijeka zastupanog po punomoćniku OD MAĐARIĆ &amp; LUI</item>
      <item>MANTA d.o.o. za građenje, projektiranje i poslovanje nekretninama, OIB 44426143196, Jankomir 33, 10000 Zagreb zastupanog po punomoćniku ODVJETNIČKO DRUŠTVO GLINSKA &amp; MIŠKOVIĆ društvo s ograničenom odgovornošću</item>
      <item>Supernova Karlovac društvo s ograničenom odgovornošću za poslovanje nekretninama, OIB 44734581304, Avenija Većeslava Holjevca 62, 10000 Zagreb zastupanog po punomoćniku Odvjetničko društvo Balatinec i Nikolić društvo s ograničenom odgovornošću</item>
      <item>Supernova Zadar d.o.o., građenje, projektiranje, inženjering, OIB 70161208868, Avenija Većeslava Holjevca 62, 10000 Zagreb zastupanog po punomoćniku Odvjetničko društvo Balatinec i Nikolić društvo s ograničenom odgovornošću</item>
      <item>Revizorska tvrtka AUDITOR d.o.o., OIB 03457869045, Tamunić 11., 21212 Kaštel Sućurac</item>
      <item>KAUFMANN i HOFMANN društvo s ograničenom odgovornošću za poslovanje nekretninama, OIB 36528252072, Jankomir 33, 10000 Zagreb</item>
      <item>Josipa Pejić, OIB 43039671975, Žuti Breg 48b, 10000 Zagreb</item>
      <item>MERCATOR - H  društvo s ograničenom odgovornošću za trgovinu i proizvodnju, OIB 10045107278, Ljudevita Posavskog 5, 10360 Sesvete zastupanog po punomoćniku OD KOS I PARTNERI</item>
    </derivirana_varijabla>
  </DomainObject.Predmet.StrankaListFormatedWithAdressOIB>
  <DomainObject.Predmet.StrankaListNazivFormated>
    <izvorni_sadrzaj>
      <item>FINANCIJSKA AGENCIJA, RC SPLIT</item>
      <item>Grad Rijeka</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ARSENAL HOLDINGS d.o.o. za upravljanje i ulaganje</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MERCATOR - H  društvo s ograničenom odgovornošću za trgovinu i proizvodnju</item>
    </izvorni_sadrzaj>
    <derivirana_varijabla naziv="DomainObject.Predmet.StrankaListNazivFormated_1">
      <item>FINANCIJSKA AGENCIJA, RC SPLIT</item>
      <item>Grad Rijeka</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ARSENAL HOLDINGS d.o.o. za upravljanje i ulaganje</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MERCATOR - H  društvo s ograničenom odgovornošću za trgovinu i proizvodnju</item>
    </derivirana_varijabla>
  </DomainObject.Predmet.StrankaListNazivFormated>
  <DomainObject.Predmet.StrankaListNazivFormatedOIB>
    <izvorni_sadrzaj>
      <item>FINANCIJSKA AGENCIJA, RC SPLIT, OIB 85821130368</item>
      <item>Grad Rijeka, OIB 54382731928</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item>
      <item>GRAD SPLIT, OIB 78755598868</item>
      <item>Hrvatske vode, pravna osoba za upravljanje vodama, OIB 28921383001</item>
      <item>GRAD ZAGREB, OIB 61817894937</item>
      <item>GRAD RIJEKA, OIB 54382731928</item>
      <item>ZOU ECIJA KULJIŠ BAJIĆ I MERI BLASLOV PAVASOVIĆ, OIB 14645320041</item>
      <item>ARSENAL HOLDINGS d.o.o. za upravljanje i ulaganje, OIB 59794687464</item>
      <item>Hrvatska radiotelevizija, OIB 68419124305</item>
      <item>CROATIA osiguranje d.d., OIB 26187994862</item>
      <item>FABRICOR d.o.o. za poslovanje nekretninama, OIB 67341813664</item>
      <item>ERSTE&amp;STEIERMÄRKISCHE BANKA dioničko društvo, OIB 23057039320</item>
      <item>MANTA d.o.o. za građenje, projektiranje i poslovanje nekretninama, OIB 44426143196</item>
      <item>Supernova Karlovac društvo s ograničenom odgovornošću za poslovanje nekretninama, OIB 44734581304</item>
      <item>Supernova Zadar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item>
    </izvorni_sadrzaj>
    <derivirana_varijabla naziv="DomainObject.Predmet.StrankaListNazivFormatedOIB_1">
      <item>FINANCIJSKA AGENCIJA, RC SPLIT, OIB 85821130368</item>
      <item>Grad Rijeka, OIB 54382731928</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item>
      <item>GRAD SPLIT, OIB 78755598868</item>
      <item>Hrvatske vode, pravna osoba za upravljanje vodama, OIB 28921383001</item>
      <item>GRAD ZAGREB, OIB 61817894937</item>
      <item>GRAD RIJEKA, OIB 54382731928</item>
      <item>ZOU ECIJA KULJIŠ BAJIĆ I MERI BLASLOV PAVASOVIĆ, OIB 14645320041</item>
      <item>ARSENAL HOLDINGS d.o.o. za upravljanje i ulaganje, OIB 59794687464</item>
      <item>Hrvatska radiotelevizija, OIB 68419124305</item>
      <item>CROATIA osiguranje d.d., OIB 26187994862</item>
      <item>FABRICOR d.o.o. za poslovanje nekretninama, OIB 67341813664</item>
      <item>ERSTE&amp;STEIERMÄRKISCHE BANKA dioničko društvo, OIB 23057039320</item>
      <item>MANTA d.o.o. za građenje, projektiranje i poslovanje nekretninama, OIB 44426143196</item>
      <item>Supernova Karlovac društvo s ograničenom odgovornošću za poslovanje nekretninama, OIB 44734581304</item>
      <item>Supernova Zadar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item>
    </derivirana_varijabla>
  </DomainObject.Predmet.StrankaListNazivFormatedOIB>
  <DomainObject.Predmet.ProtuStrankaListFormated>
    <izvorni_sadrzaj>
      <item>AKU-STAS, društvo s ograničenom odgovornošću za građevinarstvo, računovodstvene usluge, unutarnju i vanjsku trgovinu u ste</item>
    </izvorni_sadrzaj>
    <derivirana_varijabla naziv="DomainObject.Predmet.ProtuStrankaListFormated_1">
      <item>AKU-STAS, društvo s ograničenom odgovornošću za građevinarstvo, računovodstvene usluge, unutarnju i vanjsku trgovinu u ste</item>
    </derivirana_varijabla>
  </DomainObject.Predmet.ProtuStrankaListFormated>
  <DomainObject.Predmet.ProtuStrankaListFormatedOIB>
    <izvorni_sadrzaj>
      <item>AKU-STAS, društvo s ograničenom odgovornošću za građevinarstvo, računovodstvene usluge, unutarnju i vanjsku trgovinu u ste, OIB 80716837908</item>
    </izvorni_sadrzaj>
    <derivirana_varijabla naziv="DomainObject.Predmet.ProtuStrankaListFormatedOIB_1">
      <item>AKU-STAS, društvo s ograničenom odgovornošću za građevinarstvo, računovodstvene usluge, unutarnju i vanjsku trgovinu u ste, OIB 80716837908</item>
    </derivirana_varijabla>
  </DomainObject.Predmet.ProtuStrankaListFormatedOIB>
  <DomainObject.Predmet.ProtuStrankaListFormatedWithAdress>
    <izvorni_sadrzaj>
      <item>AKU-STAS, društvo s ograničenom odgovornošću za građevinarstvo, računovodstvene usluge, unutarnju i vanjsku trgovinu u ste, Velebitska 87, 21000 Split</item>
    </izvorni_sadrzaj>
    <derivirana_varijabla naziv="DomainObject.Predmet.ProtuStrankaListFormatedWithAdress_1">
      <item>AKU-STAS, društvo s ograničenom odgovornošću za građevinarstvo, računovodstvene usluge, unutarnju i vanjsku trgovinu u ste, Velebitska 87, 21000 Split</item>
    </derivirana_varijabla>
  </DomainObject.Predmet.ProtuStrankaListFormatedWithAdress>
  <DomainObject.Predmet.ProtuStrankaListFormatedWithAdressOIB>
    <izvorni_sadrzaj>
      <item>AKU-STAS, društvo s ograničenom odgovornošću za građevinarstvo, računovodstvene usluge, unutarnju i vanjsku trgovinu u ste, OIB 80716837908, Velebitska 87, 21000 Split</item>
    </izvorni_sadrzaj>
    <derivirana_varijabla naziv="DomainObject.Predmet.ProtuStrankaListFormatedWithAdressOIB_1">
      <item>AKU-STAS, društvo s ograničenom odgovornošću za građevinarstvo, računovodstvene usluge, unutarnju i vanjsku trgovinu u ste, OIB 80716837908, Velebitska 87, 21000 Split</item>
    </derivirana_varijabla>
  </DomainObject.Predmet.ProtuStrankaListFormatedWithAdressOIB>
  <DomainObject.Predmet.ProtuStrankaListNazivFormated>
    <izvorni_sadrzaj>
      <item>AKU-STAS, društvo s ograničenom odgovornošću za građevinarstvo, računovodstvene usluge, unutarnju i vanjsku trgovinu u ste</item>
    </izvorni_sadrzaj>
    <derivirana_varijabla naziv="DomainObject.Predmet.ProtuStrankaListNazivFormated_1">
      <item>AKU-STAS, društvo s ograničenom odgovornošću za građevinarstvo, računovodstvene usluge, unutarnju i vanjsku trgovinu u ste</item>
    </derivirana_varijabla>
  </DomainObject.Predmet.ProtuStrankaListNazivFormated>
  <DomainObject.Predmet.ProtuStrankaListNazivFormatedOIB>
    <izvorni_sadrzaj>
      <item>AKU-STAS, društvo s ograničenom odgovornošću za građevinarstvo, računovodstvene usluge, unutarnju i vanjsku trgovinu u ste, OIB 80716837908</item>
    </izvorni_sadrzaj>
    <derivirana_varijabla naziv="DomainObject.Predmet.ProtuStrankaListNazivFormatedOIB_1">
      <item>AKU-STAS, društvo s ograničenom odgovornošću za građevinarstvo, računovodstvene usluge, unutarnju i vanjsku trgovinu u ste, OIB 80716837908</item>
    </derivirana_varijabla>
  </DomainObject.Predmet.ProtuStrankaListNazivFormatedOIB>
  <DomainObject.Predmet.OstaliListFormated>
    <izvorni_sadrzaj>
      <item>Nenad Pivac</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punomoćnik sudionika u postupku Hrvatsko društvo skladatelja</item>
      <item>Mihaela Blažević punomoćnik sudionika u postupku FABRICOR d.o.o. za poslovanje nekretninama</item>
      <item>Odvjetničko društvo VUKUŠIĆ BOKAN i partneri, društvo s ograničenom odgovornošću punomoćnik sudionika u postupku ARSENAL HOLDINGS d.o.o. za upravljanje i ulaganje</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ODVJETNIČKO DRUŠTVO GLINSKA &amp; MIŠKOVIĆ društvo s ograničenom odgovornošću punomoćnik sudionika u postupku MANTA d.o.o. za građenje, projektiranje i poslovanje nekretninama</item>
      <item>MADIRAZZA &amp; PARTNERI, odvjetničko društvo d.o.o. punomoćnik sudionika u postupku Hrvatska radiotelevizija</item>
      <item>Odvjetničko društvo Balatinec i Nikolić društvo s ograničenom odgovornošću punomoćnik sudionika u postupku Supernova Karlovac društvo s ograničenom odgovornošću za poslovanje nekretninama</item>
      <item>Odvjetničko društvo Balatinec i Nikolić društvo s ograničenom odgovornošću punomoćnik sudionika u postupku Supernova Zadar d.o.o., građenje, projektiranje, inženjering</item>
    </izvorni_sadrzaj>
    <derivirana_varijabla naziv="DomainObject.Predmet.OstaliListFormated_1">
      <item>Nenad Pivac</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punomoćnik sudionika u postupku Hrvatsko društvo skladatelja</item>
      <item>Mihaela Blažević punomoćnik sudionika u postupku FABRICOR d.o.o. za poslovanje nekretninama</item>
      <item>Odvjetničko društvo VUKUŠIĆ BOKAN i partneri, društvo s ograničenom odgovornošću punomoćnik sudionika u postupku ARSENAL HOLDINGS d.o.o. za upravljanje i ulaganje</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ODVJETNIČKO DRUŠTVO GLINSKA &amp; MIŠKOVIĆ društvo s ograničenom odgovornošću punomoćnik sudionika u postupku MANTA d.o.o. za građenje, projektiranje i poslovanje nekretninama</item>
      <item>MADIRAZZA &amp; PARTNERI, odvjetničko društvo d.o.o. punomoćnik sudionika u postupku Hrvatska radiotelevizija</item>
      <item>Odvjetničko društvo Balatinec i Nikolić društvo s ograničenom odgovornošću punomoćnik sudionika u postupku Supernova Karlovac društvo s ograničenom odgovornošću za poslovanje nekretninama</item>
      <item>Odvjetničko društvo Balatinec i Nikolić društvo s ograničenom odgovornošću punomoćnik sudionika u postupku Supernova Zadar d.o.o., građenje, projektiranje, inženjering</item>
    </derivirana_varijabla>
  </DomainObject.Predmet.OstaliListFormated>
  <DomainObject.Predmet.OstaliListFormatedOIB>
    <izvorni_sadrzaj>
      <item>Nenad Pivac, OIB 62537641783</item>
      <item>ZUO V.KNEŽEVIĆ, E.BRADAMANTE, M.HINIĆ MUSLIM, I. RADIĆ, B. PAVKOVIĆ, S. PERHAT SMILJANIĆ I N.KNEŽEVIĆ punomoćnik sudionika u postupku Grad Rijeka</item>
      <item>Županijsko državno odvjetništvo u Splitu, OIB 70793241859 punomoćnik sudionika u postupku Ministarstvo financija RH</item>
      <item>OD MAĐARIĆ &amp; LUI punomoćnik sudionika u postupku ERSTE&amp;STEIERMÄRKISCHE BANKA dioničko društvo</item>
      <item>Pavle Fellner, OIB 66210646862 punomoćnik sudionika u postupku Hrvatsko društvo skladatelja</item>
      <item>Mihaela Blažević punomoćnik sudionika u postupku FABRICOR d.o.o. za poslovanje nekretninama</item>
      <item>Odvjetničko društvo VUKUŠIĆ BOKAN i partneri, društvo s ograničenom odgovornošću, OIB 78236605503 punomoćnik sudionika u postupku ARSENAL HOLDINGS d.o.o. za upravljanje i ulaganje</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ODVJETNIČKO DRUŠTVO GLINSKA &amp; MIŠKOVIĆ društvo s ograničenom odgovornošću, OIB 23426318088 punomoćnik sudionika u postupku MANTA d.o.o. za građenje, projektiranje i poslovanje nekretninama</item>
      <item>MADIRAZZA &amp; PARTNERI, odvjetničko društvo d.o.o., OIB 37462847637 punomoćnik sudionika u postupku Hrvatska radiotelevizija</item>
      <item>Odvjetničko društvo Balatinec i Nikolić društvo s ograničenom odgovornošću, OIB 55497820258 punomoćnik sudionika u postupku Supernova Karlovac društvo s ograničenom odgovornošću za poslovanje nekretninama</item>
      <item>Odvjetničko društvo Balatinec i Nikolić društvo s ograničenom odgovornošću, OIB 55497820258 punomoćnik sudionika u postupku Supernova Zadar d.o.o., građenje, projektiranje, inženjering</item>
    </izvorni_sadrzaj>
    <derivirana_varijabla naziv="DomainObject.Predmet.OstaliListFormatedOIB_1">
      <item>Nenad Pivac, OIB 62537641783</item>
      <item>ZUO V.KNEŽEVIĆ, E.BRADAMANTE, M.HINIĆ MUSLIM, I. RADIĆ, B. PAVKOVIĆ, S. PERHAT SMILJANIĆ I N.KNEŽEVIĆ punomoćnik sudionika u postupku Grad Rijeka</item>
      <item>Županijsko državno odvjetništvo u Splitu, OIB 70793241859 punomoćnik sudionika u postupku Ministarstvo financija RH</item>
      <item>OD MAĐARIĆ &amp; LUI punomoćnik sudionika u postupku ERSTE&amp;STEIERMÄRKISCHE BANKA dioničko društvo</item>
      <item>Pavle Fellner, OIB 66210646862 punomoćnik sudionika u postupku Hrvatsko društvo skladatelja</item>
      <item>Mihaela Blažević punomoćnik sudionika u postupku FABRICOR d.o.o. za poslovanje nekretninama</item>
      <item>Odvjetničko društvo VUKUŠIĆ BOKAN i partneri, društvo s ograničenom odgovornošću, OIB 78236605503 punomoćnik sudionika u postupku ARSENAL HOLDINGS d.o.o. za upravljanje i ulaganje</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ODVJETNIČKO DRUŠTVO GLINSKA &amp; MIŠKOVIĆ društvo s ograničenom odgovornošću, OIB 23426318088 punomoćnik sudionika u postupku MANTA d.o.o. za građenje, projektiranje i poslovanje nekretninama</item>
      <item>MADIRAZZA &amp; PARTNERI, odvjetničko društvo d.o.o., OIB 37462847637 punomoćnik sudionika u postupku Hrvatska radiotelevizija</item>
      <item>Odvjetničko društvo Balatinec i Nikolić društvo s ograničenom odgovornošću, OIB 55497820258 punomoćnik sudionika u postupku Supernova Karlovac društvo s ograničenom odgovornošću za poslovanje nekretninama</item>
      <item>Odvjetničko društvo Balatinec i Nikolić društvo s ograničenom odgovornošću, OIB 55497820258 punomoćnik sudionika u postupku Supernova Zadar d.o.o., građenje, projektiranje, inženjering</item>
    </derivirana_varijabla>
  </DomainObject.Predmet.OstaliListFormatedOIB>
  <DomainObject.Predmet.OstaliListFormatedWithAdress>
    <izvorni_sadrzaj>
      <item>Nenad Pivac,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Polačišće 2, 23000 Zadar punomoćnik sudionika u postupku ARSENAL HOLDINGS d.o.o. za upravljanje i ulaganje</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ODVJETNIČKO DRUŠTVO GLINSKA &amp; MIŠKOVIĆ društvo s ograničenom odgovornošću, Ulica grada Vukovara 269f, 10000 Zagreb punomoćnik sudionika u postupku MANTA d.o.o. za građenje, projektiranje i poslovanje nekretninama</item>
      <item>MADIRAZZA &amp; PARTNERI, odvjetničko društvo d.o.o., Masarykova 21, 10000 Zagreb punomoćnik sudionika u postupku Hrvatska radiotelevizija</item>
      <item>Odvjetničko društvo Balatinec i Nikolić društvo s ograničenom odgovornošću, Draškovićeva 13/V, 10000 Zagreb punomoćnik sudionika u postupku Supernova Karlovac društvo s ograničenom odgovornošću za poslovanje nekretninama</item>
      <item>Odvjetničko društvo Balatinec i Nikolić društvo s ograničenom odgovornošću, Draškovićeva 13/V, 10000 Zagreb punomoćnik sudionika u postupku Supernova Zadar d.o.o., građenje, projektiranje, inženjering</item>
    </izvorni_sadrzaj>
    <derivirana_varijabla naziv="DomainObject.Predmet.OstaliListFormatedWithAdress_1">
      <item>Nenad Pivac,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Polačišće 2, 23000 Zadar punomoćnik sudionika u postupku ARSENAL HOLDINGS d.o.o. za upravljanje i ulaganje</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ODVJETNIČKO DRUŠTVO GLINSKA &amp; MIŠKOVIĆ društvo s ograničenom odgovornošću, Ulica grada Vukovara 269f, 10000 Zagreb punomoćnik sudionika u postupku MANTA d.o.o. za građenje, projektiranje i poslovanje nekretninama</item>
      <item>MADIRAZZA &amp; PARTNERI, odvjetničko društvo d.o.o., Masarykova 21, 10000 Zagreb punomoćnik sudionika u postupku Hrvatska radiotelevizija</item>
      <item>Odvjetničko društvo Balatinec i Nikolić društvo s ograničenom odgovornošću, Draškovićeva 13/V, 10000 Zagreb punomoćnik sudionika u postupku Supernova Karlovac društvo s ograničenom odgovornošću za poslovanje nekretninama</item>
      <item>Odvjetničko društvo Balatinec i Nikolić društvo s ograničenom odgovornošću, Draškovićeva 13/V, 10000 Zagreb punomoćnik sudionika u postupku Supernova Zadar d.o.o., građenje, projektiranje, inženjering</item>
    </derivirana_varijabla>
  </DomainObject.Predmet.OstaliListFormatedWithAdress>
  <DomainObject.Predmet.OstaliListFormatedWithAdressOIB>
    <izvorni_sadrzaj>
      <item>Nenad Pivac, OIB 62537641783, Velebitska 87, 21000 Split</item>
      <item>ZUO V.KNEŽEVIĆ, E.BRADAMANTE, M.HINIĆ MUSLIM, I. RADIĆ, B. PAVKOVIĆ, S. PERHAT SMILJANIĆ I N.KNEŽEVIĆ, Ribarska 4, 51000 Rijeka punomoćnik sudionika u postupku Grad Rijeka</item>
      <item>Županijsko državno odvjetništvo u Splitu, OIB 70793241859, Gundulićeva 29a, 21000 Split punomoćnik sudionika u postupku Ministarstvo financija RH</item>
      <item>OD MAĐARIĆ &amp; LUI, Ivana Cankara 7, 42000 Varaždin punomoćnik sudionika u postupku ERSTE&amp;STEIERMÄRKISCHE BANKA dioničko društvo</item>
      <item>Pavle Fellner, OIB 66210646862,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OIB 78236605503, Polačišće 2, 23000 Zadar punomoćnik sudionika u postupku ARSENAL HOLDINGS d.o.o. za upravljanje i ulaganje</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ODVJETNIČKO DRUŠTVO GLINSKA &amp; MIŠKOVIĆ društvo s ograničenom odgovornošću, OIB 23426318088, Ulica grada Vukovara 269f, 10000 Zagreb punomoćnik sudionika u postupku MANTA d.o.o. za građenje, projektiranje i poslovanje nekretninama</item>
      <item>MADIRAZZA &amp; PARTNERI, odvjetničko društvo d.o.o., OIB 37462847637, Masarykova 21, 10000 Zagreb punomoćnik sudionika u postupku Hrvatska radiotelevizija</item>
      <item>Odvjetničko društvo Balatinec i Nikolić društvo s ograničenom odgovornošću, OIB 55497820258, Draškovićeva 13/V, 10000 Zagreb punomoćnik sudionika u postupku Supernova Karlovac društvo s ograničenom odgovornošću za poslovanje nekretninama</item>
      <item>Odvjetničko društvo Balatinec i Nikolić društvo s ograničenom odgovornošću, OIB 55497820258, Draškovićeva 13/V, 10000 Zagreb punomoćnik sudionika u postupku Supernova Zadar d.o.o., građenje, projektiranje, inženjering</item>
    </izvorni_sadrzaj>
    <derivirana_varijabla naziv="DomainObject.Predmet.OstaliListFormatedWithAdressOIB_1">
      <item>Nenad Pivac, OIB 62537641783, Velebitska 87, 21000 Split</item>
      <item>ZUO V.KNEŽEVIĆ, E.BRADAMANTE, M.HINIĆ MUSLIM, I. RADIĆ, B. PAVKOVIĆ, S. PERHAT SMILJANIĆ I N.KNEŽEVIĆ, Ribarska 4, 51000 Rijeka punomoćnik sudionika u postupku Grad Rijeka</item>
      <item>Županijsko državno odvjetništvo u Splitu, OIB 70793241859, Gundulićeva 29a, 21000 Split punomoćnik sudionika u postupku Ministarstvo financija RH</item>
      <item>OD MAĐARIĆ &amp; LUI, Ivana Cankara 7, 42000 Varaždin punomoćnik sudionika u postupku ERSTE&amp;STEIERMÄRKISCHE BANKA dioničko društvo</item>
      <item>Pavle Fellner, OIB 66210646862,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OIB 78236605503, Polačišće 2, 23000 Zadar punomoćnik sudionika u postupku ARSENAL HOLDINGS d.o.o. za upravljanje i ulaganje</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ODVJETNIČKO DRUŠTVO GLINSKA &amp; MIŠKOVIĆ društvo s ograničenom odgovornošću, OIB 23426318088, Ulica grada Vukovara 269f, 10000 Zagreb punomoćnik sudionika u postupku MANTA d.o.o. za građenje, projektiranje i poslovanje nekretninama</item>
      <item>MADIRAZZA &amp; PARTNERI, odvjetničko društvo d.o.o., OIB 37462847637, Masarykova 21, 10000 Zagreb punomoćnik sudionika u postupku Hrvatska radiotelevizija</item>
      <item>Odvjetničko društvo Balatinec i Nikolić društvo s ograničenom odgovornošću, OIB 55497820258, Draškovićeva 13/V, 10000 Zagreb punomoćnik sudionika u postupku Supernova Karlovac društvo s ograničenom odgovornošću za poslovanje nekretninama</item>
      <item>Odvjetničko društvo Balatinec i Nikolić društvo s ograničenom odgovornošću, OIB 55497820258, Draškovićeva 13/V, 10000 Zagreb punomoćnik sudionika u postupku Supernova Zadar d.o.o., građenje, projektiranje, inženjering</item>
    </derivirana_varijabla>
  </DomainObject.Predmet.OstaliListFormatedWithAdressOIB>
  <DomainObject.Predmet.OstaliListNazivFormated>
    <izvorni_sadrzaj>
      <item>Nenad Pivac</item>
      <item>ZUO V.KNEŽEVIĆ, E.BRADAMANTE, M.HINIĆ MUSLIM, I. RADIĆ, B. PAVKOVIĆ, S. PERHAT SMILJANIĆ I N.KNEŽEVIĆ</item>
      <item>Županijsko državno odvjetništvo u Splitu</item>
      <item>OD MAĐARIĆ &amp; LUI</item>
      <item>Pavle Fellner</item>
      <item>Mihaela Blažević</item>
      <item>Odvjetničko društvo VUKUŠIĆ BOKAN i partneri, društvo s ograničenom odgovornošću</item>
      <item>ZOU V.KNEŽEVIĆ, E.BRADAMANTE, M.HINIĆ MUSLIM, I.RADIĆ, B.PAVKOVIĆ, S.PERHAT I N.KNEŽEVIĆ</item>
      <item>OD KOS I PARTNERI</item>
      <item>ODVJETNIČKO DRUŠTVO GLINSKA &amp; MIŠKOVIĆ društvo s ograničenom odgovornošću</item>
      <item>MADIRAZZA &amp; PARTNERI, odvjetničko društvo d.o.o.</item>
      <item>Odvjetničko društvo Balatinec i Nikolić društvo s ograničenom odgovornošću</item>
      <item>Odvjetničko društvo Balatinec i Nikolić društvo s ograničenom odgovornošću</item>
    </izvorni_sadrzaj>
    <derivirana_varijabla naziv="DomainObject.Predmet.OstaliListNazivFormated_1">
      <item>Nenad Pivac</item>
      <item>ZUO V.KNEŽEVIĆ, E.BRADAMANTE, M.HINIĆ MUSLIM, I. RADIĆ, B. PAVKOVIĆ, S. PERHAT SMILJANIĆ I N.KNEŽEVIĆ</item>
      <item>Županijsko državno odvjetništvo u Splitu</item>
      <item>OD MAĐARIĆ &amp; LUI</item>
      <item>Pavle Fellner</item>
      <item>Mihaela Blažević</item>
      <item>Odvjetničko društvo VUKUŠIĆ BOKAN i partneri, društvo s ograničenom odgovornošću</item>
      <item>ZOU V.KNEŽEVIĆ, E.BRADAMANTE, M.HINIĆ MUSLIM, I.RADIĆ, B.PAVKOVIĆ, S.PERHAT I N.KNEŽEVIĆ</item>
      <item>OD KOS I PARTNERI</item>
      <item>ODVJETNIČKO DRUŠTVO GLINSKA &amp; MIŠKOVIĆ društvo s ograničenom odgovornošću</item>
      <item>MADIRAZZA &amp; PARTNERI, odvjetničko društvo d.o.o.</item>
      <item>Odvjetničko društvo Balatinec i Nikolić društvo s ograničenom odgovornošću</item>
      <item>Odvjetničko društvo Balatinec i Nikolić društvo s ograničenom odgovornošću</item>
    </derivirana_varijabla>
  </DomainObject.Predmet.OstaliListNazivFormated>
  <DomainObject.Predmet.OstaliListNazivFormatedOIB>
    <izvorni_sadrzaj>
      <item>Nenad Pivac, OIB 62537641783</item>
      <item>ZUO V.KNEŽEVIĆ, E.BRADAMANTE, M.HINIĆ MUSLIM, I. RADIĆ, B. PAVKOVIĆ, S. PERHAT SMILJANIĆ I N.KNEŽEVIĆ</item>
      <item>Županijsko državno odvjetništvo u Splitu, OIB 70793241859</item>
      <item>OD MAĐARIĆ &amp; LUI</item>
      <item>Pavle Fellner, OIB 66210646862</item>
      <item>Mihaela Blažević</item>
      <item>Odvjetničko društvo VUKUŠIĆ BOKAN i partneri, društvo s ograničenom odgovornošću, OIB 78236605503</item>
      <item>ZOU V.KNEŽEVIĆ, E.BRADAMANTE, M.HINIĆ MUSLIM, I.RADIĆ, B.PAVKOVIĆ, S.PERHAT I N.KNEŽEVIĆ</item>
      <item>OD KOS I PARTNERI</item>
      <item>ODVJETNIČKO DRUŠTVO GLINSKA &amp; MIŠKOVIĆ društvo s ograničenom odgovornošću, OIB 23426318088</item>
      <item>MADIRAZZA &amp; PARTNERI, odvjetničko društvo d.o.o., OIB 37462847637</item>
      <item>Odvjetničko društvo Balatinec i Nikolić društvo s ograničenom odgovornošću, OIB 55497820258</item>
      <item>Odvjetničko društvo Balatinec i Nikolić društvo s ograničenom odgovornošću, OIB 55497820258</item>
    </izvorni_sadrzaj>
    <derivirana_varijabla naziv="DomainObject.Predmet.OstaliListNazivFormatedOIB_1">
      <item>Nenad Pivac, OIB 62537641783</item>
      <item>ZUO V.KNEŽEVIĆ, E.BRADAMANTE, M.HINIĆ MUSLIM, I. RADIĆ, B. PAVKOVIĆ, S. PERHAT SMILJANIĆ I N.KNEŽEVIĆ</item>
      <item>Županijsko državno odvjetništvo u Splitu, OIB 70793241859</item>
      <item>OD MAĐARIĆ &amp; LUI</item>
      <item>Pavle Fellner, OIB 66210646862</item>
      <item>Mihaela Blažević</item>
      <item>Odvjetničko društvo VUKUŠIĆ BOKAN i partneri, društvo s ograničenom odgovornošću, OIB 78236605503</item>
      <item>ZOU V.KNEŽEVIĆ, E.BRADAMANTE, M.HINIĆ MUSLIM, I.RADIĆ, B.PAVKOVIĆ, S.PERHAT I N.KNEŽEVIĆ</item>
      <item>OD KOS I PARTNERI</item>
      <item>ODVJETNIČKO DRUŠTVO GLINSKA &amp; MIŠKOVIĆ društvo s ograničenom odgovornošću, OIB 23426318088</item>
      <item>MADIRAZZA &amp; PARTNERI, odvjetničko društvo d.o.o., OIB 37462847637</item>
      <item>Odvjetničko društvo Balatinec i Nikolić društvo s ograničenom odgovornošću, OIB 55497820258</item>
      <item>Odvjetničko društvo Balatinec i Nikolić društvo s ograničenom odgovornošću, OIB 55497820258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AKU-STAS, društvo s ograničenom odgovornošću za građevinarstvo, računovodstvene usluge, unutarnju i vanjsku trgovinu u ste</izvorni_sadrzaj>
    <derivirana_varijabla naziv="DomainObject.Predmet.ProtustrankaIDrugi_1">AKU-STAS, društvo s ograničenom odgovornošću za građevinarstvo, računovodstvene usluge, unutarnju i vanjsku trgovinu u ste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AKU-STAS, društvo s ograničenom odgovornošću za građevinarstvo, računovodstvene usluge, unutarnju i vanjsku trgovinu u ste, OIB 80716837908, Velebitska 87, 21000 Split</izvorni_sadrzaj>
    <derivirana_varijabla naziv="DomainObject.Predmet.ProtustrankaIDrugiAdressOIB_1">AKU-STAS, društvo s ograničenom odgovornošću za građevinarstvo, računovodstvene usluge, unutarnju i vanjsku trgovinu u ste, OIB 80716837908, Velebitska 87,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AKU-STAS, društvo s ograničenom odgovornošću za građevinarstvo, računovodstvene usluge, unutarnju i vanjsku trgovinu u ste</item>
      <item>FINANCIJSKA AGENCIJA, RC SPLIT</item>
      <item>Nenad Pivac</item>
      <item>Grad Rijeka</item>
      <item>ZUO V.KNEŽEVIĆ, E.BRADAMANTE, M.HINIĆ MUSLIM, I. RADIĆ, B. PAVKOVIĆ, S. PERHAT SMILJANIĆ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ARSENAL HOLDINGS d.o.o. za upravljanje i ulaganje</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OD MAĐARIĆ &amp; LUI</item>
      <item>Pavle Fellner</item>
      <item>Mihaela Blažević</item>
      <item>Odvjetničko društvo VUKUŠIĆ BOKAN i partneri, društvo s ograničenom odgovornošću</item>
      <item>ZOU V.KNEŽEVIĆ, E.BRADAMANTE, M.HINIĆ MUSLIM, I.RADIĆ, B.PAVKOVIĆ, S.PERHAT I N.KNEŽEVIĆ</item>
      <item>MERCATOR - H  društvo s ograničenom odgovornošću za trgovinu i proizvodnju</item>
      <item>OD KOS I PARTNERI</item>
      <item>ODVJETNIČKO DRUŠTVO GLINSKA &amp; MIŠKOVIĆ društvo s ograničenom odgovornošću</item>
      <item>MADIRAZZA &amp; PARTNERI, odvjetničko društvo d.o.o.</item>
      <item>Odvjetničko društvo Balatinec i Nikolić društvo s ograničenom odgovornošću</item>
      <item>Odvjetničko društvo Balatinec i Nikolić društvo s ograničenom odgovornošću</item>
    </izvorni_sadrzaj>
    <derivirana_varijabla naziv="DomainObject.Predmet.SudioniciListNaziv_1">
      <item>AKU-STAS, društvo s ograničenom odgovornošću za građevinarstvo, računovodstvene usluge, unutarnju i vanjsku trgovinu u ste</item>
      <item>FINANCIJSKA AGENCIJA, RC SPLIT</item>
      <item>Nenad Pivac</item>
      <item>Grad Rijeka</item>
      <item>ZUO V.KNEŽEVIĆ, E.BRADAMANTE, M.HINIĆ MUSLIM, I. RADIĆ, B. PAVKOVIĆ, S. PERHAT SMILJANIĆ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ARSENAL HOLDINGS d.o.o. za upravljanje i ulaganje</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OD MAĐARIĆ &amp; LUI</item>
      <item>Pavle Fellner</item>
      <item>Mihaela Blažević</item>
      <item>Odvjetničko društvo VUKUŠIĆ BOKAN i partneri, društvo s ograničenom odgovornošću</item>
      <item>ZOU V.KNEŽEVIĆ, E.BRADAMANTE, M.HINIĆ MUSLIM, I.RADIĆ, B.PAVKOVIĆ, S.PERHAT I N.KNEŽEVIĆ</item>
      <item>MERCATOR - H  društvo s ograničenom odgovornošću za trgovinu i proizvodnju</item>
      <item>OD KOS I PARTNERI</item>
      <item>ODVJETNIČKO DRUŠTVO GLINSKA &amp; MIŠKOVIĆ društvo s ograničenom odgovornošću</item>
      <item>MADIRAZZA &amp; PARTNERI, odvjetničko društvo d.o.o.</item>
      <item>Odvjetničko društvo Balatinec i Nikolić društvo s ograničenom odgovornošću</item>
      <item>Odvjetničko društvo Balatinec i Nikolić društvo s ograničenom odgovornošću</item>
    </derivirana_varijabla>
  </DomainObject.Predmet.SudioniciListNaziv>
  <DomainObject.Predmet.SudioniciListAdressOIB>
    <izvorni_sadrzaj>
      <item>AKU-STAS, društvo s ograničenom odgovornošću za građevinarstvo, računovodstvene usluge, unutarnju i vanjsku trgovinu u ste, OIB 80716837908, Velebitska 87,21000 Split</item>
      <item>FINANCIJSKA AGENCIJA, RC SPLIT, OIB 85821130368, Mažuranićevo šetalište 24 b,21000 Split</item>
      <item>Nenad Pivac, OIB 62537641783, Velebitska 87,21000 Split</item>
      <item>Grad Rijeka, OIB 54382731928, Korzo 16,51000 Rijeka</item>
      <item>ZUO V.KNEŽEVIĆ, E.BRADAMANTE, M.HINIĆ MUSLIM, I. RADIĆ, B. PAVKOVIĆ, S. PERHAT SMILJANIĆ I N.KNEŽEVIĆ, Ribarska 4,51000 Rijeka</item>
      <item>Marijana Barišić, OIB 77551742529, Veli Vrh 8a,52100 Galižana</item>
      <item>Suzana Stanković, OIB 63505876253, Banovčeva 3,52100 Pula</item>
      <item>Gorica Žižović, OIB 85967193319, Preradovićeva Ulica 20,52100 Pula</item>
      <item>Milena Lovrić, OIB 79935515104, Ledine 24,21212 Kaštel Sućurac</item>
      <item>Sanja Slosar, OIB 84418156049, Davorina Trinajstića 5,51410 Opatija</item>
      <item>Paula Marušić, OIB 73517537176, Donji Zemunik Ulica Xx 1,23222 Zemunik Donji</item>
      <item>Martina Juričević, OIB 89966963913, Ulica Petra Zoranića 6a,23242 Posedarje</item>
      <item>Gabrijela Marić, OIB 59377613185, Baruna Vjenceslava Lilienberga 4,23000 Zadar</item>
      <item>Maja Didulica, OIB 00621075022, Ulica Dr. Franje Tuđmana 31,23241 Poličnik</item>
      <item>Marija Matić, OIB 24766675563, Hrvatskih Vitezova 30,21000 Kamen</item>
      <item>Marina Ptičar Papeš, OIB 55793789098, Ferenščica I. 25,10000 Zagreb</item>
      <item>Sandra Stapić, OIB 17249099318, Josipa Hatzea 30,23000 Zadar</item>
      <item>Nenad Pivac, OIB 62537641783, Velebitska 87,21000 Split</item>
      <item>Otjana Supičić, OIB 07950102446, Ivićeva Ulica 14,21210 Vranjic</item>
      <item>Mia Goliaš, OIB 43707854917, Marina Getaldića 19,21000 Split</item>
      <item>Tanja Matulić, OIB 38405457334, Put Radoševca 25,21000 Split</item>
      <item>Maja Pavić, OIB 40050624867, Andrije Kačića Miošića 11,20350 Metković</item>
      <item>Tonća Jakić, OIB 31189045325, Andrije Kačića Miošića 9,20350 Metković</item>
      <item>Merica Ružić, OIB 74642941270, Velebitska 65,21000 Split</item>
      <item>Dajana Brkić, OIB 79068481996, Josipe Glembaj 15,31207 Tenja</item>
      <item>Snježana Grubišić, OIB 02006838592, Put Mira 20,21210 Solin</item>
      <item>Suzana Stipić, OIB 04825225962, Ulica Lazi 4,10370 Dragošička</item>
      <item>Ana Benat, OIB 95560062464, Podlukovnik 10,22000 Bilice</item>
      <item>Nataša Gović, OIB 22979573277, Put Bioca 2a,22000 Šibenik</item>
      <item>Nina Lemac, OIB 14805406013, Stjepana Radića 105,22000 Šibenik</item>
      <item>Ana Doljanin, OIB 03583461222, Gašpini 20,21210 Solin</item>
      <item>Marijana Mišanović, OIB 70185483455, Lovački Put 5,20350 Metković</item>
      <item>Ivona Kurtović, OIB 33544539838, Grada Gospića 5,21000 Split</item>
      <item>Zorana Vuković, OIB 77278123425, Pujanke 79,21000 Split</item>
      <item>Danijela Đikić, OIB 01960286726, Put Točila 6,21000 Split</item>
      <item>Kristina Perković, OIB 53350489523, Stjepana Draganića 9,10000 Zagreb</item>
      <item>Anita Botica Tafra, OIB 60592264658, Kukuljevićeva 1,21000 Split</item>
      <item>Tajana Habjančić, OIB 28462555325, Ulica Čempresa 7,10000 Zagreb</item>
      <item>Sanja Pejkanović, OIB 04662331286, Pulac 47,51000 Rijeka</item>
      <item>Amalija Grljušić, OIB 44883238036, Listopadska 1,10000 Zagreb</item>
      <item>Miranda Krnjača, OIB 07217965286, Ulica Don Frane Bulića 117,21210 Solin</item>
      <item>Ivana Adamček, OIB 52477039047, Martina Divalta 72,31000 Osijek</item>
      <item>Tanja Perišić, OIB 87161752705, Vukovarska 21,21000 Split</item>
      <item>Irena Plazibat, OIB 13174903392, M.marulića 48,21204 Dugopolje</item>
      <item>Aleksandra Markušić, OIB 29606106466, Vladka Mačeka 38,10450 Jastrebarsko</item>
      <item>Mira Čutura, OIB 53976695131, Nova Ves 44,10000 Zagreb</item>
      <item>Željka Bubić, OIB 59083759001, Ulica Marka Marulića 8,23000 Murvica</item>
      <item>Kristina Jaranović, OIB 58605639937, Negrijeva Ulica 9,52100 Pula</item>
      <item>Barbara Lukavečki, OIB 48591083566, Trpanjska 6,31000 Osijek</item>
      <item>Grad Osijek, OIB 30050049642, F. Kuhača 9,31000 Osijek</item>
      <item>PLODINE dioničko društvo za trgovinu i usluge, OIB 92510683607, Ružićeva 29,51000 Rijeka</item>
      <item>Ministarstvo financija RH, OIB 18683136487, Katančićeva 5,10000 Zagreb</item>
      <item>Županijsko državno odvjetništvo u Splitu, OIB 70793241859, Gundulićeva 29a,21000 Split</item>
      <item>Hrvatski Telekom d.d., OIB 81793146560, Roberta Frangeša Mihanovića 9,10000 Zagreb</item>
      <item>Hrvatske vode, pravna osoba za upravljanje vodama, OIB 28921383001, Grada Vukovara 220,10000 Zagreb</item>
      <item>UNIQA osiguranje d.d., OIB 75665455333, Planinska 13 A,10000 Zagreb</item>
      <item>GRADSKA ČISTOĆA društvo s ograničenom odgovornošću za održavanje čistoće i odlaganje komunalnog otpada, OIB 54873130289, Stjepana Radića 100,22000 Šibenik</item>
      <item>ČISTOĆA društvo s ograničenom odgovornošću za obavljanje komunalnih djelatnosti održavanja čistoće i odlaganja komunaln, OIB 38812451417, Put Plokita 81,21000 Split</item>
      <item>INTEREUROPA, logističke usluge, društvo s ograničenom odgovornošću, OIB 85514716931, Josipa Lončara 3,10000 Zagreb</item>
      <item>GRAD PULA, OIB 79517841355, Forum 1,52100 Pula</item>
      <item>SOCIETE GENERALE-SPLITSKA BANKA dioničko društvo, OIB 69326397242, Ruđera Boškovića 16,21000 Split</item>
      <item>Hrvatsko društvo skladatelja, OIB 56668956985, Berislavićeva 9,10000 Zagreb</item>
      <item>GRAD SPLIT, OIB 78755598868, Branimirova obala 17,21000 Split</item>
      <item>Hrvatske vode, pravna osoba za upravljanje vodama, OIB 28921383001, Grada Vukovara 220,10000 Zagreb</item>
      <item>GRAD ZAGREB, OIB 61817894937, Trg S. Radića 1,10000 Zagreb</item>
      <item>GRAD RIJEKA, OIB 54382731928, Korzo 16,51000 Rijeka</item>
      <item>ZOU ECIJA KULJIŠ BAJIĆ I MERI BLASLOV PAVASOVIĆ, OIB 14645320041, Ćiril Metodova 38,21000 Split</item>
      <item>ARSENAL HOLDINGS d.o.o. za upravljanje i ulaganje, OIB 59794687464, Perivoj Gospe  od zdravlja 1,23000 Zadar</item>
      <item>Hrvatska radiotelevizija, OIB 68419124305, Prisavlje 3,10000 Zagreb</item>
      <item>CROATIA osiguranje d.d., OIB 26187994862, Vatroslava Jagića 33,10000 Zagreb</item>
      <item>FABRICOR d.o.o. za poslovanje nekretninama, OIB 67341813664, Škorpikova 34/2,10000 Zagreb</item>
      <item>ERSTE&amp;STEIERMÄRKISCHE BANKA dioničko društvo, OIB 23057039320, Jadranski Trg 3/a,51000 Rijeka</item>
      <item>MANTA d.o.o. za građenje, projektiranje i poslovanje nekretninama, OIB 44426143196, Jankomir 33,10000 Zagreb</item>
      <item>Supernova Karlovac društvo s ograničenom odgovornošću za poslovanje nekretninama, OIB 44734581304, Avenija Većeslava Holjevca 62,10000 Zagreb</item>
      <item>Supernova Zadar d.o.o., građenje, projektiranje, inženjering, OIB 70161208868, Avenija Većeslava Holjevca 62,10000 Zagreb</item>
      <item>Revizorska tvrtka AUDITOR d.o.o., OIB 03457869045, Tamunić 11.,21212 Kaštel Sućurac</item>
      <item>KAUFMANN i HOFMANN društvo s ograničenom odgovornošću za poslovanje nekretninama, OIB 36528252072, Jankomir 33,10000 Zagreb</item>
      <item>Josipa Pejić, OIB 43039671975, Žuti Breg 48b,10000 Zagreb</item>
      <item>OD MAĐARIĆ &amp; LUI, Ivana Cankara 7,42000 Varaždin</item>
      <item>Pavle Fellner, OIB 66210646862, Jurišićeva 1A,10000 Zagreb</item>
      <item>Mihaela Blažević, Prilaz Gjure Deželića 51,10000 Zagreb</item>
      <item>Odvjetničko društvo VUKUŠIĆ BOKAN i partneri, društvo s ograničenom odgovornošću, OIB 78236605503, Polačišće 2,23000 Zadar</item>
      <item>ZOU V.KNEŽEVIĆ, E.BRADAMANTE, M.HINIĆ MUSLIM, I.RADIĆ, B.PAVKOVIĆ, S.PERHAT I N.KNEŽEVIĆ, Ribarska 4,51000 Rijeka</item>
      <item>MERCATOR - H  društvo s ograničenom odgovornošću za trgovinu i proizvodnju, OIB 10045107278, Ljudevita Posavskog 5,10360 Sesvete</item>
      <item>OD KOS I PARTNERI, Nodilova 1,10000 Zagreb</item>
      <item>ODVJETNIČKO DRUŠTVO GLINSKA &amp; MIŠKOVIĆ društvo s ograničenom odgovornošću, OIB 23426318088, Ulica grada Vukovara 269f,10000 Zagreb</item>
      <item>MADIRAZZA &amp; PARTNERI, odvjetničko društvo d.o.o., OIB 37462847637, Masarykova 21,10000 Zagreb</item>
      <item>Odvjetničko društvo Balatinec i Nikolić društvo s ograničenom odgovornošću, OIB 55497820258, Draškovićeva 13/V,10000 Zagreb</item>
      <item>Odvjetničko društvo Balatinec i Nikolić društvo s ograničenom odgovornošću, OIB 55497820258, Draškovićeva 13/V,10000 Zagreb</item>
    </izvorni_sadrzaj>
    <derivirana_varijabla naziv="DomainObject.Predmet.SudioniciListAdressOIB_1">
      <item>AKU-STAS, društvo s ograničenom odgovornošću za građevinarstvo, računovodstvene usluge, unutarnju i vanjsku trgovinu u ste, OIB 80716837908, Velebitska 87,21000 Split</item>
      <item>FINANCIJSKA AGENCIJA, RC SPLIT, OIB 85821130368, Mažuranićevo šetalište 24 b,21000 Split</item>
      <item>Nenad Pivac, OIB 62537641783, Velebitska 87,21000 Split</item>
      <item>Grad Rijeka, OIB 54382731928, Korzo 16,51000 Rijeka</item>
      <item>ZUO V.KNEŽEVIĆ, E.BRADAMANTE, M.HINIĆ MUSLIM, I. RADIĆ, B. PAVKOVIĆ, S. PERHAT SMILJANIĆ I N.KNEŽEVIĆ, Ribarska 4,51000 Rijeka</item>
      <item>Marijana Barišić, OIB 77551742529, Veli Vrh 8a,52100 Galižana</item>
      <item>Suzana Stanković, OIB 63505876253, Banovčeva 3,52100 Pula</item>
      <item>Gorica Žižović, OIB 85967193319, Preradovićeva Ulica 20,52100 Pula</item>
      <item>Milena Lovrić, OIB 79935515104, Ledine 24,21212 Kaštel Sućurac</item>
      <item>Sanja Slosar, OIB 84418156049, Davorina Trinajstića 5,51410 Opatija</item>
      <item>Paula Marušić, OIB 73517537176, Donji Zemunik Ulica Xx 1,23222 Zemunik Donji</item>
      <item>Martina Juričević, OIB 89966963913, Ulica Petra Zoranića 6a,23242 Posedarje</item>
      <item>Gabrijela Marić, OIB 59377613185, Baruna Vjenceslava Lilienberga 4,23000 Zadar</item>
      <item>Maja Didulica, OIB 00621075022, Ulica Dr. Franje Tuđmana 31,23241 Poličnik</item>
      <item>Marija Matić, OIB 24766675563, Hrvatskih Vitezova 30,21000 Kamen</item>
      <item>Marina Ptičar Papeš, OIB 55793789098, Ferenščica I. 25,10000 Zagreb</item>
      <item>Sandra Stapić, OIB 17249099318, Josipa Hatzea 30,23000 Zadar</item>
      <item>Nenad Pivac, OIB 62537641783, Velebitska 87,21000 Split</item>
      <item>Otjana Supičić, OIB 07950102446, Ivićeva Ulica 14,21210 Vranjic</item>
      <item>Mia Goliaš, OIB 43707854917, Marina Getaldića 19,21000 Split</item>
      <item>Tanja Matulić, OIB 38405457334, Put Radoševca 25,21000 Split</item>
      <item>Maja Pavić, OIB 40050624867, Andrije Kačića Miošića 11,20350 Metković</item>
      <item>Tonća Jakić, OIB 31189045325, Andrije Kačića Miošića 9,20350 Metković</item>
      <item>Merica Ružić, OIB 74642941270, Velebitska 65,21000 Split</item>
      <item>Dajana Brkić, OIB 79068481996, Josipe Glembaj 15,31207 Tenja</item>
      <item>Snježana Grubišić, OIB 02006838592, Put Mira 20,21210 Solin</item>
      <item>Suzana Stipić, OIB 04825225962, Ulica Lazi 4,10370 Dragošička</item>
      <item>Ana Benat, OIB 95560062464, Podlukovnik 10,22000 Bilice</item>
      <item>Nataša Gović, OIB 22979573277, Put Bioca 2a,22000 Šibenik</item>
      <item>Nina Lemac, OIB 14805406013, Stjepana Radića 105,22000 Šibenik</item>
      <item>Ana Doljanin, OIB 03583461222, Gašpini 20,21210 Solin</item>
      <item>Marijana Mišanović, OIB 70185483455, Lovački Put 5,20350 Metković</item>
      <item>Ivona Kurtović, OIB 33544539838, Grada Gospića 5,21000 Split</item>
      <item>Zorana Vuković, OIB 77278123425, Pujanke 79,21000 Split</item>
      <item>Danijela Đikić, OIB 01960286726, Put Točila 6,21000 Split</item>
      <item>Kristina Perković, OIB 53350489523, Stjepana Draganića 9,10000 Zagreb</item>
      <item>Anita Botica Tafra, OIB 60592264658, Kukuljevićeva 1,21000 Split</item>
      <item>Tajana Habjančić, OIB 28462555325, Ulica Čempresa 7,10000 Zagreb</item>
      <item>Sanja Pejkanović, OIB 04662331286, Pulac 47,51000 Rijeka</item>
      <item>Amalija Grljušić, OIB 44883238036, Listopadska 1,10000 Zagreb</item>
      <item>Miranda Krnjača, OIB 07217965286, Ulica Don Frane Bulića 117,21210 Solin</item>
      <item>Ivana Adamček, OIB 52477039047, Martina Divalta 72,31000 Osijek</item>
      <item>Tanja Perišić, OIB 87161752705, Vukovarska 21,21000 Split</item>
      <item>Irena Plazibat, OIB 13174903392, M.marulića 48,21204 Dugopolje</item>
      <item>Aleksandra Markušić, OIB 29606106466, Vladka Mačeka 38,10450 Jastrebarsko</item>
      <item>Mira Čutura, OIB 53976695131, Nova Ves 44,10000 Zagreb</item>
      <item>Željka Bubić, OIB 59083759001, Ulica Marka Marulića 8,23000 Murvica</item>
      <item>Kristina Jaranović, OIB 58605639937, Negrijeva Ulica 9,52100 Pula</item>
      <item>Barbara Lukavečki, OIB 48591083566, Trpanjska 6,31000 Osijek</item>
      <item>Grad Osijek, OIB 30050049642, F. Kuhača 9,31000 Osijek</item>
      <item>PLODINE dioničko društvo za trgovinu i usluge, OIB 92510683607, Ružićeva 29,51000 Rijeka</item>
      <item>Ministarstvo financija RH, OIB 18683136487, Katančićeva 5,10000 Zagreb</item>
      <item>Županijsko državno odvjetništvo u Splitu, OIB 70793241859, Gundulićeva 29a,21000 Split</item>
      <item>Hrvatski Telekom d.d., OIB 81793146560, Roberta Frangeša Mihanovića 9,10000 Zagreb</item>
      <item>Hrvatske vode, pravna osoba za upravljanje vodama, OIB 28921383001, Grada Vukovara 220,10000 Zagreb</item>
      <item>UNIQA osiguranje d.d., OIB 75665455333, Planinska 13 A,10000 Zagreb</item>
      <item>GRADSKA ČISTOĆA društvo s ograničenom odgovornošću za održavanje čistoće i odlaganje komunalnog otpada, OIB 54873130289, Stjepana Radića 100,22000 Šibenik</item>
      <item>ČISTOĆA društvo s ograničenom odgovornošću za obavljanje komunalnih djelatnosti održavanja čistoće i odlaganja komunaln, OIB 38812451417, Put Plokita 81,21000 Split</item>
      <item>INTEREUROPA, logističke usluge, društvo s ograničenom odgovornošću, OIB 85514716931, Josipa Lončara 3,10000 Zagreb</item>
      <item>GRAD PULA, OIB 79517841355, Forum 1,52100 Pula</item>
      <item>SOCIETE GENERALE-SPLITSKA BANKA dioničko društvo, OIB 69326397242, Ruđera Boškovića 16,21000 Split</item>
      <item>Hrvatsko društvo skladatelja, OIB 56668956985, Berislavićeva 9,10000 Zagreb</item>
      <item>GRAD SPLIT, OIB 78755598868, Branimirova obala 17,21000 Split</item>
      <item>Hrvatske vode, pravna osoba za upravljanje vodama, OIB 28921383001, Grada Vukovara 220,10000 Zagreb</item>
      <item>GRAD ZAGREB, OIB 61817894937, Trg S. Radića 1,10000 Zagreb</item>
      <item>GRAD RIJEKA, OIB 54382731928, Korzo 16,51000 Rijeka</item>
      <item>ZOU ECIJA KULJIŠ BAJIĆ I MERI BLASLOV PAVASOVIĆ, OIB 14645320041, Ćiril Metodova 38,21000 Split</item>
      <item>ARSENAL HOLDINGS d.o.o. za upravljanje i ulaganje, OIB 59794687464, Perivoj Gospe  od zdravlja 1,23000 Zadar</item>
      <item>Hrvatska radiotelevizija, OIB 68419124305, Prisavlje 3,10000 Zagreb</item>
      <item>CROATIA osiguranje d.d., OIB 26187994862, Vatroslava Jagića 33,10000 Zagreb</item>
      <item>FABRICOR d.o.o. za poslovanje nekretninama, OIB 67341813664, Škorpikova 34/2,10000 Zagreb</item>
      <item>ERSTE&amp;STEIERMÄRKISCHE BANKA dioničko društvo, OIB 23057039320, Jadranski Trg 3/a,51000 Rijeka</item>
      <item>MANTA d.o.o. za građenje, projektiranje i poslovanje nekretninama, OIB 44426143196, Jankomir 33,10000 Zagreb</item>
      <item>Supernova Karlovac društvo s ograničenom odgovornošću za poslovanje nekretninama, OIB 44734581304, Avenija Većeslava Holjevca 62,10000 Zagreb</item>
      <item>Supernova Zadar d.o.o., građenje, projektiranje, inženjering, OIB 70161208868, Avenija Većeslava Holjevca 62,10000 Zagreb</item>
      <item>Revizorska tvrtka AUDITOR d.o.o., OIB 03457869045, Tamunić 11.,21212 Kaštel Sućurac</item>
      <item>KAUFMANN i HOFMANN društvo s ograničenom odgovornošću za poslovanje nekretninama, OIB 36528252072, Jankomir 33,10000 Zagreb</item>
      <item>Josipa Pejić, OIB 43039671975, Žuti Breg 48b,10000 Zagreb</item>
      <item>OD MAĐARIĆ &amp; LUI, Ivana Cankara 7,42000 Varaždin</item>
      <item>Pavle Fellner, OIB 66210646862, Jurišićeva 1A,10000 Zagreb</item>
      <item>Mihaela Blažević, Prilaz Gjure Deželića 51,10000 Zagreb</item>
      <item>Odvjetničko društvo VUKUŠIĆ BOKAN i partneri, društvo s ograničenom odgovornošću, OIB 78236605503, Polačišće 2,23000 Zadar</item>
      <item>ZOU V.KNEŽEVIĆ, E.BRADAMANTE, M.HINIĆ MUSLIM, I.RADIĆ, B.PAVKOVIĆ, S.PERHAT I N.KNEŽEVIĆ, Ribarska 4,51000 Rijeka</item>
      <item>MERCATOR - H  društvo s ograničenom odgovornošću za trgovinu i proizvodnju, OIB 10045107278, Ljudevita Posavskog 5,10360 Sesvete</item>
      <item>OD KOS I PARTNERI, Nodilova 1,10000 Zagreb</item>
      <item>ODVJETNIČKO DRUŠTVO GLINSKA &amp; MIŠKOVIĆ društvo s ograničenom odgovornošću, OIB 23426318088, Ulica grada Vukovara 269f,10000 Zagreb</item>
      <item>MADIRAZZA &amp; PARTNERI, odvjetničko društvo d.o.o., OIB 37462847637, Masarykova 21,10000 Zagreb</item>
      <item>Odvjetničko društvo Balatinec i Nikolić društvo s ograničenom odgovornošću, OIB 55497820258, Draškovićeva 13/V,10000 Zagreb</item>
      <item>Odvjetničko društvo Balatinec i Nikolić društvo s ograničenom odgovornošću, OIB 55497820258, Draškovićeva 13/V,10000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80716837908</item>
      <item>, OIB 62537641783</item>
      <item>, OIB 54382731928</item>
      <item>, OIB null</item>
      <item>, OIB 77551742529</item>
      <item>, OIB 63505876253</item>
      <item>, OIB 85967193319</item>
      <item>, OIB 79935515104</item>
      <item>, OIB 84418156049</item>
      <item>, OIB 73517537176</item>
      <item>, OIB 89966963913</item>
      <item>, OIB 59377613185</item>
      <item>, OIB 00621075022</item>
      <item>, OIB 24766675563</item>
      <item>, OIB 55793789098</item>
      <item>, OIB 17249099318</item>
      <item>, OIB 62537641783</item>
      <item>, OIB 07950102446</item>
      <item>, OIB 43707854917</item>
      <item>, OIB 38405457334</item>
      <item>, OIB 40050624867</item>
      <item>, OIB 31189045325</item>
      <item>, OIB 74642941270</item>
      <item>, OIB 79068481996</item>
      <item>, OIB 02006838592</item>
      <item>, OIB 04825225962</item>
      <item>, OIB 95560062464</item>
      <item>, OIB 22979573277</item>
      <item>, OIB 14805406013</item>
      <item>, OIB 03583461222</item>
      <item>, OIB 70185483455</item>
      <item>, OIB 33544539838</item>
      <item>, OIB 77278123425</item>
      <item>, OIB 01960286726</item>
      <item>, OIB 53350489523</item>
      <item>, OIB 60592264658</item>
      <item>, OIB 28462555325</item>
      <item>, OIB 04662331286</item>
      <item>, OIB 44883238036</item>
      <item>, OIB 07217965286</item>
      <item>, OIB 52477039047</item>
      <item>, OIB 87161752705</item>
      <item>, OIB 13174903392</item>
      <item>, OIB 29606106466</item>
      <item>, OIB 53976695131</item>
      <item>, OIB 59083759001</item>
      <item>, OIB 58605639937</item>
      <item>, OIB 48591083566</item>
      <item>, OIB 30050049642</item>
      <item>, OIB 92510683607</item>
      <item>, OIB 18683136487</item>
      <item>, OIB 70793241859</item>
      <item>, OIB 81793146560</item>
      <item>, OIB 28921383001</item>
      <item>, OIB 75665455333</item>
      <item>, OIB 54873130289</item>
      <item>, OIB 38812451417</item>
      <item>, OIB 85514716931</item>
      <item>, OIB 79517841355</item>
      <item>, OIB 69326397242</item>
      <item>, OIB 56668956985</item>
      <item>, OIB 78755598868</item>
      <item>, OIB 28921383001</item>
      <item>, OIB 61817894937</item>
      <item>, OIB 54382731928</item>
      <item>, OIB 14645320041</item>
      <item>, OIB 59794687464</item>
      <item>, OIB 68419124305</item>
      <item>, OIB 26187994862</item>
      <item>, OIB 67341813664</item>
      <item>, OIB 23057039320</item>
      <item>, OIB 44426143196</item>
      <item>, OIB 44734581304</item>
      <item>, OIB 70161208868</item>
      <item>, OIB 03457869045</item>
      <item>, OIB 36528252072</item>
      <item>, OIB 43039671975</item>
      <item>, OIB null</item>
      <item>, OIB 66210646862</item>
      <item>, OIB null</item>
      <item>, OIB 78236605503</item>
      <item>, OIB null</item>
      <item>, OIB 10045107278</item>
      <item>, OIB null</item>
      <item>, OIB 23426318088</item>
      <item>, OIB 37462847637</item>
      <item>, OIB 55497820258</item>
      <item>, OIB 55497820258</item>
    </izvorni_sadrzaj>
    <derivirana_varijabla naziv="DomainObject.Predmet.SudioniciListNazivOIB_1">
      <item>, OIB 85821130368</item>
      <item>, OIB 80716837908</item>
      <item>, OIB 62537641783</item>
      <item>, OIB 54382731928</item>
      <item>, OIB null</item>
      <item>, OIB 77551742529</item>
      <item>, OIB 63505876253</item>
      <item>, OIB 85967193319</item>
      <item>, OIB 79935515104</item>
      <item>, OIB 84418156049</item>
      <item>, OIB 73517537176</item>
      <item>, OIB 89966963913</item>
      <item>, OIB 59377613185</item>
      <item>, OIB 00621075022</item>
      <item>, OIB 24766675563</item>
      <item>, OIB 55793789098</item>
      <item>, OIB 17249099318</item>
      <item>, OIB 62537641783</item>
      <item>, OIB 07950102446</item>
      <item>, OIB 43707854917</item>
      <item>, OIB 38405457334</item>
      <item>, OIB 40050624867</item>
      <item>, OIB 31189045325</item>
      <item>, OIB 74642941270</item>
      <item>, OIB 79068481996</item>
      <item>, OIB 02006838592</item>
      <item>, OIB 04825225962</item>
      <item>, OIB 95560062464</item>
      <item>, OIB 22979573277</item>
      <item>, OIB 14805406013</item>
      <item>, OIB 03583461222</item>
      <item>, OIB 70185483455</item>
      <item>, OIB 33544539838</item>
      <item>, OIB 77278123425</item>
      <item>, OIB 01960286726</item>
      <item>, OIB 53350489523</item>
      <item>, OIB 60592264658</item>
      <item>, OIB 28462555325</item>
      <item>, OIB 04662331286</item>
      <item>, OIB 44883238036</item>
      <item>, OIB 07217965286</item>
      <item>, OIB 52477039047</item>
      <item>, OIB 87161752705</item>
      <item>, OIB 13174903392</item>
      <item>, OIB 29606106466</item>
      <item>, OIB 53976695131</item>
      <item>, OIB 59083759001</item>
      <item>, OIB 58605639937</item>
      <item>, OIB 48591083566</item>
      <item>, OIB 30050049642</item>
      <item>, OIB 92510683607</item>
      <item>, OIB 18683136487</item>
      <item>, OIB 70793241859</item>
      <item>, OIB 81793146560</item>
      <item>, OIB 28921383001</item>
      <item>, OIB 75665455333</item>
      <item>, OIB 54873130289</item>
      <item>, OIB 38812451417</item>
      <item>, OIB 85514716931</item>
      <item>, OIB 79517841355</item>
      <item>, OIB 69326397242</item>
      <item>, OIB 56668956985</item>
      <item>, OIB 78755598868</item>
      <item>, OIB 28921383001</item>
      <item>, OIB 61817894937</item>
      <item>, OIB 54382731928</item>
      <item>, OIB 14645320041</item>
      <item>, OIB 59794687464</item>
      <item>, OIB 68419124305</item>
      <item>, OIB 26187994862</item>
      <item>, OIB 67341813664</item>
      <item>, OIB 23057039320</item>
      <item>, OIB 44426143196</item>
      <item>, OIB 44734581304</item>
      <item>, OIB 70161208868</item>
      <item>, OIB 03457869045</item>
      <item>, OIB 36528252072</item>
      <item>, OIB 43039671975</item>
      <item>, OIB null</item>
      <item>, OIB 66210646862</item>
      <item>, OIB null</item>
      <item>, OIB 78236605503</item>
      <item>, OIB null</item>
      <item>, OIB 10045107278</item>
      <item>, OIB null</item>
      <item>, OIB 23426318088</item>
      <item>, OIB 37462847637</item>
      <item>, OIB 55497820258</item>
      <item>, OIB 55497820258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FD3041-0B20-495C-8B50-BDFDF0473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1280</properties:Words>
  <properties:Characters>7353</properties:Characters>
  <properties:Lines>146</properties:Lines>
  <properties:Paragraphs>34</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2018-03-21T12:02:00Z</dcterms:created>
  <dc:creator>Ardena Bajlo</dc:creator>
  <cp:lastModifiedBy>Katarina Mikulić</cp:lastModifiedBy>
  <cp:lastPrinted>2018-11-29T10:48:00Z</cp:lastPrinted>
  <dcterms:modified xmlns:xsi="http://www.w3.org/2001/XMLSchema-instance" xsi:type="dcterms:W3CDTF">2018-11-29T10:48:00Z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UPISU RJEŠENJA O OTVARANJU STEČAJA U ZK.docx)</vt:lpwstr>
  </prop:property>
  <prop:property name="CC_coloring" pid="4" fmtid="{D5CDD505-2E9C-101B-9397-08002B2CF9AE}">
    <vt:bool>false</vt:bool>
  </prop:property>
  <prop:property name="BrojStranica" pid="5" fmtid="{D5CDD505-2E9C-101B-9397-08002B2CF9AE}">
    <vt:i4>3</vt:i4>
  </prop:property>
</prop:Properties>
</file>