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8135" w14:paraId="fc9813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7D7A8F">
        <w:t xml:space="preserve">NAVIS NAUTA d.o.o. Pula, Bunarska cesta 104, OIB: 57556160543,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B17BB5">
        <w:t>NAVIS NAUTA d.o.o. Pula, Bunarska cesta 104, OIB: 57556160543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B17BB5">
        <w:rPr>
          <w:b/>
          <w:lang w:val="pl-PL"/>
        </w:rPr>
        <w:t xml:space="preserve">30. ožujka 2016. godine </w:t>
      </w:r>
      <w:r w:rsidRPr="00FB0B18">
        <w:rPr>
          <w:b/>
          <w:lang w:val="pl-PL"/>
        </w:rPr>
        <w:t xml:space="preserve">u </w:t>
      </w:r>
      <w:r w:rsidR="00B17BB5">
        <w:rPr>
          <w:b/>
          <w:lang w:val="pl-PL"/>
        </w:rPr>
        <w:t>09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B17BB5">
        <w:t>NAVIS NAUTA d.o.o. Pula, Bunarska cesta 104, OIB: 57556160543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B17BB5">
        <w:rPr>
          <w:lang w:val="sv-SE"/>
        </w:rPr>
        <w:t xml:space="preserve">ci </w:t>
      </w:r>
      <w:r w:rsidR="005E3EB7">
        <w:rPr>
          <w:lang w:val="sv-SE"/>
        </w:rPr>
        <w:t xml:space="preserve">dužnika </w:t>
      </w:r>
      <w:r w:rsidR="00B17BB5">
        <w:rPr>
          <w:lang w:val="sv-SE"/>
        </w:rPr>
        <w:t>Edi Kuftić iz Pule, Bunarska cesta 104, i Ozren Pletikos iz Pule, Ljudevita Posavskog 25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>Poziva</w:t>
      </w:r>
      <w:r w:rsidR="00B17BB5">
        <w:t>ju</w:t>
      </w:r>
      <w:r>
        <w:t xml:space="preserve"> se </w:t>
      </w:r>
      <w:r>
        <w:rPr>
          <w:lang w:val="sv-SE"/>
        </w:rPr>
        <w:t>zakonski zastupni</w:t>
      </w:r>
      <w:r w:rsidR="00B17BB5">
        <w:rPr>
          <w:lang w:val="sv-SE"/>
        </w:rPr>
        <w:t>ci</w:t>
      </w:r>
      <w:r>
        <w:rPr>
          <w:lang w:val="sv-SE"/>
        </w:rPr>
        <w:t xml:space="preserve"> dužnika </w:t>
      </w:r>
      <w:r w:rsidR="00B17BB5">
        <w:rPr>
          <w:lang w:val="sv-SE"/>
        </w:rPr>
        <w:t>Edi Kuftić iz Pule, Bunarska cesta 104, i Ozren Pletikos iz Pule, Ljudevita Posavskog 25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B17BB5">
        <w:rPr>
          <w:lang w:val="sv-SE"/>
        </w:rPr>
        <w:t>e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534BF">
        <w:rPr>
          <w:lang w:val="sv-SE"/>
        </w:rPr>
        <w:t>m</w:t>
      </w:r>
      <w:r>
        <w:rPr>
          <w:lang w:val="sv-SE"/>
        </w:rPr>
        <w:t xml:space="preserve"> zastupnici</w:t>
      </w:r>
      <w:r w:rsidR="002534BF">
        <w:rPr>
          <w:lang w:val="sv-SE"/>
        </w:rPr>
        <w:t>ma</w:t>
      </w:r>
      <w:r>
        <w:rPr>
          <w:lang w:val="sv-SE"/>
        </w:rPr>
        <w:t xml:space="preserve"> dužnika Edi</w:t>
      </w:r>
      <w:r w:rsidR="00F32923">
        <w:rPr>
          <w:lang w:val="sv-SE"/>
        </w:rPr>
        <w:t>ju</w:t>
      </w:r>
      <w:r>
        <w:rPr>
          <w:lang w:val="sv-SE"/>
        </w:rPr>
        <w:t xml:space="preserve"> Kuftić</w:t>
      </w:r>
      <w:r w:rsidR="00F32923">
        <w:rPr>
          <w:lang w:val="sv-SE"/>
        </w:rPr>
        <w:t>u</w:t>
      </w:r>
      <w:r>
        <w:rPr>
          <w:lang w:val="sv-SE"/>
        </w:rPr>
        <w:t xml:space="preserve"> iz Pule, Bunarska cesta 104, i Ozren</w:t>
      </w:r>
      <w:r w:rsidR="00F32923">
        <w:rPr>
          <w:lang w:val="sv-SE"/>
        </w:rPr>
        <w:t>u</w:t>
      </w:r>
      <w:r>
        <w:rPr>
          <w:lang w:val="sv-SE"/>
        </w:rPr>
        <w:t xml:space="preserve"> Pletikos</w:t>
      </w:r>
      <w:r w:rsidR="00F32923">
        <w:rPr>
          <w:lang w:val="sv-SE"/>
        </w:rPr>
        <w:t>u</w:t>
      </w:r>
      <w:r>
        <w:rPr>
          <w:lang w:val="sv-SE"/>
        </w:rPr>
        <w:t xml:space="preserve"> iz Pule, Ljudevita Posavskog 25, da u roku od 8 dana od dana primitka ovog rješenja dostave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 da u roku od 8 dana od dana primitka ovog rješenja izvijesti ovaj sud da li se dužnik vodi kao vlasnik nekretnina upisanih u zemljišnim knjigama iz nadležnosti tog suda (uključujući i stalne službe).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</w:p>
    <w:p w:rsidRDefault="002534BF" w:rsidP="002534BF" w:rsidR="002534BF">
      <w:pPr>
        <w:ind w:firstLine="708"/>
        <w:jc w:val="both"/>
        <w:rPr>
          <w:lang w:val="sv-SE"/>
        </w:rPr>
      </w:pPr>
      <w:r>
        <w:rPr>
          <w:lang w:val="sv-SE"/>
        </w:rPr>
        <w:t>VI. Nalaže se Lučkoj kapetaniji Pula da u roku od 8 dana od dana primitka ovog rješenja izvijesti ovaj sud da li se dužnik vodi kao vlasnik plovila upisanih u upisnike u nadležnosti navedenog tijela.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534BF">
        <w:rPr>
          <w:lang w:val="sv-SE"/>
        </w:rPr>
        <w:t>II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V. i </w:t>
      </w:r>
      <w:r>
        <w:rPr>
          <w:lang w:val="sv-SE"/>
        </w:rPr>
        <w:t>V</w:t>
      </w:r>
      <w:r w:rsidR="002534BF">
        <w:rPr>
          <w:lang w:val="sv-SE"/>
        </w:rPr>
        <w:t>I</w:t>
      </w:r>
      <w:r>
        <w:rPr>
          <w:lang w:val="sv-SE"/>
        </w:rPr>
        <w:t>.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534BF">
        <w:rPr>
          <w:lang w:val="sv-SE"/>
        </w:rPr>
        <w:t>II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V. i VI.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4443C">
        <w:t>19</w:t>
      </w:r>
      <w:r w:rsidR="003E00AF">
        <w:t>. veljače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E40DC9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3E00AF">
        <w:t xml:space="preserve">NAVIS NAUTA d.o.o. Pula, Bunarska cesta 104, </w:t>
      </w:r>
    </w:p>
    <w:p w:rsidRDefault="00FB0B18" w:rsidP="003E00AF" w:rsidR="00A560B4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3E00AF">
        <w:rPr>
          <w:lang w:val="sv-SE"/>
        </w:rPr>
        <w:t>Edi Kuftić iz Pule, Bunarska cesta 104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zakonski zastupnik dužnika Ozren Pletikos iz Pule, Ljudevita Posavskog 25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OS Pula, 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2534BF">
      <w:pPr>
        <w:ind w:firstLine="708"/>
        <w:jc w:val="both"/>
        <w:rPr>
          <w:lang w:val="sv-SE"/>
        </w:rPr>
      </w:pPr>
      <w:r>
        <w:rPr>
          <w:lang w:val="sv-SE"/>
        </w:rPr>
        <w:t>- Lučka kapetanija Pula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67A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5E3EB7">
          <w:t>Posl.</w:t>
        </w:r>
        <w:r w:rsidR="002534BF">
          <w:t xml:space="preserve"> </w:t>
        </w:r>
        <w:r w:rsidR="005E3EB7">
          <w:t>br</w:t>
        </w:r>
        <w:r w:rsidR="002534BF">
          <w:t>oj</w:t>
        </w:r>
        <w:r w:rsidR="005E3EB7">
          <w:t xml:space="preserve">: </w:t>
        </w:r>
        <w:r w:rsidR="002534BF">
          <w:t>4</w:t>
        </w:r>
        <w:r w:rsidR="005E3EB7">
          <w:t xml:space="preserve"> St-</w:t>
        </w:r>
        <w:r w:rsidR="0059655A">
          <w:t>238/16</w:t>
        </w:r>
        <w:r w:rsidR="002534BF">
          <w:t>-</w:t>
        </w:r>
      </w:sdtContent>
    </w:sdt>
    <w:r w:rsidR="0059655A">
      <w:t>3</w:t>
    </w:r>
  </w:p>
  <w:p w:rsidRDefault="00EB167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59655A">
      <w:t>238/16</w:t>
    </w:r>
    <w:r w:rsidR="007D7A8F">
      <w:t>-</w:t>
    </w:r>
    <w:r w:rsidR="0059655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4443C"/>
    <w:rsid w:val="00107DA9"/>
    <w:rsid w:val="00134676"/>
    <w:rsid w:val="002534BF"/>
    <w:rsid w:val="00262377"/>
    <w:rsid w:val="00264035"/>
    <w:rsid w:val="002D55AD"/>
    <w:rsid w:val="003B74B1"/>
    <w:rsid w:val="003E00AF"/>
    <w:rsid w:val="0051365F"/>
    <w:rsid w:val="00554328"/>
    <w:rsid w:val="0059655A"/>
    <w:rsid w:val="005E3EB7"/>
    <w:rsid w:val="005E434E"/>
    <w:rsid w:val="006301ED"/>
    <w:rsid w:val="0079454F"/>
    <w:rsid w:val="007D7A8F"/>
    <w:rsid w:val="00814FDD"/>
    <w:rsid w:val="00985388"/>
    <w:rsid w:val="00A560B4"/>
    <w:rsid w:val="00B17BB5"/>
    <w:rsid w:val="00CA0CBB"/>
    <w:rsid w:val="00D14604"/>
    <w:rsid w:val="00DF28E8"/>
    <w:rsid w:val="00E40DC9"/>
    <w:rsid w:val="00EB167A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1E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1E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1E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1E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1E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1E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1E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1E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St-238/2016-3</izvorni_sadrzaj>
    <derivirana_varijabla naziv="DomainObject.Oznaka_1">St-238/2016-3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NAVIS NAUTA d.o.o. PULA</izvorni_sadrzaj>
    <derivirana_varijabla naziv="DomainObject.Predmet.ProtustrankaFormated_1">  NAVIS NAUTA d.o.o. PULA</derivirana_varijabla>
  </DomainObject.Predmet.ProtustrankaFormated>
  <DomainObject.Predmet.ProtustrankaFormatedOIB>
    <izvorni_sadrzaj>  NAVIS NAUTA d.o.o. PULA, OIB 57556160543</izvorni_sadrzaj>
    <derivirana_varijabla naziv="DomainObject.Predmet.ProtustrankaFormatedOIB_1">  NAVIS NAUTA d.o.o. PULA, OIB 57556160543</derivirana_varijabla>
  </DomainObject.Predmet.ProtustrankaFormatedOIB>
  <DomainObject.Predmet.ProtustrankaFormatedWithAdress>
    <izvorni_sadrzaj> NAVIS NAUTA d.o.o. PULA, Bunarska cesta 104, 52100 Pula</izvorni_sadrzaj>
    <derivirana_varijabla naziv="DomainObject.Predmet.ProtustrankaFormatedWithAdress_1"> NAVIS NAUTA d.o.o. PULA, Bunarska cesta 104, 52100 Pula</derivirana_varijabla>
  </DomainObject.Predmet.ProtustrankaFormatedWithAdress>
  <DomainObject.Predmet.ProtustrankaFormatedWithAdressOIB>
    <izvorni_sadrzaj> NAVIS NAUTA d.o.o. PULA, OIB 57556160543, Bunarska cesta 104, 52100 Pula</izvorni_sadrzaj>
    <derivirana_varijabla naziv="DomainObject.Predmet.ProtustrankaFormatedWithAdressOIB_1"> NAVIS NAUTA d.o.o. PULA, OIB 57556160543, Bunarska cesta 104, 52100 Pula</derivirana_varijabla>
  </DomainObject.Predmet.ProtustrankaFormatedWithAdressOIB>
  <DomainObject.Predmet.ProtustrankaWithAdress>
    <izvorni_sadrzaj>NAVIS NAUTA d.o.o. PULA Bunarska cesta 104, 52100 Pula</izvorni_sadrzaj>
    <derivirana_varijabla naziv="DomainObject.Predmet.ProtustrankaWithAdress_1">NAVIS NAUTA d.o.o. PULA Bunarska cesta 104, 52100 Pula</derivirana_varijabla>
  </DomainObject.Predmet.ProtustrankaWithAdress>
  <DomainObject.Predmet.ProtustrankaWithAdressOIB>
    <izvorni_sadrzaj>NAVIS NAUTA d.o.o. PULA, OIB 57556160543, Bunarska cesta 104, 52100 Pula</izvorni_sadrzaj>
    <derivirana_varijabla naziv="DomainObject.Predmet.ProtustrankaWithAdressOIB_1">NAVIS NAUTA d.o.o. PULA, OIB 57556160543, Bunarska cesta 104, 52100 Pula</derivirana_varijabla>
  </DomainObject.Predmet.ProtustrankaWithAdressOIB>
  <DomainObject.Predmet.ProtustrankaNazivFormated>
    <izvorni_sadrzaj>NAVIS NAUTA d.o.o. PULA</izvorni_sadrzaj>
    <derivirana_varijabla naziv="DomainObject.Predmet.ProtustrankaNazivFormated_1">NAVIS NAUTA d.o.o. PULA</derivirana_varijabla>
  </DomainObject.Predmet.ProtustrankaNazivFormated>
  <DomainObject.Predmet.ProtustrankaNazivFormatedOIB>
    <izvorni_sadrzaj>NAVIS NAUTA d.o.o. PULA, OIB 57556160543</izvorni_sadrzaj>
    <derivirana_varijabla naziv="DomainObject.Predmet.ProtustrankaNazivFormatedOIB_1">NAVIS NAUTA d.o.o. PULA, OIB 57556160543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133262.71</izvorni_sadrzaj>
    <derivirana_varijabla naziv="DomainObject.Predmet.TrenutnaVrijednost_1">133262.71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NAVIS NAUTA d.o.o. PULA</item>
    </izvorni_sadrzaj>
    <derivirana_varijabla naziv="DomainObject.Predmet.ProtuStrankaListFormated_1">
      <item>NAVIS NAUTA d.o.o. PULA</item>
    </derivirana_varijabla>
  </DomainObject.Predmet.ProtuStrankaListFormated>
  <DomainObject.Predmet.ProtuStrankaListFormatedOIB>
    <izvorni_sadrzaj>
      <item>NAVIS NAUTA d.o.o. PULA, OIB 57556160543</item>
    </izvorni_sadrzaj>
    <derivirana_varijabla naziv="DomainObject.Predmet.ProtuStrankaListFormatedOIB_1">
      <item>NAVIS NAUTA d.o.o. PULA, OIB 57556160543</item>
    </derivirana_varijabla>
  </DomainObject.Predmet.ProtuStrankaListFormatedOIB>
  <DomainObject.Predmet.ProtuStrankaListFormatedWithAdress>
    <izvorni_sadrzaj>
      <item>NAVIS NAUTA d.o.o. PULA, Bunarska cesta 104, 52100 Pula</item>
    </izvorni_sadrzaj>
    <derivirana_varijabla naziv="DomainObject.Predmet.ProtuStrankaListFormatedWithAdress_1">
      <item>NAVIS NAUTA d.o.o. PULA, Bunarska cesta 104, 52100 Pula</item>
    </derivirana_varijabla>
  </DomainObject.Predmet.ProtuStrankaListFormatedWithAdress>
  <DomainObject.Predmet.ProtuStrankaListFormatedWithAdressOIB>
    <izvorni_sadrzaj>
      <item>NAVIS NAUTA d.o.o. PULA, OIB 57556160543, Bunarska cesta 104, 52100 Pula</item>
    </izvorni_sadrzaj>
    <derivirana_varijabla naziv="DomainObject.Predmet.ProtuStrankaListFormatedWithAdressOIB_1">
      <item>NAVIS NAUTA d.o.o. PULA, OIB 57556160543, Bunarska cesta 104, 52100 Pula</item>
    </derivirana_varijabla>
  </DomainObject.Predmet.ProtuStrankaListFormatedWithAdressOIB>
  <DomainObject.Predmet.ProtuStrankaListNazivFormated>
    <izvorni_sadrzaj>
      <item>NAVIS NAUTA d.o.o. PULA</item>
    </izvorni_sadrzaj>
    <derivirana_varijabla naziv="DomainObject.Predmet.ProtuStrankaListNazivFormated_1">
      <item>NAVIS NAUTA d.o.o. PULA</item>
    </derivirana_varijabla>
  </DomainObject.Predmet.ProtuStrankaListNazivFormated>
  <DomainObject.Predmet.ProtuStrankaListNazivFormatedOIB>
    <izvorni_sadrzaj>
      <item>NAVIS NAUTA d.o.o. PULA, OIB 57556160543</item>
    </izvorni_sadrzaj>
    <derivirana_varijabla naziv="DomainObject.Predmet.ProtuStrankaListNazivFormatedOIB_1">
      <item>NAVIS NAUTA d.o.o. PULA, OIB 57556160543</item>
    </derivirana_varijabla>
  </DomainObject.Predmet.ProtuStrankaListNazivFormatedOIB>
  <DomainObject.Predmet.OstaliListFormated>
    <izvorni_sadrzaj>
      <item>Edi Kuftić</item>
      <item>Ozren Pletikos</item>
    </izvorni_sadrzaj>
    <derivirana_varijabla naziv="DomainObject.Predmet.OstaliListFormated_1">
      <item>Edi Kuftić</item>
      <item>Ozren Pletikos</item>
    </derivirana_varijabla>
  </DomainObject.Predmet.OstaliListFormated>
  <DomainObject.Predmet.OstaliListFormatedOIB>
    <izvorni_sadrzaj>
      <item>Edi Kuftić</item>
      <item>Ozren Pletikos</item>
    </izvorni_sadrzaj>
    <derivirana_varijabla naziv="DomainObject.Predmet.OstaliListFormatedOIB_1">
      <item>Edi Kuftić</item>
      <item>Ozren Pletikos</item>
    </derivirana_varijabla>
  </DomainObject.Predmet.OstaliListFormatedOIB>
  <DomainObject.Predmet.OstaliListFormatedWithAdress>
    <izvorni_sadrzaj>
      <item>Edi Kuftić, Bunarska cesta 104, 52100 Pula</item>
      <item>Ozren Pletikos, Ljudevita Posavskog 25, 52100 Pula</item>
    </izvorni_sadrzaj>
    <derivirana_varijabla naziv="DomainObject.Predmet.OstaliListFormatedWithAdress_1">
      <item>Edi Kuftić, Bunarska cesta 104, 52100 Pula</item>
      <item>Ozren Pletikos, Ljudevita Posavskog 25, 52100 Pula</item>
    </derivirana_varijabla>
  </DomainObject.Predmet.OstaliListFormatedWithAdress>
  <DomainObject.Predmet.OstaliListFormatedWithAdressOIB>
    <izvorni_sadrzaj>
      <item>Edi Kuftić, Bunarska cesta 104, 52100 Pula</item>
      <item>Ozren Pletikos, Ljudevita Posavskog 25, 52100 Pula</item>
    </izvorni_sadrzaj>
    <derivirana_varijabla naziv="DomainObject.Predmet.OstaliListFormatedWithAdressOIB_1">
      <item>Edi Kuftić, Bunarska cesta 104, 52100 Pula</item>
      <item>Ozren Pletikos, Ljudevita Posavskog 25, 52100 Pula</item>
    </derivirana_varijabla>
  </DomainObject.Predmet.OstaliListFormatedWithAdressOIB>
  <DomainObject.Predmet.OstaliListNazivFormated>
    <izvorni_sadrzaj>
      <item>Edi Kuftić</item>
      <item>Ozren Pletikos</item>
    </izvorni_sadrzaj>
    <derivirana_varijabla naziv="DomainObject.Predmet.OstaliListNazivFormated_1">
      <item>Edi Kuftić</item>
      <item>Ozren Pletikos</item>
    </derivirana_varijabla>
  </DomainObject.Predmet.OstaliListNazivFormated>
  <DomainObject.Predmet.OstaliListNazivFormatedOIB>
    <izvorni_sadrzaj>
      <item>Edi Kuftić</item>
      <item>Ozren Pletikos</item>
    </izvorni_sadrzaj>
    <derivirana_varijabla naziv="DomainObject.Predmet.OstaliListNazivFormatedOIB_1">
      <item>Edi Kuftić</item>
      <item>Ozren Pletikos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St-238/2016-3</izvorni_sadrzaj>
    <derivirana_varijabla naziv="DomainObject.PoslovniBrojDokumenta_1">St-238/2016-3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NAVIS NAUTA d.o.o. PULA</izvorni_sadrzaj>
    <derivirana_varijabla naziv="DomainObject.Predmet.ProtustrankaIDrugi_1">NAVIS NAUTA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NAVIS NAUTA d.o.o. PULA, OIB 57556160543, Bunarska cesta 104, 52100 Pula</izvorni_sadrzaj>
    <derivirana_varijabla naziv="DomainObject.Predmet.ProtustrankaIDrugiAdressOIB_1">NAVIS NAUTA d.o.o. PULA, OIB 57556160543, Bunarska cesta 104,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NAVIS NAUTA d.o.o. PULA</item>
      <item>Edi Kuftić</item>
      <item>Ozren Pletikos</item>
    </izvorni_sadrzaj>
    <derivirana_varijabla naziv="DomainObject.Predmet.SudioniciListNaziv_1">
      <item>FINANCIJSKA AGENCIJA, RC RIJEKA, PODRUŽNICA PULA, PULA</item>
      <item>NAVIS NAUTA d.o.o. PULA</item>
      <item>Edi Kuftić</item>
      <item>Ozren Pletikos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NAVIS NAUTA d.o.o. PULA, OIB 57556160543, Bunarska cesta 104,52100 Pula</item>
      <item>Edi Kuftić, Bunarska cesta 104,52100 Pula</item>
      <item>Ozren Pletikos, Ljudevita Posavskog 25,52100 Pula</item>
    </izvorni_sadrzaj>
    <derivirana_varijabla naziv="DomainObject.Predmet.SudioniciListAdressOIB_1">
      <item>FINANCIJSKA AGENCIJA, RC RIJEKA, PODRUŽNICA PULA, PULA, OIB 85821130368, Giardini 5,52100 Pula</item>
      <item>NAVIS NAUTA d.o.o. PULA, OIB 57556160543, Bunarska cesta 104,52100 Pula</item>
      <item>Edi Kuftić, Bunarska cesta 104,52100 Pula</item>
      <item>Ozren Pletikos, Ljudevita Posavskog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57556160543</item>
      <item>, OIB null</item>
      <item>, OIB null</item>
    </izvorni_sadrzaj>
    <derivirana_varijabla naziv="DomainObject.Predmet.SudioniciListNazivOIB_1">
      <item>, OIB 85821130368</item>
      <item>, OIB 57556160543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67E35-184A-4E01-A071-92BA97E69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3676</properties:Characters>
  <properties:Lines>96</properties:Lines>
  <properties:Paragraphs>47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2016-02-17T09:17:00Z</dcterms:created>
  <dc:creator>Jasmina Matika</dc:creator>
  <cp:lastModifiedBy>Sanja Prodan</cp:lastModifiedBy>
  <cp:lastPrinted>2016-02-22T08:11:00Z</cp:lastPrinted>
  <dcterms:modified xmlns:xsi="http://www.w3.org/2001/XMLSchema-instance" xsi:type="dcterms:W3CDTF">2016-02-22T08:11:00Z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