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cfe2" w14:paraId="23ecfe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85B23">
        <w:rPr>
          <w:rFonts w:cs="Times New Roman" w:hAnsi="Times New Roman" w:ascii="Times New Roman"/>
          <w:b/>
          <w:sz w:val="24"/>
          <w:szCs w:val="24"/>
        </w:rPr>
        <w:t>991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85B23">
        <w:rPr>
          <w:rFonts w:cs="Times New Roman" w:hAnsi="Times New Roman" w:ascii="Times New Roman"/>
          <w:sz w:val="24"/>
          <w:szCs w:val="24"/>
        </w:rPr>
        <w:t>OLIVA DOM d.o.o., Čista Mala, Glavna cesta 194, MBS: 100012404, OIB: 82614286937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85B23">
        <w:rPr>
          <w:rFonts w:cs="Times New Roman" w:hAnsi="Times New Roman" w:ascii="Times New Roman"/>
          <w:sz w:val="24"/>
          <w:szCs w:val="24"/>
        </w:rPr>
        <w:t>OLIVA DOM d.o.o., Čista Mala, Glavna cesta 194, MBS: 100012404, OIB: 82614286937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85B23">
        <w:rPr>
          <w:rFonts w:cs="Times New Roman" w:hAnsi="Times New Roman" w:ascii="Times New Roman"/>
          <w:sz w:val="24"/>
          <w:szCs w:val="24"/>
        </w:rPr>
        <w:t>5.115,16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85B23">
        <w:rPr>
          <w:rFonts w:cs="Times New Roman" w:hAnsi="Times New Roman" w:ascii="Times New Roman"/>
          <w:sz w:val="24"/>
          <w:szCs w:val="24"/>
        </w:rPr>
        <w:t>Miroslav Romić iz Morpolača, Morpolača 62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03607">
        <w:rPr>
          <w:rFonts w:cs="Times New Roman" w:hAnsi="Times New Roman" w:ascii="Times New Roman"/>
          <w:sz w:val="24"/>
          <w:szCs w:val="24"/>
        </w:rPr>
        <w:t>model 05, poziv na broj 221-99</w:t>
      </w:r>
      <w:r w:rsidR="00085B23">
        <w:rPr>
          <w:rFonts w:cs="Times New Roman" w:hAnsi="Times New Roman" w:ascii="Times New Roman"/>
          <w:sz w:val="24"/>
          <w:szCs w:val="24"/>
        </w:rPr>
        <w:t>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85B23">
        <w:rPr>
          <w:rFonts w:cs="Times New Roman" w:hAnsi="Times New Roman" w:ascii="Times New Roman"/>
          <w:sz w:val="24"/>
          <w:szCs w:val="24"/>
        </w:rPr>
        <w:t>Miroslav Romić iz Morpolača, Morpolača 62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916" w:rsidP="00357C73" w:rsidR="00AD7916">
      <w:pPr>
        <w:spacing w:lineRule="auto" w:line="240" w:after="0"/>
      </w:pPr>
      <w:r>
        <w:separator/>
      </w:r>
    </w:p>
  </w:endnote>
  <w:endnote w:id="0" w:type="continuationSeparator">
    <w:p w:rsidRDefault="00AD7916" w:rsidP="00357C73" w:rsidR="00AD79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916" w:rsidP="00357C73" w:rsidR="00AD7916">
      <w:pPr>
        <w:spacing w:lineRule="auto" w:line="240" w:after="0"/>
      </w:pPr>
      <w:r>
        <w:separator/>
      </w:r>
    </w:p>
  </w:footnote>
  <w:footnote w:id="0" w:type="continuationSeparator">
    <w:p w:rsidRDefault="00AD7916" w:rsidP="00357C73" w:rsidR="00AD79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03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85B23">
          <w:rPr>
            <w:rFonts w:cs="Times New Roman" w:hAnsi="Times New Roman" w:ascii="Times New Roman"/>
            <w:sz w:val="24"/>
            <w:szCs w:val="24"/>
          </w:rPr>
          <w:t>t-991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B23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B03D0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D7916"/>
    <w:rsid w:val="00AE4720"/>
    <w:rsid w:val="00B26EFA"/>
    <w:rsid w:val="00B85FEC"/>
    <w:rsid w:val="00B9237B"/>
    <w:rsid w:val="00BC09E9"/>
    <w:rsid w:val="00BD71F3"/>
    <w:rsid w:val="00BE6EAF"/>
    <w:rsid w:val="00C036DC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03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D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03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D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D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DOM društvo s ograničenom odgovornošću za trgovinu, građevinarstvo, ugostiteljstvo i turizam</izvorni_sadrzaj>
    <derivirana_varijabla naziv="DomainObject.Predmet.ProtustrankaFormated_1">  OLIVA DOM društvo s ograničenom odgovornošću za trgovinu, građevinarstvo, ugostiteljstvo i turizam</derivirana_varijabla>
  </DomainObject.Predmet.ProtustrankaFormated>
  <DomainObject.Predmet.ProtustrankaFormatedOIB>
    <izvorni_sadrzaj>  OLIVA DOM društvo s ograničenom odgovornošću za trgovinu, građevinarstvo, ugostiteljstvo i turizam, OIB 82614286937</izvorni_sadrzaj>
    <derivirana_varijabla naziv="DomainObject.Predmet.ProtustrankaFormatedOIB_1">  OLIVA DOM društvo s ograničenom odgovornošću za trgovinu, građevinarstvo, ugostiteljstvo i turizam, OIB 82614286937</derivirana_varijabla>
  </DomainObject.Predmet.ProtustrankaFormatedOIB>
  <DomainObject.Predmet.ProtustrankaFormatedWithAdress>
    <izvorni_sadrzaj> OLIVA DOM društvo s ograničenom odgovornošću za trgovinu, građevinarstvo, ugostiteljstvo i turizam, Glavna cesta 194, 22213 Čista Mala</izvorni_sadrzaj>
    <derivirana_varijabla naziv="DomainObject.Predmet.ProtustrankaFormatedWithAdress_1"> OLIVA DOM društvo s ograničenom odgovornošću za trgovinu, građevinarstvo, ugostiteljstvo i turizam, Glavna cesta 194, 22213 Čista Mala</derivirana_varijabla>
  </DomainObject.Predmet.ProtustrankaFormatedWithAdress>
  <DomainObject.Predmet.ProtustrankaFormatedWithAdressOIB>
    <izvorni_sadrzaj> OLIVA DOM društvo s ograničenom odgovornošću za trgovinu, građevinarstvo, ugostiteljstvo i turizam, OIB 82614286937, Glavna cesta 194, 22213 Čista Mala</izvorni_sadrzaj>
    <derivirana_varijabla naziv="DomainObject.Predmet.ProtustrankaFormatedWithAdressOIB_1"> OLIVA DOM društvo s ograničenom odgovornošću za trgovinu, građevinarstvo, ugostiteljstvo i turizam, OIB 82614286937, Glavna cesta 194, 22213 Čista Mala</derivirana_varijabla>
  </DomainObject.Predmet.ProtustrankaFormatedWithAdressOIB>
  <DomainObject.Predmet.ProtustrankaWithAdress>
    <izvorni_sadrzaj>OLIVA DOM društvo s ograničenom odgovornošću za trgovinu, građevinarstvo, ugostiteljstvo i turizam Glavna cesta 194, 22213 Čista Mala</izvorni_sadrzaj>
    <derivirana_varijabla naziv="DomainObject.Predmet.ProtustrankaWithAdress_1">OLIVA DOM društvo s ograničenom odgovornošću za trgovinu, građevinarstvo, ugostiteljstvo i turizam Glavna cesta 194, 22213 Čista Mala</derivirana_varijabla>
  </DomainObject.Predmet.ProtustrankaWithAdress>
  <DomainObject.Predmet.ProtustrankaWithAdressOIB>
    <izvorni_sadrzaj>OLIVA DOM društvo s ograničenom odgovornošću za trgovinu, građevinarstvo, ugostiteljstvo i turizam, OIB 82614286937, Glavna cesta 194, 22213 Čista Mala</izvorni_sadrzaj>
    <derivirana_varijabla naziv="DomainObject.Predmet.ProtustrankaWithAdressOIB_1">OLIVA DOM društvo s ograničenom odgovornošću za trgovinu, građevinarstvo, ugostiteljstvo i turizam, OIB 82614286937, Glavna cesta 194, 22213 Čista Mala</derivirana_varijabla>
  </DomainObject.Predmet.ProtustrankaWithAdressOIB>
  <DomainObject.Predmet.ProtustrankaNazivFormated>
    <izvorni_sadrzaj>OLIVA DOM društvo s ograničenom odgovornošću za trgovinu, građevinarstvo, ugostiteljstvo i turizam</izvorni_sadrzaj>
    <derivirana_varijabla naziv="DomainObject.Predmet.ProtustrankaNazivFormated_1">OLIVA DOM društvo s ograničenom odgovornošću za trgovinu, građevinarstvo, ugostiteljstvo i turizam</derivirana_varijabla>
  </DomainObject.Predmet.ProtustrankaNazivFormated>
  <DomainObject.Predmet.ProtustrankaNazivFormatedOIB>
    <izvorni_sadrzaj>OLIVA DOM društvo s ograničenom odgovornošću za trgovinu, građevinarstvo, ugostiteljstvo i turizam, OIB 82614286937</izvorni_sadrzaj>
    <derivirana_varijabla naziv="DomainObject.Predmet.ProtustrankaNazivFormatedOIB_1">OLIVA DOM društvo s ograničenom odgovornošću za trgovinu, građevinarstvo, ugostiteljstvo i turizam, OIB 82614286937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 DOM društvo s ograničenom odgovornošću za trgovinu, građevinarstvo, ugostiteljstvo i turizam</item>
    </izvorni_sadrzaj>
    <derivirana_varijabla naziv="DomainObject.Predmet.ProtuStrankaListFormated_1">
      <item>OLIVA DOM društvo s ograničenom odgovornošću za trgovinu, građevinarstvo, ugostiteljstvo i turizam</item>
    </derivirana_varijabla>
  </DomainObject.Predmet.ProtuStrankaListFormated>
  <DomainObject.Predmet.ProtuStrankaListFormatedOIB>
    <izvorni_sadrzaj>
      <item>OLIVA DOM društvo s ograničenom odgovornošću za trgovinu, građevinarstvo, ugostiteljstvo i turizam, OIB 82614286937</item>
    </izvorni_sadrzaj>
    <derivirana_varijabla naziv="DomainObject.Predmet.ProtuStrankaListFormatedOIB_1">
      <item>OLIVA DOM društvo s ograničenom odgovornošću za trgovinu, građevinarstvo, ugostiteljstvo i turizam, OIB 82614286937</item>
    </derivirana_varijabla>
  </DomainObject.Predmet.ProtuStrankaListFormatedOIB>
  <DomainObject.Predmet.ProtuStrankaListFormatedWithAdress>
    <izvorni_sadrzaj>
      <item>OLIVA DOM društvo s ograničenom odgovornošću za trgovinu, građevinarstvo, ugostiteljstvo i turizam, Glavna cesta 194, 22213 Čista Mala</item>
    </izvorni_sadrzaj>
    <derivirana_varijabla naziv="DomainObject.Predmet.ProtuStrankaListFormatedWithAdress_1">
      <item>OLIVA DOM društvo s ograničenom odgovornošću za trgovinu, građevinarstvo, ugostiteljstvo i turizam, Glavna cesta 194, 22213 Čista Mala</item>
    </derivirana_varijabla>
  </DomainObject.Predmet.ProtuStrankaListFormatedWithAdress>
  <DomainObject.Predmet.ProtuStrankaListFormatedWithAdressOIB>
    <izvorni_sadrzaj>
      <item>OLIVA DOM društvo s ograničenom odgovornošću za trgovinu, građevinarstvo, ugostiteljstvo i turizam, OIB 82614286937, Glavna cesta 194, 22213 Čista Mala</item>
    </izvorni_sadrzaj>
    <derivirana_varijabla naziv="DomainObject.Predmet.ProtuStrankaListFormatedWithAdressOIB_1">
      <item>OLIVA DOM društvo s ograničenom odgovornošću za trgovinu, građevinarstvo, ugostiteljstvo i turizam, OIB 82614286937, Glavna cesta 194, 22213 Čista Mala</item>
    </derivirana_varijabla>
  </DomainObject.Predmet.ProtuStrankaListFormatedWithAdressOIB>
  <DomainObject.Predmet.ProtuStrankaListNazivFormated>
    <izvorni_sadrzaj>
      <item>OLIVA DOM društvo s ograničenom odgovornošću za trgovinu, građevinarstvo, ugostiteljstvo i turizam</item>
    </izvorni_sadrzaj>
    <derivirana_varijabla naziv="DomainObject.Predmet.ProtuStrankaListNazivFormated_1">
      <item>OLIVA DOM društvo s ograničenom odgovornošću za trgovinu, građevinarstvo, ugostiteljstvo i turizam</item>
    </derivirana_varijabla>
  </DomainObject.Predmet.ProtuStrankaListNazivFormated>
  <DomainObject.Predmet.ProtuStrankaListNazivFormatedOIB>
    <izvorni_sadrzaj>
      <item>OLIVA DOM društvo s ograničenom odgovornošću za trgovinu, građevinarstvo, ugostiteljstvo i turizam, OIB 82614286937</item>
    </izvorni_sadrzaj>
    <derivirana_varijabla naziv="DomainObject.Predmet.ProtuStrankaListNazivFormatedOIB_1">
      <item>OLIVA DOM društvo s ograničenom odgovornošću za trgovinu, građevinarstvo, ugostiteljstvo i turizam, OIB 82614286937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 DOM društvo s ograničenom odgovornošću za trgovinu, građevinarstvo, ugostiteljstvo i turizam</izvorni_sadrzaj>
    <derivirana_varijabla naziv="DomainObject.Predmet.ProtustrankaIDrugi_1">OLIVA DOM društvo s ograničenom odgovornošću za trgovinu, građevinarstvo,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 DOM društvo s ograničenom odgovornošću za trgovinu, građevinarstvo, ugostiteljstvo i turizam, OIB 82614286937, Glavna cesta 194, 22213 Čista Mala</izvorni_sadrzaj>
    <derivirana_varijabla naziv="DomainObject.Predmet.ProtustrankaIDrugiAdressOIB_1">OLIVA DOM društvo s ograničenom odgovornošću za trgovinu, građevinarstvo, ugostiteljstvo i turizam, OIB 82614286937, Glavna cesta 194, 22213 Čista Mala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 DOM društvo s ograničenom odgovornošću za trgovinu, građevinarstvo, ugostiteljstvo i turizam</item>
    </izvorni_sadrzaj>
    <derivirana_varijabla naziv="DomainObject.Predmet.SudioniciListNaziv_1">
      <item>FINA - Podružnica Šibenik</item>
      <item>OLIVA DOM društvo s ograničenom odgovornošću za trgovinu, građevinarstvo,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OLIVA DOM društvo s ograničenom odgovornošću za trgovinu, građevinarstvo, ugostiteljstvo i turizam, OIB 82614286937, Glavna cesta 194,22213 Čista Mala</item>
    </izvorni_sadrzaj>
    <derivirana_varijabla naziv="DomainObject.Predmet.SudioniciListAdressOIB_1">
      <item>FINA - Podružnica Šibenik, OIB 85821130368, Perivoj L. Marune 1,22000 Šibenik</item>
      <item>OLIVA DOM društvo s ograničenom odgovornošću za trgovinu, građevinarstvo, ugostiteljstvo i turizam, OIB 82614286937, Glavna cesta 194,22213 Čista Mala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82614286937</item>
    </izvorni_sadrzaj>
    <derivirana_varijabla naziv="DomainObject.Predmet.SudioniciListNazivOIB_1">
      <item>, OIB 85821130368</item>
      <item>, OIB 82614286937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2258</properties:Characters>
  <properties:Lines>72</properties:Lines>
  <properties:Paragraphs>19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2015-12-22T11:19:00Z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