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1e59" w14:paraId="3a01e5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E7897">
        <w:t>514</w:t>
      </w:r>
      <w:r w:rsidR="00946625">
        <w:t>/16-</w:t>
      </w:r>
      <w:r w:rsidR="00BE789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E7897">
        <w:t>KRŠEVAN NIKOLA j.d.o.o., Zadar, Andrije Hebranga 9, OIB: 80008825043</w:t>
      </w:r>
      <w:r w:rsidRPr="00EF7C9A">
        <w:t xml:space="preserve">, dana </w:t>
      </w:r>
      <w:r w:rsidR="00332A55">
        <w:t>04.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C50BF3" w:rsidRPr="004C59EF">
        <w:t>Blaž Savić, Bana Josipa Jelačića 4/V, Zadar, datum rođenja: 15. travnja 1935. godine, mjesto rođenja: Banjevci</w:t>
      </w:r>
      <w:r w:rsidR="00C50BF3">
        <w:t xml:space="preserve">, broj osobne iskaznice: </w:t>
      </w:r>
      <w:r w:rsidR="00C50BF3" w:rsidRPr="004C59EF">
        <w:t>1504935383902, izdana od strane: PU Zadar, OIB: 44660472906</w:t>
      </w:r>
      <w:r w:rsidR="00196009" w:rsidRPr="005675A5">
        <w:t>,</w:t>
      </w:r>
      <w:r w:rsidR="00196009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BE7897">
        <w:t>KRŠEVAN NIKOLA j.d.o.o., Zadar, Andrije Hebranga 9, OIB: 80008825043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BE7897">
        <w:t>KRŠEVAN NIKOLA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 xml:space="preserve">04.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D4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E7897">
          <w:t>514/16-10</w:t>
        </w:r>
      </w:p>
      <w:p w:rsidRDefault="00E12FEA" w:rsidP="009C0FF2" w:rsidR="00E12FEA" w:rsidRPr="00EF7C9A">
        <w:pPr>
          <w:jc w:val="right"/>
        </w:pPr>
      </w:p>
      <w:p w:rsidRDefault="00FB1D4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96009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1E4B"/>
    <w:rsid w:val="00332A55"/>
    <w:rsid w:val="00342BE6"/>
    <w:rsid w:val="00353A6D"/>
    <w:rsid w:val="00354F74"/>
    <w:rsid w:val="0038536A"/>
    <w:rsid w:val="003911EF"/>
    <w:rsid w:val="00394160"/>
    <w:rsid w:val="003C4494"/>
    <w:rsid w:val="003C6DA5"/>
    <w:rsid w:val="003E01B4"/>
    <w:rsid w:val="00453E80"/>
    <w:rsid w:val="00474A81"/>
    <w:rsid w:val="0048353C"/>
    <w:rsid w:val="004A1BFA"/>
    <w:rsid w:val="004B768C"/>
    <w:rsid w:val="004E61FB"/>
    <w:rsid w:val="004F1515"/>
    <w:rsid w:val="004F4FD5"/>
    <w:rsid w:val="00515656"/>
    <w:rsid w:val="00531CC9"/>
    <w:rsid w:val="00563127"/>
    <w:rsid w:val="005A2E2A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BE7897"/>
    <w:rsid w:val="00C02FA1"/>
    <w:rsid w:val="00C34253"/>
    <w:rsid w:val="00C50BF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1D49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NIKOLA j.d.o.o. za trgovinu i ugostiteljstvo</izvorni_sadrzaj>
    <derivirana_varijabla naziv="DomainObject.Predmet.ProtustrankaFormated_1">  KRŠEVAN NIKOLA j.d.o.o. za trgovinu i ugostiteljstvo</derivirana_varijabla>
  </DomainObject.Predmet.ProtustrankaFormated>
  <DomainObject.Predmet.ProtustrankaFormatedOIB>
    <izvorni_sadrzaj>  KRŠEVAN NIKOLA j.d.o.o. za trgovinu i ugostiteljstvo, OIB 80008825043</izvorni_sadrzaj>
    <derivirana_varijabla naziv="DomainObject.Predmet.ProtustrankaFormatedOIB_1">  KRŠEVAN NIKOLA j.d.o.o. za trgovinu i ugostiteljstvo, OIB 80008825043</derivirana_varijabla>
  </DomainObject.Predmet.ProtustrankaFormatedOIB>
  <DomainObject.Predmet.ProtustrankaFormatedWithAdress>
    <izvorni_sadrzaj> KRŠEVAN NIKOLA j.d.o.o. za trgovinu i ugostiteljstvo, Andrije Hebranga 9, 23000 Zadar</izvorni_sadrzaj>
    <derivirana_varijabla naziv="DomainObject.Predmet.ProtustrankaFormatedWithAdress_1"> KRŠEVAN NIKOLA j.d.o.o. za trgovinu i ugostiteljstvo, Andrije Hebranga 9, 23000 Zadar</derivirana_varijabla>
  </DomainObject.Predmet.ProtustrankaFormatedWithAdress>
  <DomainObject.Predmet.ProtustrankaFormatedWithAdressOIB>
    <izvorni_sadrzaj> KRŠEVAN NIKOLA j.d.o.o. za trgovinu i ugostiteljstvo, OIB 80008825043, Andrije Hebranga 9, 23000 Zadar</izvorni_sadrzaj>
    <derivirana_varijabla naziv="DomainObject.Predmet.ProtustrankaFormatedWithAdressOIB_1"> KRŠEVAN NIKOLA j.d.o.o. za trgovinu i ugostiteljstvo, OIB 80008825043, Andrije Hebranga 9, 23000 Zadar</derivirana_varijabla>
  </DomainObject.Predmet.ProtustrankaFormatedWithAdressOIB>
  <DomainObject.Predmet.ProtustrankaWithAdress>
    <izvorni_sadrzaj>KRŠEVAN NIKOLA j.d.o.o. za trgovinu i ugostiteljstvo Andrije Hebranga 9, 23000 Zadar</izvorni_sadrzaj>
    <derivirana_varijabla naziv="DomainObject.Predmet.ProtustrankaWithAdress_1">KRŠEVAN NIKOLA j.d.o.o. za trgovinu i ugostiteljstvo Andrije Hebranga 9, 23000 Zadar</derivirana_varijabla>
  </DomainObject.Predmet.ProtustrankaWithAdress>
  <DomainObject.Predmet.ProtustrankaWithAdressOIB>
    <izvorni_sadrzaj>KRŠEVAN NIKOLA j.d.o.o. za trgovinu i ugostiteljstvo, OIB 80008825043, Andrije Hebranga 9, 23000 Zadar</izvorni_sadrzaj>
    <derivirana_varijabla naziv="DomainObject.Predmet.ProtustrankaWithAdressOIB_1">KRŠEVAN NIKOLA j.d.o.o. za trgovinu i ugostiteljstvo, OIB 80008825043, Andrije Hebranga 9, 23000 Zadar</derivirana_varijabla>
  </DomainObject.Predmet.ProtustrankaWithAdressOIB>
  <DomainObject.Predmet.ProtustrankaNazivFormated>
    <izvorni_sadrzaj>KRŠEVAN NIKOLA j.d.o.o. za trgovinu i ugostiteljstvo</izvorni_sadrzaj>
    <derivirana_varijabla naziv="DomainObject.Predmet.ProtustrankaNazivFormated_1">KRŠEVAN NIKOLA j.d.o.o. za trgovinu i ugostiteljstvo</derivirana_varijabla>
  </DomainObject.Predmet.ProtustrankaNazivFormated>
  <DomainObject.Predmet.ProtustrankaNazivFormatedOIB>
    <izvorni_sadrzaj>KRŠEVAN NIKOLA j.d.o.o. za trgovinu i ugostiteljstvo, OIB 80008825043</izvorni_sadrzaj>
    <derivirana_varijabla naziv="DomainObject.Predmet.ProtustrankaNazivFormatedOIB_1">KRŠEVAN NIKOLA j.d.o.o. za trgovinu i ugostiteljstvo, OIB 80008825043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14387.53</izvorni_sadrzaj>
    <derivirana_varijabla naziv="DomainObject.Predmet.TrenutnaVrijednost_1">14387.53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NIKOLA j.d.o.o. za trgovinu i ugostiteljstvo</item>
    </izvorni_sadrzaj>
    <derivirana_varijabla naziv="DomainObject.Predmet.ProtuStrankaListFormated_1">
      <item>KRŠEVAN NIKOLA j.d.o.o. za trgovinu i ugostiteljstvo</item>
    </derivirana_varijabla>
  </DomainObject.Predmet.ProtuStrankaListFormated>
  <DomainObject.Predmet.ProtuStrankaListFormatedOIB>
    <izvorni_sadrzaj>
      <item>KRŠEVAN NIKOLA j.d.o.o. za trgovinu i ugostiteljstvo, OIB 80008825043</item>
    </izvorni_sadrzaj>
    <derivirana_varijabla naziv="DomainObject.Predmet.ProtuStrankaListFormatedOIB_1">
      <item>KRŠEVAN NIKOLA j.d.o.o. za trgovinu i ugostiteljstvo, OIB 80008825043</item>
    </derivirana_varijabla>
  </DomainObject.Predmet.ProtuStrankaListFormatedOIB>
  <DomainObject.Predmet.ProtuStrankaListFormatedWithAdress>
    <izvorni_sadrzaj>
      <item>KRŠEVAN NIKOLA j.d.o.o. za trgovinu i ugostiteljstvo, Andrije Hebranga 9, 23000 Zadar</item>
    </izvorni_sadrzaj>
    <derivirana_varijabla naziv="DomainObject.Predmet.ProtuStrankaListFormatedWithAdress_1">
      <item>KRŠEVAN NIKOLA j.d.o.o. za trgovinu i ugostiteljstvo, Andrije Hebranga 9, 23000 Zadar</item>
    </derivirana_varijabla>
  </DomainObject.Predmet.ProtuStrankaListFormatedWithAdress>
  <DomainObject.Predmet.ProtuStrankaListFormatedWithAdressOIB>
    <izvorni_sadrzaj>
      <item>KRŠEVAN NIKOLA j.d.o.o. za trgovinu i ugostiteljstvo, OIB 80008825043, Andrije Hebranga 9, 23000 Zadar</item>
    </izvorni_sadrzaj>
    <derivirana_varijabla naziv="DomainObject.Predmet.ProtuStrankaListFormatedWithAdressOIB_1">
      <item>KRŠEVAN NIKOLA j.d.o.o. za trgovinu i ugostiteljstvo, OIB 80008825043, Andrije Hebranga 9, 23000 Zadar</item>
    </derivirana_varijabla>
  </DomainObject.Predmet.ProtuStrankaListFormatedWithAdressOIB>
  <DomainObject.Predmet.ProtuStrankaListNazivFormated>
    <izvorni_sadrzaj>
      <item>KRŠEVAN NIKOLA j.d.o.o. za trgovinu i ugostiteljstvo</item>
    </izvorni_sadrzaj>
    <derivirana_varijabla naziv="DomainObject.Predmet.ProtuStrankaListNazivFormated_1">
      <item>KRŠEVAN NIKOLA j.d.o.o. za trgovinu i ugostiteljstvo</item>
    </derivirana_varijabla>
  </DomainObject.Predmet.ProtuStrankaListNazivFormated>
  <DomainObject.Predmet.ProtuStrankaListNazivFormatedOIB>
    <izvorni_sadrzaj>
      <item>KRŠEVAN NIKOLA j.d.o.o. za trgovinu i ugostiteljstvo, OIB 80008825043</item>
    </izvorni_sadrzaj>
    <derivirana_varijabla naziv="DomainObject.Predmet.ProtuStrankaListNazivFormatedOIB_1">
      <item>KRŠEVAN NIKOLA j.d.o.o. za trgovinu i ugostiteljstvo, OIB 80008825043</item>
    </derivirana_varijabla>
  </DomainObject.Predmet.ProtuStrankaListNazivFormatedOIB>
  <DomainObject.Predmet.OstaliListFormated>
    <izvorni_sadrzaj>
      <item>Nikola Vuk</item>
    </izvorni_sadrzaj>
    <derivirana_varijabla naziv="DomainObject.Predmet.OstaliListFormated_1">
      <item>Nikola Vuk</item>
    </derivirana_varijabla>
  </DomainObject.Predmet.OstaliListFormated>
  <DomainObject.Predmet.OstaliListFormatedOIB>
    <izvorni_sadrzaj>
      <item>Nikola Vuk, OIB 79847644024</item>
    </izvorni_sadrzaj>
    <derivirana_varijabla naziv="DomainObject.Predmet.OstaliListFormatedOIB_1">
      <item>Nikola Vuk, OIB 79847644024</item>
    </derivirana_varijabla>
  </DomainObject.Predmet.OstaliListFormatedOIB>
  <DomainObject.Predmet.OstaliListFormatedWithAdress>
    <izvorni_sadrzaj>
      <item>Nikola Vuk, Obala Kralja Petra Krešimira 4 20d, 23210 Biograd Na Moru</item>
    </izvorni_sadrzaj>
    <derivirana_varijabla naziv="DomainObject.Predmet.OstaliListFormatedWithAdress_1">
      <item>Nikola Vuk, Obala Kralja Petra Krešimira 4 20d, 23210 Biograd Na Moru</item>
    </derivirana_varijabla>
  </DomainObject.Predmet.OstaliListFormatedWithAdress>
  <DomainObject.Predmet.OstaliListFormatedWithAdressOIB>
    <izvorni_sadrzaj>
      <item>Nikola Vuk, OIB 79847644024, Obala Kralja Petra Krešimira 4 20d, 23210 Biograd Na Moru</item>
    </izvorni_sadrzaj>
    <derivirana_varijabla naziv="DomainObject.Predmet.OstaliListFormatedWithAdressOIB_1">
      <item>Nikola Vuk, OIB 79847644024, Obala Kralja Petra Krešimira 4 20d, 23210 Biograd Na Moru</item>
    </derivirana_varijabla>
  </DomainObject.Predmet.OstaliListFormatedWithAdressOIB>
  <DomainObject.Predmet.OstaliListNazivFormated>
    <izvorni_sadrzaj>
      <item>Nikola Vuk</item>
    </izvorni_sadrzaj>
    <derivirana_varijabla naziv="DomainObject.Predmet.OstaliListNazivFormated_1">
      <item>Nikola Vuk</item>
    </derivirana_varijabla>
  </DomainObject.Predmet.OstaliListNazivFormated>
  <DomainObject.Predmet.OstaliListNazivFormatedOIB>
    <izvorni_sadrzaj>
      <item>Nikola Vuk, OIB 79847644024</item>
    </izvorni_sadrzaj>
    <derivirana_varijabla naziv="DomainObject.Predmet.OstaliListNazivFormatedOIB_1">
      <item>Nikola Vuk, OIB 79847644024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NIKOLA j.d.o.o. za trgovinu i ugostiteljstvo</izvorni_sadrzaj>
    <derivirana_varijabla naziv="DomainObject.Predmet.ProtustrankaIDrugi_1">KRŠEVAN NIKOLA j.d.o.o. za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NIKOLA j.d.o.o. za trgovinu i ugostiteljstvo, OIB 80008825043, Andrije Hebranga 9, 23000 Zadar</izvorni_sadrzaj>
    <derivirana_varijabla naziv="DomainObject.Predmet.ProtustrankaIDrugiAdressOIB_1">KRŠEVAN NIKOLA j.d.o.o. za trgovinu i ugostiteljstvo, OIB 80008825043,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NIKOLA j.d.o.o. za trgovinu i ugostiteljstvo</item>
      <item>Nikola Vuk</item>
    </izvorni_sadrzaj>
    <derivirana_varijabla naziv="DomainObject.Predmet.SudioniciListNaziv_1">
      <item>Financijska agencija</item>
      <item>KRŠEVAN NIKOLA j.d.o.o. za trgovinu i ugostiteljstvo</item>
      <item>Nikola Vuk</item>
    </derivirana_varijabla>
  </DomainObject.Predmet.SudioniciListNaziv>
  <DomainObject.Predmet.SudioniciListAdressOIB>
    <izvorni_sadrzaj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izvorni_sadrzaj>
    <derivirana_varijabla naziv="DomainObject.Predmet.SudioniciListAdressOIB_1"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80008825043</item>
      <item>, OIB 79847644024</item>
    </izvorni_sadrzaj>
    <derivirana_varijabla naziv="DomainObject.Predmet.SudioniciListNazivOIB_1">
      <item>, OIB 85821130368</item>
      <item>, OIB 80008825043</item>
      <item>, OIB 79847644024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1846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2016-05-04T08:37:00Z</dcterms:created>
  <dc:creator>Ardena Bajlo</dc:creator>
  <cp:lastModifiedBy>Martina Kalmeta</cp:lastModifiedBy>
  <cp:lastPrinted>2016-05-04T08:35:00Z</cp:lastPrinted>
  <dcterms:modified xmlns:xsi="http://www.w3.org/2001/XMLSchema-instance" xsi:type="dcterms:W3CDTF">2016-05-05T06:14:00Z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