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0dbb" w14:paraId="4a20dbb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0F0C14">
        <w:rPr>
          <w:lang w:val="hr-HR"/>
        </w:rPr>
        <w:t>222</w:t>
      </w:r>
      <w:r w:rsidR="00462E04" w:rsidRPr="00AE5073">
        <w:rPr>
          <w:lang w:val="hr-HR"/>
        </w:rPr>
        <w:t>/</w:t>
      </w:r>
      <w:r w:rsidR="000F0C14">
        <w:rPr>
          <w:lang w:val="hr-HR"/>
        </w:rPr>
        <w:t>2018</w:t>
      </w:r>
      <w:r w:rsidR="00462E04" w:rsidRPr="00AE5073">
        <w:rPr>
          <w:lang w:val="hr-HR"/>
        </w:rPr>
        <w:t>-</w:t>
      </w:r>
      <w:r w:rsidR="001A36B1">
        <w:rPr>
          <w:lang w:val="hr-HR"/>
        </w:rPr>
        <w:t>16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782F6E" w:rsidRPr="005806BB">
        <w:t xml:space="preserve">TLM TVORNICA LAKIH METALA </w:t>
      </w:r>
      <w:proofErr w:type="spellStart"/>
      <w:r w:rsidR="00782F6E" w:rsidRPr="005806BB">
        <w:t>d.d</w:t>
      </w:r>
      <w:proofErr w:type="spellEnd"/>
      <w:r w:rsidR="00782F6E" w:rsidRPr="005806BB">
        <w:t xml:space="preserve">., </w:t>
      </w:r>
      <w:proofErr w:type="spellStart"/>
      <w:r w:rsidR="00782F6E" w:rsidRPr="005806BB">
        <w:t>Šibenik</w:t>
      </w:r>
      <w:proofErr w:type="spellEnd"/>
      <w:r w:rsidR="00782F6E" w:rsidRPr="005806BB">
        <w:t xml:space="preserve">, </w:t>
      </w:r>
      <w:proofErr w:type="spellStart"/>
      <w:r w:rsidR="00782F6E" w:rsidRPr="005806BB">
        <w:t>Ulica</w:t>
      </w:r>
      <w:proofErr w:type="spellEnd"/>
      <w:r w:rsidR="00782F6E" w:rsidRPr="005806BB">
        <w:t xml:space="preserve"> </w:t>
      </w:r>
      <w:proofErr w:type="spellStart"/>
      <w:r w:rsidR="00782F6E" w:rsidRPr="005806BB">
        <w:t>Narodnog</w:t>
      </w:r>
      <w:proofErr w:type="spellEnd"/>
      <w:r w:rsidR="00782F6E" w:rsidRPr="005806BB">
        <w:t xml:space="preserve"> </w:t>
      </w:r>
      <w:proofErr w:type="spellStart"/>
      <w:r w:rsidR="00782F6E" w:rsidRPr="005806BB">
        <w:t>preporoda</w:t>
      </w:r>
      <w:proofErr w:type="spellEnd"/>
      <w:r w:rsidR="00782F6E" w:rsidRPr="005806BB">
        <w:t xml:space="preserve"> 12, OIB: 71112635487</w:t>
      </w:r>
      <w:r w:rsidR="005B6929" w:rsidRPr="00AE5073">
        <w:rPr>
          <w:lang w:val="hr-HR"/>
        </w:rPr>
        <w:t xml:space="preserve">, zastupanom po stečajnom upravitelju </w:t>
      </w:r>
      <w:r w:rsidR="00782F6E">
        <w:rPr>
          <w:lang w:val="hr-HR"/>
        </w:rPr>
        <w:t>Milanu Ljubičiću</w:t>
      </w:r>
      <w:r w:rsidR="0023721E" w:rsidRPr="00AE5073">
        <w:rPr>
          <w:lang w:val="hr-HR"/>
        </w:rPr>
        <w:t xml:space="preserve">, </w:t>
      </w:r>
      <w:r w:rsidR="00A23BEE">
        <w:rPr>
          <w:lang w:val="hr-HR"/>
        </w:rPr>
        <w:t>24</w:t>
      </w:r>
      <w:r w:rsidR="005667E5">
        <w:rPr>
          <w:lang w:val="hr-HR"/>
        </w:rPr>
        <w:t xml:space="preserve">. </w:t>
      </w:r>
      <w:r w:rsidR="000F0C14">
        <w:rPr>
          <w:lang w:val="hr-HR"/>
        </w:rPr>
        <w:t>kolovoza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1A36B1" w:rsidP="005667E5" w:rsidR="004335BB" w:rsidRPr="000F0C14">
      <w:pPr>
        <w:jc w:val="both"/>
        <w:rPr>
          <w:lang w:val="hr-HR"/>
        </w:rPr>
      </w:pPr>
      <w:proofErr w:type="spellStart"/>
      <w:proofErr w:type="gramStart"/>
      <w:r w:rsidRPr="00E851A9">
        <w:t>čest</w:t>
      </w:r>
      <w:proofErr w:type="spellEnd"/>
      <w:proofErr w:type="gramEnd"/>
      <w:r w:rsidRPr="00E851A9">
        <w:t xml:space="preserve">. </w:t>
      </w:r>
      <w:proofErr w:type="spellStart"/>
      <w:proofErr w:type="gramStart"/>
      <w:r w:rsidRPr="00E851A9">
        <w:t>zem</w:t>
      </w:r>
      <w:proofErr w:type="spellEnd"/>
      <w:proofErr w:type="gramEnd"/>
      <w:r w:rsidRPr="00E851A9">
        <w:t xml:space="preserve">. </w:t>
      </w:r>
      <w:proofErr w:type="gramStart"/>
      <w:r w:rsidRPr="00E851A9">
        <w:t xml:space="preserve">4911/3, </w:t>
      </w:r>
      <w:proofErr w:type="spellStart"/>
      <w:r w:rsidRPr="00E851A9">
        <w:t>zk</w:t>
      </w:r>
      <w:proofErr w:type="spellEnd"/>
      <w:r w:rsidRPr="00E851A9">
        <w:t>.</w:t>
      </w:r>
      <w:proofErr w:type="gramEnd"/>
      <w:r w:rsidRPr="00E851A9">
        <w:t xml:space="preserve"> </w:t>
      </w:r>
      <w:proofErr w:type="spellStart"/>
      <w:proofErr w:type="gramStart"/>
      <w:r w:rsidRPr="00E851A9">
        <w:t>ul</w:t>
      </w:r>
      <w:proofErr w:type="spellEnd"/>
      <w:proofErr w:type="gramEnd"/>
      <w:r w:rsidRPr="00E851A9">
        <w:t xml:space="preserve">. 8218, </w:t>
      </w:r>
      <w:proofErr w:type="spellStart"/>
      <w:r w:rsidRPr="00E851A9">
        <w:t>k.o</w:t>
      </w:r>
      <w:proofErr w:type="spellEnd"/>
      <w:r w:rsidRPr="00E851A9">
        <w:t xml:space="preserve">. </w:t>
      </w:r>
      <w:proofErr w:type="spellStart"/>
      <w:r w:rsidRPr="00E851A9">
        <w:t>Šibenik</w:t>
      </w:r>
      <w:proofErr w:type="spellEnd"/>
      <w:r w:rsidRPr="00E851A9">
        <w:t xml:space="preserve">, </w:t>
      </w:r>
      <w:proofErr w:type="spellStart"/>
      <w:r w:rsidRPr="00E851A9">
        <w:t>površine</w:t>
      </w:r>
      <w:proofErr w:type="spellEnd"/>
      <w:r w:rsidRPr="00E851A9">
        <w:t xml:space="preserve"> 1185 m2, u </w:t>
      </w:r>
      <w:proofErr w:type="spellStart"/>
      <w:r w:rsidRPr="00E851A9">
        <w:t>naravi</w:t>
      </w:r>
      <w:proofErr w:type="spellEnd"/>
      <w:r w:rsidRPr="00E851A9">
        <w:t xml:space="preserve"> </w:t>
      </w:r>
      <w:proofErr w:type="spellStart"/>
      <w:r w:rsidRPr="00E851A9">
        <w:t>pašnjak</w:t>
      </w:r>
      <w:proofErr w:type="spellEnd"/>
      <w:r w:rsidR="005667E5" w:rsidRPr="000F0C14">
        <w:rPr>
          <w:lang w:val="hr-HR"/>
        </w:rPr>
        <w:t xml:space="preserve"> </w:t>
      </w:r>
      <w:r w:rsidR="004335BB" w:rsidRPr="000F0C14">
        <w:rPr>
          <w:lang w:val="hr-HR"/>
        </w:rPr>
        <w:t xml:space="preserve">predaje se u posjed kupcu </w:t>
      </w:r>
      <w:r>
        <w:t>MARKU DUILU</w:t>
      </w:r>
      <w:r w:rsidRPr="00FE6A4D">
        <w:t xml:space="preserve">, </w:t>
      </w:r>
      <w:r>
        <w:t>10000 Zagreb</w:t>
      </w:r>
      <w:r w:rsidRPr="00FE6A4D">
        <w:t xml:space="preserve">, </w:t>
      </w:r>
      <w:proofErr w:type="spellStart"/>
      <w:r>
        <w:t>Puklavčeva</w:t>
      </w:r>
      <w:proofErr w:type="spellEnd"/>
      <w:r>
        <w:t xml:space="preserve"> 18</w:t>
      </w:r>
      <w:r w:rsidRPr="00FE6A4D">
        <w:t xml:space="preserve">, OIB: </w:t>
      </w:r>
      <w:r>
        <w:t>20325880669</w:t>
      </w:r>
      <w:r w:rsidR="004335BB" w:rsidRPr="000F0C14">
        <w:rPr>
          <w:lang w:val="hr-HR"/>
        </w:rPr>
        <w:t>.</w:t>
      </w:r>
    </w:p>
    <w:p w:rsidRDefault="000A6077" w:rsidP="00C04F75" w:rsidR="000A6077" w:rsidRPr="000F0C14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1A36B1">
        <w:t>MARKO DUILO</w:t>
      </w:r>
      <w:r w:rsidR="001A36B1" w:rsidRPr="00FE6A4D">
        <w:t xml:space="preserve">, </w:t>
      </w:r>
      <w:r w:rsidR="001A36B1">
        <w:t>10000 Zagreb</w:t>
      </w:r>
      <w:r w:rsidR="001A36B1" w:rsidRPr="00FE6A4D">
        <w:t xml:space="preserve">, </w:t>
      </w:r>
      <w:proofErr w:type="spellStart"/>
      <w:r w:rsidR="001A36B1">
        <w:t>Puklavčeva</w:t>
      </w:r>
      <w:proofErr w:type="spellEnd"/>
      <w:r w:rsidR="001A36B1">
        <w:t xml:space="preserve"> 18</w:t>
      </w:r>
      <w:r w:rsidR="001A36B1" w:rsidRPr="00FE6A4D">
        <w:t xml:space="preserve">, OIB: </w:t>
      </w:r>
      <w:r w:rsidR="001A36B1">
        <w:t>20325880669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nekretninu </w:t>
      </w:r>
      <w:r w:rsidRPr="00AE5073">
        <w:rPr>
          <w:lang w:val="hr-HR"/>
        </w:rPr>
        <w:t xml:space="preserve"> upiše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1A36B1" w:rsidP="000A6077" w:rsidR="00567F9A">
      <w:pPr>
        <w:jc w:val="both"/>
      </w:pPr>
      <w:proofErr w:type="spellStart"/>
      <w:proofErr w:type="gramStart"/>
      <w:r w:rsidRPr="00E851A9">
        <w:t>čest</w:t>
      </w:r>
      <w:proofErr w:type="spellEnd"/>
      <w:proofErr w:type="gramEnd"/>
      <w:r w:rsidRPr="00E851A9">
        <w:t xml:space="preserve">. </w:t>
      </w:r>
      <w:proofErr w:type="spellStart"/>
      <w:proofErr w:type="gramStart"/>
      <w:r w:rsidRPr="00E851A9">
        <w:t>zem</w:t>
      </w:r>
      <w:proofErr w:type="spellEnd"/>
      <w:proofErr w:type="gramEnd"/>
      <w:r w:rsidRPr="00E851A9">
        <w:t xml:space="preserve">. </w:t>
      </w:r>
      <w:proofErr w:type="gramStart"/>
      <w:r w:rsidRPr="00E851A9">
        <w:t xml:space="preserve">4911/3, </w:t>
      </w:r>
      <w:proofErr w:type="spellStart"/>
      <w:r w:rsidRPr="00E851A9">
        <w:t>zk</w:t>
      </w:r>
      <w:proofErr w:type="spellEnd"/>
      <w:r w:rsidRPr="00E851A9">
        <w:t>.</w:t>
      </w:r>
      <w:proofErr w:type="gramEnd"/>
      <w:r w:rsidRPr="00E851A9">
        <w:t xml:space="preserve"> </w:t>
      </w:r>
      <w:proofErr w:type="spellStart"/>
      <w:proofErr w:type="gramStart"/>
      <w:r w:rsidRPr="00E851A9">
        <w:t>ul</w:t>
      </w:r>
      <w:proofErr w:type="spellEnd"/>
      <w:proofErr w:type="gramEnd"/>
      <w:r w:rsidRPr="00E851A9">
        <w:t xml:space="preserve">. 8218, </w:t>
      </w:r>
      <w:proofErr w:type="spellStart"/>
      <w:r w:rsidRPr="00E851A9">
        <w:t>k.o</w:t>
      </w:r>
      <w:proofErr w:type="spellEnd"/>
      <w:r w:rsidRPr="00E851A9">
        <w:t xml:space="preserve">. </w:t>
      </w:r>
      <w:proofErr w:type="spellStart"/>
      <w:r w:rsidRPr="00E851A9">
        <w:t>Šibenik</w:t>
      </w:r>
      <w:proofErr w:type="spellEnd"/>
      <w:r w:rsidRPr="00E851A9">
        <w:t xml:space="preserve">, </w:t>
      </w:r>
      <w:proofErr w:type="spellStart"/>
      <w:r w:rsidRPr="00E851A9">
        <w:t>površine</w:t>
      </w:r>
      <w:proofErr w:type="spellEnd"/>
      <w:r w:rsidRPr="00E851A9">
        <w:t xml:space="preserve"> 1185 m2, u </w:t>
      </w:r>
      <w:proofErr w:type="spellStart"/>
      <w:r w:rsidRPr="00E851A9">
        <w:t>naravi</w:t>
      </w:r>
      <w:proofErr w:type="spellEnd"/>
      <w:r w:rsidRPr="00E851A9">
        <w:t xml:space="preserve"> </w:t>
      </w:r>
      <w:proofErr w:type="spellStart"/>
      <w:r w:rsidRPr="00E851A9">
        <w:t>pašnjak</w:t>
      </w:r>
      <w:proofErr w:type="spellEnd"/>
      <w:r w:rsidR="00567F9A">
        <w:t xml:space="preserve"> </w:t>
      </w:r>
      <w:r w:rsidR="00567F9A" w:rsidRPr="000F0C14">
        <w:rPr>
          <w:lang w:val="hr-HR"/>
        </w:rPr>
        <w:t>upisanih</w:t>
      </w:r>
      <w:r w:rsidR="00567F9A">
        <w:t xml:space="preserve"> </w:t>
      </w:r>
      <w:r w:rsidR="000F0C14" w:rsidRPr="00BA168B">
        <w:rPr>
          <w:lang w:val="hr-HR"/>
        </w:rPr>
        <w:t>pod brojem:</w:t>
      </w:r>
      <w:r w:rsidR="00A23BEE">
        <w:rPr>
          <w:lang w:val="hr-HR"/>
        </w:rPr>
        <w:t xml:space="preserve"> Z-4454/2016.</w:t>
      </w:r>
    </w:p>
    <w:p w:rsidRDefault="00734BE2" w:rsidP="00734BE2" w:rsidR="00734BE2" w:rsidRPr="00AE5073">
      <w:pPr>
        <w:pStyle w:val="Odlomakpopisa"/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</w:r>
      <w:r w:rsidR="002459F1" w:rsidRPr="00220CFB">
        <w:rPr>
          <w:lang w:val="hr-HR"/>
        </w:rPr>
        <w:t xml:space="preserve">Obzirom </w:t>
      </w:r>
      <w:r w:rsidR="002459F1" w:rsidRPr="00F9515D">
        <w:rPr>
          <w:lang w:val="hr-HR"/>
        </w:rPr>
        <w:t>da je</w:t>
      </w:r>
      <w:r w:rsidR="002459F1">
        <w:rPr>
          <w:lang w:val="hr-HR"/>
        </w:rPr>
        <w:t xml:space="preserve"> nekretnina prodana za iznos manji od uplaćene jamčevine smatra se da je</w:t>
      </w:r>
      <w:r w:rsidR="002459F1" w:rsidRPr="00F9515D">
        <w:rPr>
          <w:lang w:val="hr-HR"/>
        </w:rPr>
        <w:t xml:space="preserve"> kupac </w:t>
      </w:r>
      <w:r w:rsidR="001A36B1">
        <w:t>MARKO DUILO</w:t>
      </w:r>
      <w:r w:rsidR="001A36B1" w:rsidRPr="00FE6A4D">
        <w:t xml:space="preserve">, </w:t>
      </w:r>
      <w:r w:rsidR="001A36B1">
        <w:t>10000 Zagreb</w:t>
      </w:r>
      <w:r w:rsidR="001A36B1" w:rsidRPr="00FE6A4D">
        <w:t xml:space="preserve">, </w:t>
      </w:r>
      <w:proofErr w:type="spellStart"/>
      <w:r w:rsidR="001A36B1">
        <w:t>Puklavčeva</w:t>
      </w:r>
      <w:proofErr w:type="spellEnd"/>
      <w:r w:rsidR="001A36B1">
        <w:t xml:space="preserve"> 18</w:t>
      </w:r>
      <w:r w:rsidR="002459F1" w:rsidRPr="00F9515D">
        <w:rPr>
          <w:lang w:val="hr-HR"/>
        </w:rPr>
        <w:t xml:space="preserve"> </w:t>
      </w:r>
      <w:r w:rsidR="002459F1">
        <w:rPr>
          <w:lang w:val="hr-HR"/>
        </w:rPr>
        <w:t>u cijelosti uplatio</w:t>
      </w:r>
      <w:r w:rsidR="002459F1" w:rsidRPr="00F9515D">
        <w:rPr>
          <w:lang w:val="hr-HR"/>
        </w:rPr>
        <w:t xml:space="preserve"> </w:t>
      </w:r>
      <w:proofErr w:type="spellStart"/>
      <w:r w:rsidR="002459F1" w:rsidRPr="00F9515D">
        <w:rPr>
          <w:lang w:val="hr-HR"/>
        </w:rPr>
        <w:t>kupovninu</w:t>
      </w:r>
      <w:proofErr w:type="spellEnd"/>
      <w:r w:rsidR="002459F1" w:rsidRPr="00F9515D">
        <w:rPr>
          <w:lang w:val="hr-HR"/>
        </w:rPr>
        <w:t xml:space="preserve">. Kako je rješenje o dosudi nekretnine postalo pravomoćno </w:t>
      </w:r>
      <w:r w:rsidR="002459F1">
        <w:rPr>
          <w:lang w:val="hr-HR"/>
        </w:rPr>
        <w:t>6</w:t>
      </w:r>
      <w:r w:rsidR="002459F1" w:rsidRPr="00F9515D">
        <w:rPr>
          <w:lang w:val="hr-HR"/>
        </w:rPr>
        <w:t xml:space="preserve">. </w:t>
      </w:r>
      <w:r w:rsidR="002459F1">
        <w:rPr>
          <w:lang w:val="hr-HR"/>
        </w:rPr>
        <w:t>lipnja</w:t>
      </w:r>
      <w:r w:rsidR="002459F1" w:rsidRPr="00F9515D">
        <w:rPr>
          <w:lang w:val="hr-HR"/>
        </w:rPr>
        <w:t xml:space="preserve"> 2018., to je, u skladu sa odredbama čl. 108. Ovršnog zakona </w:t>
      </w:r>
      <w:r w:rsidR="002459F1" w:rsidRPr="00F9515D">
        <w:rPr>
          <w:lang w:eastAsia="hr-HR" w:val="hr-HR"/>
        </w:rPr>
        <w:t>(Narodne novine 112/12, 25/13, 93/14 i 73/17)</w:t>
      </w:r>
      <w:r w:rsidR="002459F1" w:rsidRPr="00F9515D">
        <w:rPr>
          <w:lang w:val="hr-HR"/>
        </w:rPr>
        <w:t xml:space="preserve"> valjalo odlučiti kao u izreci ovog zaključka.</w:t>
      </w:r>
    </w:p>
    <w:p w:rsidRDefault="00AE5073" w:rsidP="00567F9A" w:rsidR="00AE5073" w:rsidRPr="00AE5073">
      <w:pPr>
        <w:rPr>
          <w:lang w:val="hr-HR"/>
        </w:rPr>
      </w:pPr>
    </w:p>
    <w:p w:rsidRDefault="005667E5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A23BEE">
        <w:rPr>
          <w:lang w:val="hr-HR"/>
        </w:rPr>
        <w:t>24</w:t>
      </w:r>
      <w:r>
        <w:rPr>
          <w:lang w:val="hr-HR"/>
        </w:rPr>
        <w:t xml:space="preserve">. </w:t>
      </w:r>
      <w:r w:rsidR="002459F1">
        <w:rPr>
          <w:lang w:val="hr-HR"/>
        </w:rPr>
        <w:t>kolovoza</w:t>
      </w:r>
      <w:r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753F1" w:rsidP="00F61796" w:rsidR="00CC5249" w:rsidRPr="00AE5073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3753F1" w:rsidP="00F61796" w:rsidR="00690F20" w:rsidRPr="00AE5073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AE5073">
        <w:rPr>
          <w:lang w:val="hr-HR"/>
        </w:rPr>
        <w:t xml:space="preserve">    </w:t>
      </w:r>
      <w:r w:rsidR="0042749D">
        <w:rPr>
          <w:lang w:val="hr-HR"/>
        </w:rPr>
        <w:t xml:space="preserve">    </w:t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8D3101">
        <w:rPr>
          <w:lang w:val="hr-HR"/>
        </w:rPr>
        <w:tab/>
      </w:r>
      <w:r w:rsidR="002459F1"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proofErr w:type="spellStart"/>
      <w:r w:rsidR="00CB6089" w:rsidRPr="00AE5073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>
      <w:pPr>
        <w:jc w:val="both"/>
        <w:rPr>
          <w:lang w:val="hr-HR"/>
        </w:rPr>
      </w:pPr>
    </w:p>
    <w:p w:rsidRDefault="00F61796" w:rsidP="006655DC" w:rsidR="006655DC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 w:rsidRPr="00AE5073">
      <w:pPr>
        <w:jc w:val="both"/>
        <w:rPr>
          <w:lang w:val="hr-HR"/>
        </w:rPr>
      </w:pPr>
    </w:p>
    <w:p w:rsidRDefault="004440E8" w:rsidP="007839E0" w:rsidR="004440E8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lastRenderedPageBreak/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Na </w:t>
      </w:r>
      <w:r w:rsidR="004335BB" w:rsidRPr="00AE5073">
        <w:rPr>
          <w:lang w:val="hr-HR"/>
        </w:rPr>
        <w:t>e-</w:t>
      </w:r>
      <w:r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1A36B1">
        <w:t>MARKU DUILU</w:t>
      </w:r>
      <w:r w:rsidR="001A36B1" w:rsidRPr="00FE6A4D">
        <w:t xml:space="preserve">, </w:t>
      </w:r>
      <w:r w:rsidR="001A36B1">
        <w:t>10000 Zagreb</w:t>
      </w:r>
      <w:r w:rsidR="001A36B1" w:rsidRPr="00FE6A4D">
        <w:t xml:space="preserve">, </w:t>
      </w:r>
      <w:proofErr w:type="spellStart"/>
      <w:r w:rsidR="001A36B1">
        <w:t>Puklavčeva</w:t>
      </w:r>
      <w:proofErr w:type="spellEnd"/>
      <w:r w:rsidR="001A36B1">
        <w:t xml:space="preserve"> 18</w:t>
      </w:r>
      <w:r w:rsidR="008D3101">
        <w:t>,</w:t>
      </w:r>
    </w:p>
    <w:p w:rsidRDefault="007839E0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</w:t>
      </w:r>
      <w:r w:rsidR="004335BB" w:rsidRPr="00AE5073">
        <w:rPr>
          <w:lang w:val="hr-HR"/>
        </w:rPr>
        <w:t xml:space="preserve">Općinskom sudu u </w:t>
      </w:r>
      <w:r w:rsidR="008D3101">
        <w:rPr>
          <w:lang w:val="hr-HR"/>
        </w:rPr>
        <w:t>Šibeniku</w:t>
      </w:r>
      <w:r w:rsidR="00347200" w:rsidRPr="00AE5073">
        <w:rPr>
          <w:lang w:val="hr-HR"/>
        </w:rPr>
        <w:t xml:space="preserve"> – zemljišno knjižni odjel</w:t>
      </w:r>
      <w:r w:rsidR="004335BB" w:rsidRPr="00AE5073">
        <w:rPr>
          <w:lang w:val="hr-HR"/>
        </w:rPr>
        <w:t xml:space="preserve"> uz presliku pravomoćnog rješenja o dosudi</w:t>
      </w:r>
      <w:r w:rsidR="000E51E3" w:rsidRPr="00AE5073">
        <w:rPr>
          <w:lang w:val="hr-HR"/>
        </w:rPr>
        <w:t xml:space="preserve"> (ls </w:t>
      </w:r>
      <w:r w:rsidR="001A36B1">
        <w:rPr>
          <w:lang w:val="hr-HR"/>
        </w:rPr>
        <w:t>1233-1234)</w:t>
      </w: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0F0C14"/>
    <w:rsid w:val="00107587"/>
    <w:rsid w:val="00144209"/>
    <w:rsid w:val="00150472"/>
    <w:rsid w:val="001528DF"/>
    <w:rsid w:val="001A36B1"/>
    <w:rsid w:val="001C708C"/>
    <w:rsid w:val="001D584A"/>
    <w:rsid w:val="00224AFE"/>
    <w:rsid w:val="0023721E"/>
    <w:rsid w:val="002459F1"/>
    <w:rsid w:val="00277101"/>
    <w:rsid w:val="00280656"/>
    <w:rsid w:val="002B3308"/>
    <w:rsid w:val="00310033"/>
    <w:rsid w:val="003123B3"/>
    <w:rsid w:val="00333C54"/>
    <w:rsid w:val="00347200"/>
    <w:rsid w:val="00370520"/>
    <w:rsid w:val="003753F1"/>
    <w:rsid w:val="0042749D"/>
    <w:rsid w:val="004335BB"/>
    <w:rsid w:val="004440E8"/>
    <w:rsid w:val="00462E04"/>
    <w:rsid w:val="0048155B"/>
    <w:rsid w:val="00481B09"/>
    <w:rsid w:val="0048639C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34BE2"/>
    <w:rsid w:val="0075070E"/>
    <w:rsid w:val="00751B6C"/>
    <w:rsid w:val="00773738"/>
    <w:rsid w:val="00782F6E"/>
    <w:rsid w:val="007839E0"/>
    <w:rsid w:val="00784224"/>
    <w:rsid w:val="007C42A9"/>
    <w:rsid w:val="007C5024"/>
    <w:rsid w:val="007D25CD"/>
    <w:rsid w:val="007E3BB3"/>
    <w:rsid w:val="00827F21"/>
    <w:rsid w:val="008D3101"/>
    <w:rsid w:val="00916E45"/>
    <w:rsid w:val="00941C8A"/>
    <w:rsid w:val="009973EC"/>
    <w:rsid w:val="009B7D9B"/>
    <w:rsid w:val="009C6AEE"/>
    <w:rsid w:val="009D1EF0"/>
    <w:rsid w:val="009F5892"/>
    <w:rsid w:val="00A12480"/>
    <w:rsid w:val="00A23BEE"/>
    <w:rsid w:val="00A3399D"/>
    <w:rsid w:val="00AA6206"/>
    <w:rsid w:val="00AE5073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3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ADRIAL PLUS d.o.o. za usluge i trgovinu</izvorni_sadrzaj>
    <derivirana_varijabla naziv="DomainObject.Predmet.StrankaFormated_1">  FINA - Podružnica Šibenik; Jerko Bumbak; Željko Klarić; Dragica Lalić; Ivan Laća; Miloš Đurica; ADRIAL PLUS d.o.o. za usluge i trgovinu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ADRIAL PLUS d.o.o. za usluge i trgovinu, OIB 62244399525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ADRIAL PLUS d.o.o. za usluge i trgovinu, OIB 62244399525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derivirana_varijabla>
  </DomainObject.Predmet.StrankaWithAdressOIB>
  <DomainObject.Predmet.StrankaNazivFormated>
    <izvorni_sadrzaj>FINA - Podružnica Šibenik,Jerko Bumbak,Željko Klarić,Dragica Lalić,Ivan Laća,Miloš Đurica,ADRIAL PLUS d.o.o. za usluge i trgovinu</izvorni_sadrzaj>
    <derivirana_varijabla naziv="DomainObject.Predmet.StrankaNazivFormated_1">FINA - Podružnica Šibenik,Jerko Bumbak,Željko Klarić,Dragica Lalić,Ivan Laća,Miloš Đurica,ADRIAL PLUS d.o.o. za usluge i trgovinu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65813187930,ADRIAL PLUS d.o.o. za usluge i trgovinu, OIB 62244399525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St-222/2018-15</izvorni_sadrzaj>
    <derivirana_varijabla naziv="DomainObject.Predmet.OdlukaRjesenje.Oznaka_1">St-222/2018-15</derivirana_varijabla>
  </DomainObject.Predmet.OdlukaRjesenje.Oznaka>
  <DomainObject.Predmet.SudioniciListNaziv>
    <izvorni_sadrzaj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udioniciListNaziv_1"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udioniciListNaziv>
  <DomainObject.Predmet.SudioniciListAdressOIB>
    <izvorni_sadrzaj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izvorni_sadrzaj>
    <derivirana_varijabla naziv="DomainObject.Predmet.SudioniciListAdressOIB_1"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izvorni_sadrzaj>
    <derivirana_varijabla naziv="DomainObject.Predmet.SudioniciListNazivOIB_1"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1470</properties:Characters>
  <properties:Lines>59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2018-08-23T08:17:00Z</dcterms:created>
  <dc:creator>Ardena Bajlo</dc:creator>
  <cp:lastModifiedBy>Ante Rubelj</cp:lastModifiedBy>
  <cp:lastPrinted>2018-08-27T10:39:00Z</cp:lastPrinted>
  <dcterms:modified xmlns:xsi="http://www.w3.org/2001/XMLSchema-instance" xsi:type="dcterms:W3CDTF">2018-08-27T10:40:00Z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(1St-222-18-16 zaključak o predaji i brisanju - nekretnina č.z.4911-3.docx)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