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c785" w14:paraId="089c785" w:rsidRDefault="00624B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4B4D" w:rsidP="00624B4D" w:rsidR="00624B4D">
      <w:pPr>
        <w:pStyle w:val="Bezproreda"/>
      </w:pPr>
      <w:r>
        <w:t xml:space="preserve">   </w:t>
      </w:r>
    </w:p>
    <w:p w:rsidRDefault="00624B4D" w:rsidP="00624B4D" w:rsidR="00624B4D">
      <w:pPr>
        <w:pStyle w:val="Bezproreda"/>
      </w:pPr>
    </w:p>
    <w:p w:rsidRDefault="00624B4D" w:rsidP="00624B4D" w:rsidR="00AE649C">
      <w:pPr>
        <w:pStyle w:val="Bezproreda"/>
      </w:pPr>
      <w:r>
        <w:t xml:space="preserve">      Republika Hrvatska</w:t>
      </w:r>
    </w:p>
    <w:p w:rsidRDefault="00624B4D" w:rsidP="00624B4D" w:rsidR="00624B4D">
      <w:pPr>
        <w:pStyle w:val="Bezproreda"/>
      </w:pPr>
      <w:r>
        <w:t>Trgovački sud u Bjelovaru</w:t>
      </w:r>
    </w:p>
    <w:p w:rsidRDefault="00624B4D" w:rsidP="00624B4D" w:rsidR="00624B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24B4D" w:rsidP="00624B4D" w:rsidR="00624B4D">
      <w:pPr>
        <w:pStyle w:val="Bezproreda"/>
      </w:pPr>
    </w:p>
    <w:p w:rsidRDefault="00624B4D" w:rsidP="00624B4D" w:rsidR="00624B4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St-303/2018-6</w:t>
      </w:r>
    </w:p>
    <w:p w:rsidRDefault="00624B4D" w:rsidP="00624B4D" w:rsidR="00624B4D">
      <w:pPr>
        <w:rPr>
          <w:szCs w:val="24"/>
          <w:lang w:val="hr-HR"/>
        </w:rPr>
      </w:pPr>
    </w:p>
    <w:p w:rsidRDefault="00624B4D" w:rsidP="00624B4D" w:rsidR="00624B4D">
      <w:pPr>
        <w:jc w:val="center"/>
        <w:rPr>
          <w:szCs w:val="24"/>
          <w:lang w:val="hr-HR"/>
        </w:rPr>
      </w:pPr>
    </w:p>
    <w:p w:rsidRDefault="00624B4D" w:rsidP="00624B4D" w:rsidR="00624B4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24B4D" w:rsidP="00624B4D" w:rsidR="00624B4D">
      <w:pPr>
        <w:jc w:val="center"/>
        <w:rPr>
          <w:szCs w:val="24"/>
          <w:lang w:val="hr-HR"/>
        </w:rPr>
      </w:pPr>
    </w:p>
    <w:p w:rsidRDefault="00624B4D" w:rsidP="00624B4D" w:rsidR="00624B4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24B4D" w:rsidP="00624B4D" w:rsidR="00624B4D">
      <w:pPr>
        <w:jc w:val="center"/>
        <w:rPr>
          <w:szCs w:val="24"/>
          <w:lang w:val="hr-HR"/>
        </w:rPr>
      </w:pPr>
      <w:bookmarkStart w:name="_GoBack" w:id="0"/>
    </w:p>
    <w:p w:rsidRDefault="00624B4D" w:rsidP="00624B4D" w:rsidR="00624B4D">
      <w:pPr>
        <w:jc w:val="both"/>
        <w:rPr>
          <w:szCs w:val="24"/>
          <w:lang w:val="hr-HR"/>
        </w:rPr>
      </w:pPr>
    </w:p>
    <w:bookmarkEnd w:id="0"/>
    <w:p w:rsidRDefault="00624B4D" w:rsidP="00624B4D" w:rsidR="00624B4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HOU REAL ESTATE MANAGEMENT d.o.o. za usluge Zagreb, Svetice 2, OIB: 70780123257, 15. lipnja 2018. </w:t>
      </w:r>
    </w:p>
    <w:p w:rsidRDefault="00624B4D" w:rsidP="00624B4D" w:rsidR="00624B4D">
      <w:pPr>
        <w:ind w:firstLine="851"/>
        <w:jc w:val="both"/>
        <w:rPr>
          <w:noProof/>
          <w:szCs w:val="24"/>
          <w:lang w:val="hr-HR"/>
        </w:rPr>
      </w:pPr>
    </w:p>
    <w:p w:rsidRDefault="00624B4D" w:rsidP="00624B4D" w:rsidR="00624B4D">
      <w:pPr>
        <w:ind w:firstLine="851"/>
        <w:jc w:val="both"/>
        <w:rPr>
          <w:noProof/>
          <w:szCs w:val="24"/>
          <w:lang w:val="hr-HR"/>
        </w:rPr>
      </w:pPr>
    </w:p>
    <w:p w:rsidRDefault="00624B4D" w:rsidP="00624B4D" w:rsidR="00624B4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24B4D" w:rsidP="00624B4D" w:rsidR="00624B4D">
      <w:pPr>
        <w:jc w:val="both"/>
        <w:rPr>
          <w:szCs w:val="24"/>
          <w:lang w:val="hr-HR"/>
        </w:rPr>
      </w:pPr>
    </w:p>
    <w:p w:rsidRDefault="00624B4D" w:rsidP="00624B4D" w:rsidR="00624B4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HOU REAL ESTATE MANAGEMENT d.o.o. za usluge Zagreb, Svetice 2, OIB: 70780123257,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HR05 540-303-18.</w:t>
      </w:r>
    </w:p>
    <w:p w:rsidRDefault="00624B4D" w:rsidP="00624B4D" w:rsidR="00624B4D">
      <w:pPr>
        <w:ind w:firstLine="851"/>
        <w:jc w:val="both"/>
        <w:rPr>
          <w:szCs w:val="24"/>
        </w:rPr>
      </w:pPr>
    </w:p>
    <w:p w:rsidRDefault="00624B4D" w:rsidP="00624B4D" w:rsidR="00624B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624B4D" w:rsidP="00624B4D" w:rsidR="00624B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24B4D" w:rsidP="00624B4D" w:rsidR="00624B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24B4D" w:rsidP="00624B4D" w:rsidR="00624B4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24B4D" w:rsidP="00624B4D" w:rsidR="00624B4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HOU REAL ESTATE MANAGEMENT d.o.o. za usluge Zagreb, Svetice 2, OIB: 70780123257.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624B4D" w:rsidP="00624B4D" w:rsidR="00624B4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624B4D" w:rsidP="00624B4D" w:rsidR="00624B4D">
      <w:pPr>
        <w:jc w:val="both"/>
        <w:rPr>
          <w:szCs w:val="24"/>
          <w:lang w:val="hr-HR"/>
        </w:rPr>
      </w:pP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624B4D" w:rsidP="00624B4D" w:rsidR="00624B4D">
      <w:pPr>
        <w:ind w:firstLine="851"/>
        <w:jc w:val="both"/>
        <w:rPr>
          <w:szCs w:val="24"/>
          <w:lang w:val="hr-HR"/>
        </w:rPr>
      </w:pPr>
    </w:p>
    <w:p w:rsidRDefault="00624B4D" w:rsidP="00624B4D" w:rsidR="00624B4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24B4D" w:rsidP="00624B4D" w:rsidR="00624B4D">
      <w:pPr>
        <w:jc w:val="both"/>
        <w:rPr>
          <w:szCs w:val="24"/>
          <w:lang w:val="hr-HR"/>
        </w:rPr>
      </w:pPr>
    </w:p>
    <w:p w:rsidRDefault="00624B4D" w:rsidP="00624B4D" w:rsidR="00624B4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624B4D" w:rsidP="00624B4D" w:rsidR="00624B4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24B4D" w:rsidP="00624B4D" w:rsidR="00624B4D">
      <w:pPr>
        <w:ind w:firstLine="5103"/>
        <w:jc w:val="both"/>
        <w:rPr>
          <w:szCs w:val="24"/>
          <w:lang w:val="hr-HR"/>
        </w:rPr>
      </w:pPr>
    </w:p>
    <w:p w:rsidRDefault="00624B4D" w:rsidP="00624B4D" w:rsidR="00624B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624B4D" w:rsidP="00624B4D" w:rsidR="00624B4D">
      <w:pPr>
        <w:ind w:firstLine="4820"/>
        <w:rPr>
          <w:szCs w:val="24"/>
          <w:lang w:val="hr-HR"/>
        </w:rPr>
      </w:pPr>
    </w:p>
    <w:p w:rsidRDefault="00624B4D" w:rsidP="00624B4D" w:rsidR="00624B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624B4D" w:rsidP="00624B4D" w:rsidR="00624B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624B4D" w:rsidP="00624B4D" w:rsidR="00624B4D">
      <w:pPr>
        <w:jc w:val="both"/>
        <w:rPr>
          <w:szCs w:val="24"/>
          <w:lang w:val="hr-HR"/>
        </w:rPr>
      </w:pPr>
    </w:p>
    <w:p w:rsidRDefault="00624B4D" w:rsidP="00624B4D" w:rsidR="00624B4D">
      <w:pPr>
        <w:jc w:val="both"/>
        <w:rPr>
          <w:szCs w:val="24"/>
          <w:lang w:val="hr-HR"/>
        </w:rPr>
      </w:pPr>
    </w:p>
    <w:p w:rsidRDefault="00624B4D" w:rsidP="00624B4D" w:rsidR="00624B4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24B4D" w:rsidP="00624B4D" w:rsidR="00624B4D">
      <w:pPr>
        <w:jc w:val="both"/>
        <w:rPr>
          <w:lang w:val="hr-HR"/>
        </w:rPr>
      </w:pPr>
    </w:p>
    <w:p w:rsidRDefault="00624B4D" w:rsidP="00624B4D" w:rsidR="00624B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24B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595689"/>
      <w:docPartObj>
        <w:docPartGallery w:val="Page Numbers (Top of Page)"/>
        <w:docPartUnique/>
      </w:docPartObj>
    </w:sdtPr>
    <w:sdtContent>
      <w:p w:rsidRDefault="00624B4D" w:rsidR="00624B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24B4D" w:rsidR="008333A9">
    <w:pPr>
      <w:pStyle w:val="Zaglavlje"/>
    </w:pPr>
    <w:r>
      <w:t>Poslovni broj: 1 St-303/2018-6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B4D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4B4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24B4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4B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24B4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7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St-303/2018-6</izvorni_sadrzaj>
    <derivirana_varijabla naziv="DomainObject.Oznaka_1">St-303/2018-6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 REAL ESTATE MANAGEMENT d.o.o. za usluge</izvorni_sadrzaj>
    <derivirana_varijabla naziv="DomainObject.Predmet.ProtustrankaFormated_1">  HOU REAL ESTATE MANAGEMENT d.o.o. za usluge</derivirana_varijabla>
  </DomainObject.Predmet.ProtustrankaFormated>
  <DomainObject.Predmet.ProtustrankaFormatedOIB>
    <izvorni_sadrzaj>  HOU REAL ESTATE MANAGEMENT d.o.o. za usluge, OIB 70780123257</izvorni_sadrzaj>
    <derivirana_varijabla naziv="DomainObject.Predmet.ProtustrankaFormatedOIB_1">  HOU REAL ESTATE MANAGEMENT d.o.o. za usluge, OIB 70780123257</derivirana_varijabla>
  </DomainObject.Predmet.ProtustrankaFormatedOIB>
  <DomainObject.Predmet.ProtustrankaFormatedWithAdress>
    <izvorni_sadrzaj> HOU REAL ESTATE MANAGEMENT d.o.o. za usluge, Svetice 2, 10000 Zagreb</izvorni_sadrzaj>
    <derivirana_varijabla naziv="DomainObject.Predmet.ProtustrankaFormatedWithAdress_1"> HOU REAL ESTATE MANAGEMENT d.o.o. za usluge, Svetice 2, 10000 Zagreb</derivirana_varijabla>
  </DomainObject.Predmet.ProtustrankaFormatedWithAdress>
  <DomainObject.Predmet.ProtustrankaFormatedWithAdressOIB>
    <izvorni_sadrzaj> HOU REAL ESTATE MANAGEMENT d.o.o. za usluge, OIB 70780123257, Svetice 2, 10000 Zagreb</izvorni_sadrzaj>
    <derivirana_varijabla naziv="DomainObject.Predmet.ProtustrankaFormatedWithAdressOIB_1"> HOU REAL ESTATE MANAGEMENT d.o.o. za usluge, OIB 70780123257, Svetice 2, 10000 Zagreb</derivirana_varijabla>
  </DomainObject.Predmet.ProtustrankaFormatedWithAdressOIB>
  <DomainObject.Predmet.ProtustrankaWithAdress>
    <izvorni_sadrzaj>HOU REAL ESTATE MANAGEMENT d.o.o. za usluge Svetice 2, 10000 Zagreb</izvorni_sadrzaj>
    <derivirana_varijabla naziv="DomainObject.Predmet.ProtustrankaWithAdress_1">HOU REAL ESTATE MANAGEMENT d.o.o. za usluge Svetice 2, 10000 Zagreb</derivirana_varijabla>
  </DomainObject.Predmet.ProtustrankaWithAdress>
  <DomainObject.Predmet.ProtustrankaWithAdressOIB>
    <izvorni_sadrzaj>HOU REAL ESTATE MANAGEMENT d.o.o. za usluge, OIB 70780123257, Svetice 2, 10000 Zagreb</izvorni_sadrzaj>
    <derivirana_varijabla naziv="DomainObject.Predmet.ProtustrankaWithAdressOIB_1">HOU REAL ESTATE MANAGEMENT d.o.o. za usluge, OIB 70780123257, Svetice 2, 10000 Zagreb</derivirana_varijabla>
  </DomainObject.Predmet.ProtustrankaWithAdressOIB>
  <DomainObject.Predmet.ProtustrankaNazivFormated>
    <izvorni_sadrzaj>HOU REAL ESTATE MANAGEMENT d.o.o. za usluge</izvorni_sadrzaj>
    <derivirana_varijabla naziv="DomainObject.Predmet.ProtustrankaNazivFormated_1">HOU REAL ESTATE MANAGEMENT d.o.o. za usluge</derivirana_varijabla>
  </DomainObject.Predmet.ProtustrankaNazivFormated>
  <DomainObject.Predmet.ProtustrankaNazivFormatedOIB>
    <izvorni_sadrzaj>HOU REAL ESTATE MANAGEMENT d.o.o. za usluge, OIB 70780123257</izvorni_sadrzaj>
    <derivirana_varijabla naziv="DomainObject.Predmet.ProtustrankaNazivFormatedOIB_1">HOU REAL ESTATE MANAGEMENT d.o.o. za usluge, OIB 70780123257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 REAL ESTATE MANAGEMENT d.o.o. za usluge</item>
    </izvorni_sadrzaj>
    <derivirana_varijabla naziv="DomainObject.Predmet.ProtuStrankaListFormated_1">
      <item>HOU REAL ESTATE MANAGEMENT d.o.o. za usluge</item>
    </derivirana_varijabla>
  </DomainObject.Predmet.ProtuStrankaListFormated>
  <DomainObject.Predmet.ProtuStrankaListFormatedOIB>
    <izvorni_sadrzaj>
      <item>HOU REAL ESTATE MANAGEMENT d.o.o. za usluge, OIB 70780123257</item>
    </izvorni_sadrzaj>
    <derivirana_varijabla naziv="DomainObject.Predmet.ProtuStrankaListFormatedOIB_1">
      <item>HOU REAL ESTATE MANAGEMENT d.o.o. za usluge, OIB 70780123257</item>
    </derivirana_varijabla>
  </DomainObject.Predmet.ProtuStrankaListFormatedOIB>
  <DomainObject.Predmet.ProtuStrankaListFormatedWithAdress>
    <izvorni_sadrzaj>
      <item>HOU REAL ESTATE MANAGEMENT d.o.o. za usluge, Svetice 2, 10000 Zagreb</item>
    </izvorni_sadrzaj>
    <derivirana_varijabla naziv="DomainObject.Predmet.ProtuStrankaListFormatedWithAdress_1">
      <item>HOU REAL ESTATE MANAGEMENT d.o.o. za usluge, Svetice 2, 10000 Zagreb</item>
    </derivirana_varijabla>
  </DomainObject.Predmet.ProtuStrankaListFormatedWithAdress>
  <DomainObject.Predmet.ProtuStrankaListFormatedWithAdressOIB>
    <izvorni_sadrzaj>
      <item>HOU REAL ESTATE MANAGEMENT d.o.o. za usluge, OIB 70780123257, Svetice 2, 10000 Zagreb</item>
    </izvorni_sadrzaj>
    <derivirana_varijabla naziv="DomainObject.Predmet.ProtuStrankaListFormatedWithAdressOIB_1">
      <item>HOU REAL ESTATE MANAGEMENT d.o.o. za usluge, OIB 70780123257, Svetice 2, 10000 Zagreb</item>
    </derivirana_varijabla>
  </DomainObject.Predmet.ProtuStrankaListFormatedWithAdressOIB>
  <DomainObject.Predmet.ProtuStrankaListNazivFormated>
    <izvorni_sadrzaj>
      <item>HOU REAL ESTATE MANAGEMENT d.o.o. za usluge</item>
    </izvorni_sadrzaj>
    <derivirana_varijabla naziv="DomainObject.Predmet.ProtuStrankaListNazivFormated_1">
      <item>HOU REAL ESTATE MANAGEMENT d.o.o. za usluge</item>
    </derivirana_varijabla>
  </DomainObject.Predmet.ProtuStrankaListNazivFormated>
  <DomainObject.Predmet.ProtuStrankaListNazivFormatedOIB>
    <izvorni_sadrzaj>
      <item>HOU REAL ESTATE MANAGEMENT d.o.o. za usluge, OIB 70780123257</item>
    </izvorni_sadrzaj>
    <derivirana_varijabla naziv="DomainObject.Predmet.ProtuStrankaListNazivFormatedOIB_1">
      <item>HOU REAL ESTATE MANAGEMENT d.o.o. za usluge, OIB 70780123257</item>
    </derivirana_varijabla>
  </DomainObject.Predmet.ProtuStrankaListNazivFormatedOIB>
  <DomainObject.Predmet.OstaliListFormated>
    <izvorni_sadrzaj>
      <item>Housheng Gao</item>
      <item>Xiaoliang Jiang</item>
    </izvorni_sadrzaj>
    <derivirana_varijabla naziv="DomainObject.Predmet.OstaliListFormated_1">
      <item>Housheng Gao</item>
      <item>Xiaoliang Jiang</item>
    </derivirana_varijabla>
  </DomainObject.Predmet.OstaliListFormated>
  <DomainObject.Predmet.OstaliListFormatedOIB>
    <izvorni_sadrzaj>
      <item>Housheng Gao, OIB 36211013047</item>
      <item>Xiaoliang Jiang, OIB 83381242129</item>
    </izvorni_sadrzaj>
    <derivirana_varijabla naziv="DomainObject.Predmet.OstaliListFormatedOIB_1">
      <item>Housheng Gao, OIB 36211013047</item>
      <item>Xiaoliang Jiang, OIB 83381242129</item>
    </derivirana_varijabla>
  </DomainObject.Predmet.OstaliListFormatedOIB>
  <DomainObject.Predmet.OstaliListFormatedWithAdress>
    <izvorni_sadrzaj>
      <item>Housheng Gao, Ratarska ulica 2., 10000 Zagreb</item>
      <item>Xiaoliang Jiang, Lanište 7 a., 10000 Zagreb</item>
    </izvorni_sadrzaj>
    <derivirana_varijabla naziv="DomainObject.Predmet.OstaliListFormatedWithAdress_1">
      <item>Housheng Gao, Ratarska ulica 2., 10000 Zagreb</item>
      <item>Xiaoliang Jiang, Lanište 7 a., 10000 Zagreb</item>
    </derivirana_varijabla>
  </DomainObject.Predmet.OstaliListFormatedWithAdress>
  <DomainObject.Predmet.OstaliListFormatedWithAdressOIB>
    <izvorni_sadrzaj>
      <item>Housheng Gao, OIB 36211013047, Ratarska ulica 2., 10000 Zagreb</item>
      <item>Xiaoliang Jiang, OIB 83381242129, Lanište 7 a., 10000 Zagreb</item>
    </izvorni_sadrzaj>
    <derivirana_varijabla naziv="DomainObject.Predmet.OstaliListFormatedWithAdressOIB_1">
      <item>Housheng Gao, OIB 36211013047, Ratarska ulica 2., 10000 Zagreb</item>
      <item>Xiaoliang Jiang, OIB 83381242129, Lanište 7 a., 10000 Zagreb</item>
    </derivirana_varijabla>
  </DomainObject.Predmet.OstaliListFormatedWithAdressOIB>
  <DomainObject.Predmet.OstaliListNazivFormated>
    <izvorni_sadrzaj>
      <item>Housheng Gao</item>
      <item>Xiaoliang Jiang</item>
    </izvorni_sadrzaj>
    <derivirana_varijabla naziv="DomainObject.Predmet.OstaliListNazivFormated_1">
      <item>Housheng Gao</item>
      <item>Xiaoliang Jiang</item>
    </derivirana_varijabla>
  </DomainObject.Predmet.OstaliListNazivFormated>
  <DomainObject.Predmet.OstaliListNazivFormatedOIB>
    <izvorni_sadrzaj>
      <item>Housheng Gao, OIB 36211013047</item>
      <item>Xiaoliang Jiang, OIB 83381242129</item>
    </izvorni_sadrzaj>
    <derivirana_varijabla naziv="DomainObject.Predmet.OstaliListNazivFormatedOIB_1">
      <item>Housheng Gao, OIB 36211013047</item>
      <item>Xiaoliang Jiang, OIB 83381242129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St-303/2018-6</izvorni_sadrzaj>
    <derivirana_varijabla naziv="DomainObject.PoslovniBrojDokumenta_1">St-303/2018-6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 REAL ESTATE MANAGEMENT d.o.o. za usluge</izvorni_sadrzaj>
    <derivirana_varijabla naziv="DomainObject.Predmet.ProtustrankaIDrugi_1">HOU REAL ESTATE MANAGEMENT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HOU REAL ESTATE MANAGEMENT d.o.o. za usluge, OIB 70780123257, Svetice 2, 10000 Zagreb</izvorni_sadrzaj>
    <derivirana_varijabla naziv="DomainObject.Predmet.ProtustrankaIDrugiAdressOIB_1">HOU REAL ESTATE MANAGEMENT d.o.o. za usluge, OIB 70780123257,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HOU REAL ESTATE MANAGEMENT d.o.o. za usluge</item>
      <item>FINA Regionalni centar Zagreb</item>
      <item>Housheng Gao</item>
      <item>Xiaoliang Jiang</item>
    </izvorni_sadrzaj>
    <derivirana_varijabla naziv="DomainObject.Predmet.SudioniciListNaziv_1">
      <item>HOU REAL ESTATE MANAGEMENT d.o.o. za usluge</item>
      <item>FINA Regionalni centar Zagreb</item>
      <item>Housheng Gao</item>
      <item>Xiaoliang Jiang</item>
    </derivirana_varijabla>
  </DomainObject.Predmet.SudioniciListNaziv>
  <DomainObject.Predmet.SudioniciListAdressOIB>
    <izvorni_sadrzaj>
      <item>HOU REAL ESTATE MANAGEMENT d.o.o. za usluge, OIB 70780123257, Svetice 2,10000 Zagreb</item>
      <item>FINA Regionalni centar Zagreb, OIB 85821130368, Trg svibanjskih žrtava 1995. 1,10000 Zagreb</item>
      <item>Housheng Gao, OIB 36211013047, Ratarska ulica 2.,10000 Zagreb</item>
      <item>Xiaoliang Jiang, OIB 83381242129, Lanište 7 a.,10000 Zagreb</item>
    </izvorni_sadrzaj>
    <derivirana_varijabla naziv="DomainObject.Predmet.SudioniciListAdressOIB_1">
      <item>HOU REAL ESTATE MANAGEMENT d.o.o. za usluge, OIB 70780123257, Svetice 2,10000 Zagreb</item>
      <item>FINA Regionalni centar Zagreb, OIB 85821130368, Trg svibanjskih žrtava 1995. 1,10000 Zagreb</item>
      <item>Housheng Gao, OIB 36211013047, Ratarska ulica 2.,10000 Zagreb</item>
      <item>Xiaoliang Jiang, OIB 83381242129, Lanište 7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E8C82-35C5-4F34-8ADE-873E4CFCB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2628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