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fa38" w14:paraId="c9bfa38" w:rsidRDefault="004E2A1F" w:rsidP="004E2A1F" w:rsidR="004E2A1F" w:rsidRPr="00A74F94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A74F94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Default="001D5DA2" w:rsidP="004E2A1F" w:rsidR="004E2A1F" w:rsidRPr="00A74F94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Default="004E2A1F" w:rsidP="004E2A1F" w:rsidR="004E2A1F" w:rsidRPr="00A74F94">
      <w:pPr>
        <w:pStyle w:val="Naslov1"/>
        <w:rPr>
          <w:sz w:val="24"/>
          <w:szCs w:val="24"/>
        </w:rPr>
      </w:pPr>
    </w:p>
    <w:p w:rsidRDefault="00537AC5" w:rsidP="004E2A1F" w:rsidR="00F61684" w:rsidRPr="00A74F94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DF0393">
        <w:rPr>
          <w:b/>
          <w:sz w:val="24"/>
          <w:szCs w:val="24"/>
        </w:rPr>
        <w:t>444</w:t>
      </w:r>
      <w:r w:rsidR="003D2B6C">
        <w:rPr>
          <w:b/>
          <w:sz w:val="24"/>
          <w:szCs w:val="24"/>
        </w:rPr>
        <w:t>/</w:t>
      </w:r>
      <w:r w:rsidR="001D5DA2">
        <w:rPr>
          <w:b/>
          <w:sz w:val="24"/>
          <w:szCs w:val="24"/>
        </w:rPr>
        <w:t>19</w:t>
      </w:r>
    </w:p>
    <w:p w:rsidRDefault="00DC4089" w:rsidP="00A74F94" w:rsidR="00DC4089" w:rsidRPr="00A74F94">
      <w:pPr>
        <w:rPr>
          <w:b/>
          <w:sz w:val="24"/>
          <w:szCs w:val="24"/>
        </w:rPr>
      </w:pPr>
    </w:p>
    <w:p w:rsidRDefault="00781F6B" w:rsidP="003F0FF2" w:rsidR="00537AC5" w:rsidRPr="003F0FF2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Trgovački sud </w:t>
      </w:r>
      <w:r w:rsidR="004E2A1F" w:rsidRPr="00A74F94">
        <w:rPr>
          <w:sz w:val="24"/>
          <w:szCs w:val="24"/>
        </w:rPr>
        <w:t xml:space="preserve"> u Dubrovniku, po stečajnom sucu tog suda </w:t>
      </w:r>
      <w:r w:rsidR="00F61684" w:rsidRPr="00A74F94">
        <w:rPr>
          <w:sz w:val="24"/>
          <w:szCs w:val="24"/>
        </w:rPr>
        <w:t>Diani</w:t>
      </w:r>
      <w:r w:rsidR="006D4923" w:rsidRPr="00A74F94">
        <w:rPr>
          <w:sz w:val="24"/>
          <w:szCs w:val="24"/>
        </w:rPr>
        <w:t xml:space="preserve"> </w:t>
      </w:r>
      <w:r w:rsidR="00F61684" w:rsidRPr="00A74F94">
        <w:rPr>
          <w:sz w:val="24"/>
          <w:szCs w:val="24"/>
        </w:rPr>
        <w:t>Butigan Granić</w:t>
      </w:r>
      <w:r w:rsidR="004E2A1F" w:rsidRPr="00A74F94">
        <w:rPr>
          <w:sz w:val="24"/>
          <w:szCs w:val="24"/>
        </w:rPr>
        <w:t>, kao sucu pojedincu, odlučujući o prijedlogu FINA</w:t>
      </w:r>
      <w:r w:rsidR="00351F60" w:rsidRPr="00A74F94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 RC SPLIT, Podružnica Dubrovnik, za otvaranje stečajnog postupka nad </w:t>
      </w:r>
      <w:r w:rsidR="00DF0393" w:rsidRPr="00DF0393">
        <w:rPr>
          <w:sz w:val="24"/>
          <w:szCs w:val="24"/>
        </w:rPr>
        <w:t>KICK-BOXING klub LAV</w:t>
      </w:r>
      <w:r w:rsidR="00DF0393">
        <w:rPr>
          <w:sz w:val="24"/>
          <w:szCs w:val="24"/>
        </w:rPr>
        <w:t xml:space="preserve">, </w:t>
      </w:r>
      <w:proofErr w:type="spellStart"/>
      <w:r w:rsidR="00DF0393" w:rsidRPr="00DF0393">
        <w:rPr>
          <w:sz w:val="24"/>
          <w:szCs w:val="24"/>
        </w:rPr>
        <w:t>Smokovjenac</w:t>
      </w:r>
      <w:proofErr w:type="spellEnd"/>
      <w:r w:rsidR="00DF0393" w:rsidRPr="00DF0393">
        <w:rPr>
          <w:sz w:val="24"/>
          <w:szCs w:val="24"/>
        </w:rPr>
        <w:t xml:space="preserve"> 59</w:t>
      </w:r>
      <w:r w:rsidR="00DF0393">
        <w:rPr>
          <w:sz w:val="24"/>
          <w:szCs w:val="24"/>
        </w:rPr>
        <w:t xml:space="preserve">, </w:t>
      </w:r>
      <w:proofErr w:type="spellStart"/>
      <w:r w:rsidR="00DF0393">
        <w:rPr>
          <w:sz w:val="24"/>
          <w:szCs w:val="24"/>
        </w:rPr>
        <w:t>Mlini</w:t>
      </w:r>
      <w:proofErr w:type="spellEnd"/>
      <w:r w:rsidR="00DF0393">
        <w:rPr>
          <w:sz w:val="24"/>
          <w:szCs w:val="24"/>
        </w:rPr>
        <w:t xml:space="preserve">, 20207, Soline, </w:t>
      </w:r>
      <w:r w:rsidR="003D2B6C">
        <w:rPr>
          <w:sz w:val="24"/>
          <w:szCs w:val="24"/>
        </w:rPr>
        <w:t>OIB:</w:t>
      </w:r>
      <w:r w:rsidR="00DF0393">
        <w:rPr>
          <w:sz w:val="24"/>
          <w:szCs w:val="24"/>
        </w:rPr>
        <w:t xml:space="preserve"> </w:t>
      </w:r>
      <w:r w:rsidR="00DF0393" w:rsidRPr="00DF0393">
        <w:rPr>
          <w:sz w:val="24"/>
          <w:szCs w:val="24"/>
        </w:rPr>
        <w:t>26520556943</w:t>
      </w:r>
      <w:r w:rsidR="00DF0393">
        <w:rPr>
          <w:sz w:val="24"/>
          <w:szCs w:val="24"/>
        </w:rPr>
        <w:t xml:space="preserve">, </w:t>
      </w:r>
      <w:r w:rsidR="003D2B6C">
        <w:rPr>
          <w:sz w:val="24"/>
          <w:szCs w:val="24"/>
        </w:rPr>
        <w:t xml:space="preserve"> </w:t>
      </w:r>
      <w:r w:rsidR="004E2A1F" w:rsidRPr="00A74F94">
        <w:rPr>
          <w:sz w:val="24"/>
          <w:szCs w:val="24"/>
        </w:rPr>
        <w:t xml:space="preserve">temeljem čl. </w:t>
      </w:r>
      <w:r w:rsidR="005A6377" w:rsidRPr="00A74F94">
        <w:rPr>
          <w:sz w:val="24"/>
          <w:szCs w:val="24"/>
        </w:rPr>
        <w:t>430</w:t>
      </w:r>
      <w:r w:rsidR="004E2A1F" w:rsidRPr="00A74F94">
        <w:rPr>
          <w:sz w:val="24"/>
          <w:szCs w:val="24"/>
        </w:rPr>
        <w:t xml:space="preserve">. Stečajnog zakona (NN 71/15, dalje u tekstu SZ), dana </w:t>
      </w:r>
      <w:r w:rsidR="00DF0393">
        <w:rPr>
          <w:sz w:val="24"/>
          <w:szCs w:val="24"/>
        </w:rPr>
        <w:t xml:space="preserve">09.srpnja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="00D543CA" w:rsidRPr="00A74F94">
        <w:rPr>
          <w:sz w:val="24"/>
          <w:szCs w:val="24"/>
        </w:rPr>
        <w:t>.g</w:t>
      </w:r>
      <w:r w:rsidR="00DF0393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 objavljuje </w:t>
      </w:r>
    </w:p>
    <w:p w:rsidRDefault="004E2A1F" w:rsidP="004E2A1F" w:rsidR="004E2A1F" w:rsidRPr="00A74F94">
      <w:pPr>
        <w:pStyle w:val="Naslov2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9A4DEA" w:rsidR="004E2A1F" w:rsidRPr="00A74F94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3D2B6C">
        <w:rPr>
          <w:b/>
          <w:sz w:val="24"/>
          <w:szCs w:val="24"/>
        </w:rPr>
        <w:t xml:space="preserve">: </w:t>
      </w:r>
      <w:r w:rsidR="00DF0393">
        <w:rPr>
          <w:b/>
          <w:sz w:val="24"/>
          <w:szCs w:val="24"/>
        </w:rPr>
        <w:t xml:space="preserve"> </w:t>
      </w:r>
      <w:r w:rsidR="00DF0393" w:rsidRPr="00DF0393">
        <w:rPr>
          <w:b/>
          <w:sz w:val="24"/>
          <w:szCs w:val="24"/>
        </w:rPr>
        <w:t xml:space="preserve">KICK-BOXING klub LAV, </w:t>
      </w:r>
      <w:proofErr w:type="spellStart"/>
      <w:r w:rsidR="00DF0393" w:rsidRPr="00DF0393">
        <w:rPr>
          <w:b/>
          <w:sz w:val="24"/>
          <w:szCs w:val="24"/>
        </w:rPr>
        <w:t>Smokovjenac</w:t>
      </w:r>
      <w:proofErr w:type="spellEnd"/>
      <w:r w:rsidR="00DF0393" w:rsidRPr="00DF0393">
        <w:rPr>
          <w:b/>
          <w:sz w:val="24"/>
          <w:szCs w:val="24"/>
        </w:rPr>
        <w:t xml:space="preserve"> 59, </w:t>
      </w:r>
      <w:proofErr w:type="spellStart"/>
      <w:r w:rsidR="00DF0393" w:rsidRPr="00DF0393">
        <w:rPr>
          <w:b/>
          <w:sz w:val="24"/>
          <w:szCs w:val="24"/>
        </w:rPr>
        <w:t>Mlini</w:t>
      </w:r>
      <w:proofErr w:type="spellEnd"/>
      <w:r w:rsidR="00DF0393" w:rsidRPr="00DF0393">
        <w:rPr>
          <w:b/>
          <w:sz w:val="24"/>
          <w:szCs w:val="24"/>
        </w:rPr>
        <w:t>, 20207, Soline, OIB: 26520556943</w:t>
      </w:r>
    </w:p>
    <w:p w:rsidRDefault="001A25A1" w:rsidP="004E2A1F" w:rsidR="001A25A1" w:rsidRPr="00A74F94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u zahtjevu za provedbu skraćenog postupka </w:t>
      </w:r>
      <w:r w:rsidR="00351F60" w:rsidRPr="00A74F94">
        <w:rPr>
          <w:sz w:val="24"/>
          <w:szCs w:val="24"/>
        </w:rPr>
        <w:t xml:space="preserve">FINA, </w:t>
      </w:r>
      <w:r w:rsidRPr="00A74F94">
        <w:rPr>
          <w:sz w:val="24"/>
          <w:szCs w:val="24"/>
        </w:rPr>
        <w:t xml:space="preserve"> RC Split</w:t>
      </w:r>
      <w:r w:rsidR="003B7019" w:rsidRPr="00A74F94">
        <w:rPr>
          <w:sz w:val="24"/>
          <w:szCs w:val="24"/>
        </w:rPr>
        <w:t xml:space="preserve">, Podružnica Dubrovnik </w:t>
      </w:r>
      <w:r w:rsidRPr="00A74F94">
        <w:rPr>
          <w:sz w:val="24"/>
          <w:szCs w:val="24"/>
        </w:rPr>
        <w:t xml:space="preserve"> navodi da na dan </w:t>
      </w:r>
      <w:r w:rsidR="004402EE">
        <w:rPr>
          <w:sz w:val="24"/>
          <w:szCs w:val="24"/>
        </w:rPr>
        <w:t>18.lipnja</w:t>
      </w:r>
      <w:r w:rsidR="00761AB8">
        <w:rPr>
          <w:sz w:val="24"/>
          <w:szCs w:val="24"/>
        </w:rPr>
        <w:t xml:space="preserve"> </w:t>
      </w:r>
      <w:r w:rsidRPr="00A74F94">
        <w:rPr>
          <w:sz w:val="24"/>
          <w:szCs w:val="24"/>
        </w:rPr>
        <w:t>201</w:t>
      </w:r>
      <w:r w:rsidR="002C763F">
        <w:rPr>
          <w:sz w:val="24"/>
          <w:szCs w:val="24"/>
        </w:rPr>
        <w:t>9</w:t>
      </w:r>
      <w:r w:rsidR="004402EE">
        <w:rPr>
          <w:sz w:val="24"/>
          <w:szCs w:val="24"/>
        </w:rPr>
        <w:t>.g</w:t>
      </w:r>
      <w:r w:rsidRPr="00A74F94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DF0393">
        <w:rPr>
          <w:b/>
          <w:sz w:val="24"/>
          <w:szCs w:val="24"/>
        </w:rPr>
        <w:t xml:space="preserve">11.523,67 </w:t>
      </w:r>
      <w:r w:rsidR="001D5DA2">
        <w:rPr>
          <w:b/>
          <w:sz w:val="24"/>
          <w:szCs w:val="24"/>
        </w:rPr>
        <w:t>kn</w:t>
      </w:r>
      <w:r w:rsidRPr="00A74F94">
        <w:rPr>
          <w:sz w:val="24"/>
          <w:szCs w:val="24"/>
        </w:rPr>
        <w:t xml:space="preserve"> pa se 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>
      <w:pPr>
        <w:jc w:val="both"/>
        <w:rPr>
          <w:sz w:val="24"/>
          <w:szCs w:val="24"/>
        </w:rPr>
      </w:pP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A74F94">
        <w:rPr>
          <w:sz w:val="24"/>
          <w:szCs w:val="24"/>
        </w:rPr>
        <w:t xml:space="preserve"> </w:t>
      </w:r>
    </w:p>
    <w:p w:rsidRDefault="00DC4089" w:rsidP="004E2A1F" w:rsidR="00DC4089" w:rsidRPr="00A74F94">
      <w:pPr>
        <w:pStyle w:val="Tijeloteksta"/>
        <w:rPr>
          <w:sz w:val="24"/>
          <w:szCs w:val="24"/>
        </w:rPr>
      </w:pPr>
    </w:p>
    <w:p w:rsidRDefault="004E2A1F" w:rsidP="00A74F94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DF0393">
        <w:rPr>
          <w:sz w:val="24"/>
          <w:szCs w:val="24"/>
        </w:rPr>
        <w:t>09.srpnja</w:t>
      </w:r>
      <w:r w:rsidR="001D5DA2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Pr="00A74F94">
        <w:rPr>
          <w:sz w:val="24"/>
          <w:szCs w:val="24"/>
        </w:rPr>
        <w:t>. godine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4E2A1F" w:rsidR="004E2A1F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Default="00464254" w:rsidP="004E2A1F" w:rsidR="00464254" w:rsidRPr="00A74F94">
      <w:pPr>
        <w:jc w:val="both"/>
        <w:rPr>
          <w:b/>
          <w:sz w:val="24"/>
          <w:szCs w:val="24"/>
        </w:rPr>
      </w:pPr>
    </w:p>
    <w:p w:rsidRDefault="004E2A1F" w:rsidP="004E2A1F" w:rsidR="00C524D8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>Diana Butigan Granić</w:t>
      </w:r>
      <w:r w:rsidR="00A403B9">
        <w:rPr>
          <w:b/>
          <w:sz w:val="24"/>
          <w:szCs w:val="24"/>
        </w:rPr>
        <w:t xml:space="preserve"> v.r.</w:t>
      </w:r>
    </w:p>
    <w:p w:rsidRDefault="006D4923" w:rsidP="004E2A1F" w:rsidR="004E2A1F" w:rsidRPr="00A74F94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Default="00DF0393" w:rsidP="00DF0393" w:rsidR="003F0FF2">
      <w:pPr>
        <w:numPr>
          <w:ilvl w:val="0"/>
          <w:numId w:val="2"/>
        </w:numPr>
        <w:jc w:val="both"/>
        <w:rPr>
          <w:sz w:val="24"/>
          <w:szCs w:val="24"/>
        </w:rPr>
      </w:pPr>
      <w:r w:rsidRPr="00DF0393">
        <w:rPr>
          <w:sz w:val="24"/>
          <w:szCs w:val="24"/>
        </w:rPr>
        <w:t xml:space="preserve">KICK-BOXING klub LAV, </w:t>
      </w:r>
      <w:proofErr w:type="spellStart"/>
      <w:r w:rsidRPr="00DF0393">
        <w:rPr>
          <w:sz w:val="24"/>
          <w:szCs w:val="24"/>
        </w:rPr>
        <w:t>Smokovjenac</w:t>
      </w:r>
      <w:proofErr w:type="spellEnd"/>
      <w:r w:rsidRPr="00DF0393">
        <w:rPr>
          <w:sz w:val="24"/>
          <w:szCs w:val="24"/>
        </w:rPr>
        <w:t xml:space="preserve"> 59, </w:t>
      </w:r>
      <w:proofErr w:type="spellStart"/>
      <w:r w:rsidRPr="00DF0393">
        <w:rPr>
          <w:sz w:val="24"/>
          <w:szCs w:val="24"/>
        </w:rPr>
        <w:t>Mlini</w:t>
      </w:r>
      <w:proofErr w:type="spellEnd"/>
      <w:r w:rsidRPr="00DF0393">
        <w:rPr>
          <w:sz w:val="24"/>
          <w:szCs w:val="24"/>
        </w:rPr>
        <w:t>, 20207, Soline, OIB: 26520556943</w:t>
      </w:r>
    </w:p>
    <w:sectPr w:rsidSect="00D543CA" w:rsidR="003F0FF2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14EF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0E3D"/>
    <w:rsid w:val="001D333B"/>
    <w:rsid w:val="001D5DA2"/>
    <w:rsid w:val="00217A08"/>
    <w:rsid w:val="00234DE8"/>
    <w:rsid w:val="00235809"/>
    <w:rsid w:val="002455EC"/>
    <w:rsid w:val="00261410"/>
    <w:rsid w:val="00296023"/>
    <w:rsid w:val="002A6B09"/>
    <w:rsid w:val="002A6E74"/>
    <w:rsid w:val="002C763F"/>
    <w:rsid w:val="0032747B"/>
    <w:rsid w:val="003342C0"/>
    <w:rsid w:val="00351F60"/>
    <w:rsid w:val="00385357"/>
    <w:rsid w:val="00393963"/>
    <w:rsid w:val="003A6F45"/>
    <w:rsid w:val="003B7019"/>
    <w:rsid w:val="003D2B6C"/>
    <w:rsid w:val="003D3125"/>
    <w:rsid w:val="003F0FF2"/>
    <w:rsid w:val="003F32BD"/>
    <w:rsid w:val="003F7AB1"/>
    <w:rsid w:val="00406BEA"/>
    <w:rsid w:val="004402EE"/>
    <w:rsid w:val="004435B3"/>
    <w:rsid w:val="00447F0F"/>
    <w:rsid w:val="00452933"/>
    <w:rsid w:val="00464254"/>
    <w:rsid w:val="00473B21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24D"/>
    <w:rsid w:val="007615C9"/>
    <w:rsid w:val="00761AB8"/>
    <w:rsid w:val="00781F6B"/>
    <w:rsid w:val="0078244D"/>
    <w:rsid w:val="0079356B"/>
    <w:rsid w:val="007A3790"/>
    <w:rsid w:val="007C40AF"/>
    <w:rsid w:val="007C71CF"/>
    <w:rsid w:val="007D1F61"/>
    <w:rsid w:val="007F1205"/>
    <w:rsid w:val="0080196D"/>
    <w:rsid w:val="00802A5D"/>
    <w:rsid w:val="00831FE9"/>
    <w:rsid w:val="00867085"/>
    <w:rsid w:val="00870BF0"/>
    <w:rsid w:val="008B1FE5"/>
    <w:rsid w:val="008B566A"/>
    <w:rsid w:val="008B5845"/>
    <w:rsid w:val="008C7DBB"/>
    <w:rsid w:val="00944428"/>
    <w:rsid w:val="00956532"/>
    <w:rsid w:val="00995E08"/>
    <w:rsid w:val="009A1027"/>
    <w:rsid w:val="009A4DEA"/>
    <w:rsid w:val="009C5A5C"/>
    <w:rsid w:val="00A1036C"/>
    <w:rsid w:val="00A403B9"/>
    <w:rsid w:val="00A61555"/>
    <w:rsid w:val="00A65013"/>
    <w:rsid w:val="00A74F94"/>
    <w:rsid w:val="00A92812"/>
    <w:rsid w:val="00AA0DE7"/>
    <w:rsid w:val="00AC519C"/>
    <w:rsid w:val="00AE0018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80650"/>
    <w:rsid w:val="00BA7E75"/>
    <w:rsid w:val="00BE13C2"/>
    <w:rsid w:val="00C50B45"/>
    <w:rsid w:val="00C524D8"/>
    <w:rsid w:val="00C71270"/>
    <w:rsid w:val="00C77F93"/>
    <w:rsid w:val="00CD2741"/>
    <w:rsid w:val="00CD45F4"/>
    <w:rsid w:val="00CE2FFC"/>
    <w:rsid w:val="00D06CA0"/>
    <w:rsid w:val="00D074CA"/>
    <w:rsid w:val="00D11D8D"/>
    <w:rsid w:val="00D16AF7"/>
    <w:rsid w:val="00D543CA"/>
    <w:rsid w:val="00D640D6"/>
    <w:rsid w:val="00D77622"/>
    <w:rsid w:val="00DA5072"/>
    <w:rsid w:val="00DC4089"/>
    <w:rsid w:val="00DC4967"/>
    <w:rsid w:val="00DC7B95"/>
    <w:rsid w:val="00DD5408"/>
    <w:rsid w:val="00DF0393"/>
    <w:rsid w:val="00E07167"/>
    <w:rsid w:val="00E249B3"/>
    <w:rsid w:val="00E62E42"/>
    <w:rsid w:val="00E868DC"/>
    <w:rsid w:val="00F351D6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B7DF9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St-444/2019</izvorni_sadrzaj>
    <derivirana_varijabla naziv="DomainObject.Predmet.OznakaBroj_1">St-444/2019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KICK-BOXING klub LAV</izvorni_sadrzaj>
    <derivirana_varijabla naziv="DomainObject.Predmet.ProtustrankaFormated_1">  KICK-BOXING klub LAV</derivirana_varijabla>
  </DomainObject.Predmet.ProtustrankaFormated>
  <DomainObject.Predmet.ProtustrankaFormatedOIB>
    <izvorni_sadrzaj>  KICK-BOXING klub LAV, OIB 26520556943</izvorni_sadrzaj>
    <derivirana_varijabla naziv="DomainObject.Predmet.ProtustrankaFormatedOIB_1">  KICK-BOXING klub LAV, OIB 26520556943</derivirana_varijabla>
  </DomainObject.Predmet.ProtustrankaFormatedOIB>
  <DomainObject.Predmet.ProtustrankaFormatedWithAdress>
    <izvorni_sadrzaj> KICK-BOXING klub LAV, Smokovjenac 59, 20207 Soline</izvorni_sadrzaj>
    <derivirana_varijabla naziv="DomainObject.Predmet.ProtustrankaFormatedWithAdress_1"> KICK-BOXING klub LAV, Smokovjenac 59, 20207 Soline</derivirana_varijabla>
  </DomainObject.Predmet.ProtustrankaFormatedWithAdress>
  <DomainObject.Predmet.ProtustrankaFormatedWithAdressOIB>
    <izvorni_sadrzaj> KICK-BOXING klub LAV, OIB 26520556943, Smokovjenac 59, 20207 Soline</izvorni_sadrzaj>
    <derivirana_varijabla naziv="DomainObject.Predmet.ProtustrankaFormatedWithAdressOIB_1"> KICK-BOXING klub LAV, OIB 26520556943, Smokovjenac 59, 20207 Soline</derivirana_varijabla>
  </DomainObject.Predmet.ProtustrankaFormatedWithAdressOIB>
  <DomainObject.Predmet.ProtustrankaWithAdress>
    <izvorni_sadrzaj>KICK-BOXING klub LAV Smokovjenac 59, 20207 Soline</izvorni_sadrzaj>
    <derivirana_varijabla naziv="DomainObject.Predmet.ProtustrankaWithAdress_1">KICK-BOXING klub LAV Smokovjenac 59, 20207 Soline</derivirana_varijabla>
  </DomainObject.Predmet.ProtustrankaWithAdress>
  <DomainObject.Predmet.ProtustrankaWithAdressOIB>
    <izvorni_sadrzaj>KICK-BOXING klub LAV, OIB 26520556943, Smokovjenac 59, 20207 Soline</izvorni_sadrzaj>
    <derivirana_varijabla naziv="DomainObject.Predmet.ProtustrankaWithAdressOIB_1">KICK-BOXING klub LAV, OIB 26520556943, Smokovjenac 59, 20207 Soline</derivirana_varijabla>
  </DomainObject.Predmet.ProtustrankaWithAdressOIB>
  <DomainObject.Predmet.ProtustrankaNazivFormated>
    <izvorni_sadrzaj>KICK-BOXING klub LAV</izvorni_sadrzaj>
    <derivirana_varijabla naziv="DomainObject.Predmet.ProtustrankaNazivFormated_1">KICK-BOXING klub LAV</derivirana_varijabla>
  </DomainObject.Predmet.ProtustrankaNazivFormated>
  <DomainObject.Predmet.ProtustrankaNazivFormatedOIB>
    <izvorni_sadrzaj>KICK-BOXING klub LAV, OIB 26520556943</izvorni_sadrzaj>
    <derivirana_varijabla naziv="DomainObject.Predmet.ProtustrankaNazivFormatedOIB_1">KICK-BOXING klub LAV, OIB 26520556943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11523.67</izvorni_sadrzaj>
    <derivirana_varijabla naziv="DomainObject.Predmet.TrenutnaVrijednost_1">11523.67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KICK-BOXING klub LAV</item>
    </izvorni_sadrzaj>
    <derivirana_varijabla naziv="DomainObject.Predmet.ProtuStrankaListFormated_1">
      <item>KICK-BOXING klub LAV</item>
    </derivirana_varijabla>
  </DomainObject.Predmet.ProtuStrankaListFormated>
  <DomainObject.Predmet.ProtuStrankaListFormatedOIB>
    <izvorni_sadrzaj>
      <item>KICK-BOXING klub LAV, OIB 26520556943</item>
    </izvorni_sadrzaj>
    <derivirana_varijabla naziv="DomainObject.Predmet.ProtuStrankaListFormatedOIB_1">
      <item>KICK-BOXING klub LAV, OIB 26520556943</item>
    </derivirana_varijabla>
  </DomainObject.Predmet.ProtuStrankaListFormatedOIB>
  <DomainObject.Predmet.ProtuStrankaListFormatedWithAdress>
    <izvorni_sadrzaj>
      <item>KICK-BOXING klub LAV, Smokovjenac 59, 20207 Soline</item>
    </izvorni_sadrzaj>
    <derivirana_varijabla naziv="DomainObject.Predmet.ProtuStrankaListFormatedWithAdress_1">
      <item>KICK-BOXING klub LAV, Smokovjenac 59, 20207 Soline</item>
    </derivirana_varijabla>
  </DomainObject.Predmet.ProtuStrankaListFormatedWithAdress>
  <DomainObject.Predmet.ProtuStrankaListFormatedWithAdressOIB>
    <izvorni_sadrzaj>
      <item>KICK-BOXING klub LAV, OIB 26520556943, Smokovjenac 59, 20207 Soline</item>
    </izvorni_sadrzaj>
    <derivirana_varijabla naziv="DomainObject.Predmet.ProtuStrankaListFormatedWithAdressOIB_1">
      <item>KICK-BOXING klub LAV, OIB 26520556943, Smokovjenac 59, 20207 Soline</item>
    </derivirana_varijabla>
  </DomainObject.Predmet.ProtuStrankaListFormatedWithAdressOIB>
  <DomainObject.Predmet.ProtuStrankaListNazivFormated>
    <izvorni_sadrzaj>
      <item>KICK-BOXING klub LAV</item>
    </izvorni_sadrzaj>
    <derivirana_varijabla naziv="DomainObject.Predmet.ProtuStrankaListNazivFormated_1">
      <item>KICK-BOXING klub LAV</item>
    </derivirana_varijabla>
  </DomainObject.Predmet.ProtuStrankaListNazivFormated>
  <DomainObject.Predmet.ProtuStrankaListNazivFormatedOIB>
    <izvorni_sadrzaj>
      <item>KICK-BOXING klub LAV, OIB 26520556943</item>
    </izvorni_sadrzaj>
    <derivirana_varijabla naziv="DomainObject.Predmet.ProtuStrankaListNazivFormatedOIB_1">
      <item>KICK-BOXING klub LAV, OIB 26520556943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KICK-BOXING klub LAV</izvorni_sadrzaj>
    <derivirana_varijabla naziv="DomainObject.Predmet.ProtustrankaIDrugi_1">KICK-BOXING klub LAV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KICK-BOXING klub LAV, OIB 26520556943, Smokovjenac 59, 20207 Soline</izvorni_sadrzaj>
    <derivirana_varijabla naziv="DomainObject.Predmet.ProtustrankaIDrugiAdressOIB_1">KICK-BOXING klub LAV, OIB 26520556943, Smokovjenac 59, 20207 Soline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KICK-BOXING klub LAV</item>
    </izvorni_sadrzaj>
    <derivirana_varijabla naziv="DomainObject.Predmet.SudioniciListNaziv_1">
      <item>FINA, RC Split, Podružnica Dubrovnik</item>
      <item>KICK-BOXING klub LAV</item>
    </derivirana_varijabla>
  </DomainObject.Predmet.SudioniciListNaziv>
  <DomainObject.Predmet.SudioniciListAdressOIB>
    <izvorni_sadrzaj>
      <item>FINA, RC Split, Podružnica Dubrovnik, OIB 85821130368, Vukovarska 2,20000 Dubrovnik</item>
      <item>KICK-BOXING klub LAV, OIB 26520556943, Smokovjenac 59,20207 Soline</item>
    </izvorni_sadrzaj>
    <derivirana_varijabla naziv="DomainObject.Predmet.SudioniciListAdressOIB_1">
      <item>FINA, RC Split, Podružnica Dubrovnik, OIB 85821130368, Vukovarska 2,20000 Dubrovnik</item>
      <item>KICK-BOXING klub LAV, OIB 26520556943, Smokovjenac 59,20207 Soline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26520556943</item>
    </izvorni_sadrzaj>
    <derivirana_varijabla naziv="DomainObject.Predmet.SudioniciListNazivOIB_1">
      <item>, OIB 85821130368</item>
      <item>, OIB 26520556943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1653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2019-07-09T11:01:00Z</dcterms:created>
  <dc:creator>Mirjana Mihović</dc:creator>
  <cp:lastModifiedBy>Sanja Vuković</cp:lastModifiedBy>
  <cp:lastPrinted>2019-07-09T11:01:00Z</cp:lastPrinted>
  <dcterms:modified xmlns:xsi="http://www.w3.org/2001/XMLSchema-instance" xsi:type="dcterms:W3CDTF">2019-07-09T11:03:00Z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DUBROVNIK.docx)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