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d08e" w14:paraId="0f4d08e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DB5306" w:rsidR="00E30CDC">
      <w:pPr>
        <w:ind w:firstLine="720"/>
        <w:jc w:val="both"/>
      </w:pPr>
      <w:r>
        <w:t xml:space="preserve">Trgovački sud u Pazinu, po stečajnom sucu Damiru Rabaru, po prijedlogu FINE, RC Rijeka, Podružnica Pula, Giardini 5, za otvaranje stečajnog postupka nad dužnikom </w:t>
      </w:r>
      <w:r w:rsidR="00DB5306">
        <w:t>T. M. SMILOVIĆ j.d.o.o. Roč, Gornja Nugla, Nemarniki 39 B, OIB: 39358765141</w:t>
      </w:r>
      <w:r>
        <w:t xml:space="preserve">, dana </w:t>
      </w:r>
      <w:r w:rsidR="00DB5306">
        <w:t xml:space="preserve">14. prosinca 2016. </w:t>
      </w:r>
    </w:p>
    <w:p w:rsidRDefault="00DB5306" w:rsidP="00DB5306" w:rsidR="00DB5306" w:rsidRPr="00DE0C16">
      <w:pPr>
        <w:ind w:firstLine="720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E9041A" w:rsidP="00E9041A" w:rsidR="00E9041A">
      <w:pPr>
        <w:ind w:firstLine="720"/>
        <w:jc w:val="both"/>
      </w:pPr>
      <w:r w:rsidRPr="00DE0C16">
        <w:t xml:space="preserve">I. Ispravlja se Rješenje naslovnog suda Poslovni broj </w:t>
      </w:r>
      <w:r>
        <w:t xml:space="preserve">1 </w:t>
      </w:r>
      <w:r w:rsidR="002E29B7">
        <w:t>St-</w:t>
      </w:r>
      <w:r w:rsidR="00DB5306">
        <w:t>794</w:t>
      </w:r>
      <w:r w:rsidR="002E29B7">
        <w:t>/16-3</w:t>
      </w:r>
      <w:r>
        <w:t xml:space="preserve"> od </w:t>
      </w:r>
      <w:r w:rsidR="00DB5306">
        <w:t>13. lipnja</w:t>
      </w:r>
      <w:r w:rsidR="00115C33">
        <w:t xml:space="preserve"> 201</w:t>
      </w:r>
      <w:r w:rsidR="003E141F">
        <w:t>6</w:t>
      </w:r>
      <w:r>
        <w:t xml:space="preserve">. godine </w:t>
      </w:r>
      <w:r w:rsidRPr="00DE0C16">
        <w:t xml:space="preserve">u </w:t>
      </w:r>
      <w:r w:rsidR="00322659">
        <w:t>točki I. i III.</w:t>
      </w:r>
      <w:r w:rsidRPr="00DE0C16">
        <w:t xml:space="preserve"> rješenja, tako da umjesto </w:t>
      </w:r>
    </w:p>
    <w:p w:rsidRDefault="009F1161" w:rsidP="00E30CDC" w:rsidR="009F1161">
      <w:pPr>
        <w:jc w:val="both"/>
      </w:pPr>
    </w:p>
    <w:p w:rsidRDefault="008B0A99" w:rsidP="00DB5306" w:rsidR="00DB5306">
      <w:pPr>
        <w:jc w:val="both"/>
      </w:pPr>
      <w:r w:rsidRPr="00DE0C16">
        <w:t>„</w:t>
      </w:r>
      <w:r w:rsidR="00DB5306">
        <w:t>I.</w:t>
      </w:r>
      <w:r w:rsidR="00DB5306">
        <w:tab/>
        <w:t xml:space="preserve">Nalaže se Anton Smilović iz Roča, Gornja Nugla, Nemarniki 39 B, OIB: 78123522534, osobi ovlaštenoj za zastupanje dužnika RACA - MARMI d.o.o. Buje, Montrin bb, OIB: 49836895630,  da u roku od 8 (osam) dana od dana dostave ovog rješenja plati predujam za namirenje troškova stečajnog postupka u iznosu od </w:t>
      </w:r>
    </w:p>
    <w:p w:rsidRDefault="00DB5306" w:rsidP="00322659" w:rsidR="00DB5306">
      <w:pPr>
        <w:ind w:right="512"/>
        <w:jc w:val="center"/>
        <w:rPr>
          <w:u w:val="single"/>
        </w:rPr>
      </w:pPr>
      <w:r>
        <w:rPr>
          <w:u w:val="single"/>
        </w:rPr>
        <w:t>U K U P N O  3.000,00 kuna</w:t>
      </w:r>
    </w:p>
    <w:p w:rsidRDefault="00DB5306" w:rsidP="00DB5306" w:rsidR="00DB5306">
      <w:pPr>
        <w:jc w:val="both"/>
      </w:pPr>
      <w:r>
        <w:tab/>
        <w:t xml:space="preserve">na račun Trgovačkog suda u Pazinu broj HR43 2390001 1300029763, poziv na broj 020-794-2016, i izvornu potvrdu o uplati dostavi ovom sudu </w:t>
      </w:r>
      <w:r w:rsidR="00322659">
        <w:t>pozivom na gornji poslovni broj.</w:t>
      </w:r>
    </w:p>
    <w:p w:rsidRDefault="00322659" w:rsidP="00DB5306" w:rsidR="00322659">
      <w:pPr>
        <w:jc w:val="both"/>
      </w:pPr>
    </w:p>
    <w:p w:rsidRDefault="00DB5306" w:rsidP="00DB5306" w:rsidR="002E29B7">
      <w:pPr>
        <w:jc w:val="both"/>
      </w:pPr>
      <w:r>
        <w:t>III.</w:t>
      </w:r>
      <w:r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49836895630).ˮ</w:t>
      </w:r>
    </w:p>
    <w:p w:rsidRDefault="003E141F" w:rsidP="003E141F" w:rsidR="003E141F" w:rsidRPr="00123711">
      <w:pPr>
        <w:jc w:val="both"/>
      </w:pPr>
    </w:p>
    <w:p w:rsidRDefault="001F6ABD" w:rsidP="003E141F" w:rsidR="005F37D1">
      <w:pPr>
        <w:jc w:val="both"/>
      </w:pPr>
      <w:r w:rsidRPr="00DE0C16">
        <w:t>ima ispravno stajati</w:t>
      </w:r>
    </w:p>
    <w:p w:rsidRDefault="00115C33" w:rsidP="003E141F" w:rsidR="00115C33">
      <w:pPr>
        <w:jc w:val="both"/>
      </w:pPr>
    </w:p>
    <w:p w:rsidRDefault="00304ECA" w:rsidP="002E29B7" w:rsidR="00DB5306">
      <w:pPr>
        <w:jc w:val="both"/>
      </w:pPr>
      <w:r w:rsidRPr="00DE0C16">
        <w:t>„</w:t>
      </w:r>
      <w:r w:rsidR="003E141F">
        <w:t>I.</w:t>
      </w:r>
      <w:r w:rsidR="003E141F">
        <w:tab/>
      </w:r>
      <w:r w:rsidR="002E29B7">
        <w:t xml:space="preserve">Nalaže se </w:t>
      </w:r>
      <w:r w:rsidR="00DB5306" w:rsidRPr="00DB5306">
        <w:t>Antonu Smilović iz Roča, Gornja Nugla, Nemarniki 39 B</w:t>
      </w:r>
      <w:r w:rsidR="002E29B7" w:rsidRPr="00DB5306">
        <w:t xml:space="preserve">, OIB: </w:t>
      </w:r>
      <w:r w:rsidR="00DB5306" w:rsidRPr="00DB5306">
        <w:t>85764659381</w:t>
      </w:r>
      <w:r w:rsidR="002E29B7" w:rsidRPr="00DB5306">
        <w:t>, osobi ovlaštenoj</w:t>
      </w:r>
      <w:r w:rsidR="002E29B7">
        <w:t xml:space="preserve"> za zastupanje dužnika </w:t>
      </w:r>
      <w:r w:rsidR="00DB5306">
        <w:t>T. M. SMILOVIĆ j.d.o.o. Roč, Gornja Nugla, Nemarniki 39 B, OIB: 39358765141</w:t>
      </w:r>
      <w:r w:rsidR="002E29B7">
        <w:t>,  da u roku od 8 (osam) dana od dana dostave ovog rješenja plati predujam za namirenje troškova</w:t>
      </w:r>
      <w:r w:rsidR="00DB5306">
        <w:t xml:space="preserve"> stečajnog postupka u iznosu od</w:t>
      </w:r>
    </w:p>
    <w:p w:rsidRDefault="002E29B7" w:rsidP="002E29B7" w:rsidR="002E29B7">
      <w:pPr>
        <w:ind w:right="512"/>
        <w:jc w:val="center"/>
        <w:rPr>
          <w:u w:val="single"/>
        </w:rPr>
      </w:pPr>
      <w:r>
        <w:rPr>
          <w:u w:val="single"/>
        </w:rPr>
        <w:t>U K U P N O  3.000,00 kuna</w:t>
      </w:r>
    </w:p>
    <w:p w:rsidRDefault="00DB5306" w:rsidP="002E29B7" w:rsidR="00DB5306">
      <w:pPr>
        <w:ind w:right="512"/>
        <w:jc w:val="center"/>
        <w:rPr>
          <w:u w:val="single"/>
        </w:rPr>
      </w:pPr>
    </w:p>
    <w:p w:rsidRDefault="002E29B7" w:rsidP="00DB5306" w:rsidR="00DB5306">
      <w:pPr>
        <w:jc w:val="both"/>
      </w:pPr>
      <w:r>
        <w:tab/>
      </w:r>
      <w:r w:rsidR="00DB5306">
        <w:t>na račun Trgovačkog suda u Pazinu broj HR43 2390001 1300029763, poziv na broj 020-794-2016, i izvornu potvrdu o uplati dostavi ovom sudu pozivom na gornji poslovni broj.</w:t>
      </w:r>
    </w:p>
    <w:p w:rsidRDefault="00322659" w:rsidP="00DB5306" w:rsidR="00322659">
      <w:pPr>
        <w:jc w:val="both"/>
      </w:pPr>
    </w:p>
    <w:p w:rsidRDefault="00DB5306" w:rsidP="00DB5306" w:rsidR="002E29B7">
      <w:pPr>
        <w:jc w:val="both"/>
      </w:pPr>
      <w:r>
        <w:lastRenderedPageBreak/>
        <w:t>III.</w:t>
      </w:r>
      <w:r>
        <w:tab/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Pr="00DB5306">
        <w:t>85764659381</w:t>
      </w:r>
      <w:r>
        <w:t>).ˮ</w:t>
      </w:r>
    </w:p>
    <w:p w:rsidRDefault="00304ECA" w:rsidP="002E29B7" w:rsidR="00304ECA" w:rsidRPr="00F045DB">
      <w:pPr>
        <w:jc w:val="both"/>
      </w:pPr>
    </w:p>
    <w:p w:rsidRDefault="00A521A9" w:rsidP="003E141F" w:rsidR="003E141F">
      <w:pPr>
        <w:ind w:firstLine="720"/>
        <w:jc w:val="both"/>
      </w:pPr>
      <w:r w:rsidRPr="00DE0C16">
        <w:t xml:space="preserve">II. </w:t>
      </w:r>
      <w:r w:rsidR="007D60CC">
        <w:t xml:space="preserve">  </w:t>
      </w:r>
      <w:r w:rsidRPr="00DE0C16">
        <w:t>U preostalom dijelu navedeno rješenje ostaje neizmijenjeno.</w:t>
      </w:r>
    </w:p>
    <w:p w:rsidRDefault="003E141F" w:rsidP="00E30CDC" w:rsidR="003E141F">
      <w:pPr>
        <w:jc w:val="both"/>
      </w:pPr>
    </w:p>
    <w:p w:rsidRDefault="005D0BB8" w:rsidP="00E30CDC" w:rsidR="005D0BB8" w:rsidRPr="00DE0C16">
      <w:pPr>
        <w:jc w:val="both"/>
      </w:pPr>
    </w:p>
    <w:p w:rsidRDefault="004569C1" w:rsidP="003E141F" w:rsidR="003E3001">
      <w:pPr>
        <w:jc w:val="center"/>
      </w:pPr>
      <w:r w:rsidRPr="00DE0C16">
        <w:t>Obrazloženje</w:t>
      </w:r>
    </w:p>
    <w:p w:rsidRDefault="00567547" w:rsidP="003E141F" w:rsidR="00567547">
      <w:pPr>
        <w:jc w:val="center"/>
      </w:pPr>
    </w:p>
    <w:p w:rsidRDefault="004569C1" w:rsidP="00DB530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r w:rsidR="00DB5306">
        <w:t>794</w:t>
      </w:r>
      <w:r w:rsidR="002E29B7">
        <w:t>/16-3</w:t>
      </w:r>
      <w:r w:rsidR="00487DDB" w:rsidRPr="003E141F">
        <w:t xml:space="preserve"> od </w:t>
      </w:r>
      <w:r w:rsidR="00DB5306">
        <w:t>13</w:t>
      </w:r>
      <w:r w:rsidR="002E29B7">
        <w:t>. lipnja</w:t>
      </w:r>
      <w:r w:rsidR="00115C33" w:rsidRPr="003E141F">
        <w:t xml:space="preserve"> 201</w:t>
      </w:r>
      <w:r w:rsidR="003E141F">
        <w:t>6</w:t>
      </w:r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332C3F" w:rsidRPr="003E141F">
        <w:t xml:space="preserve">izreci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DB5306">
        <w:t>14. prosinca</w:t>
      </w:r>
      <w:r w:rsidR="00D21DBC">
        <w:t xml:space="preserve"> 2016</w:t>
      </w:r>
      <w:r w:rsidR="0046101F">
        <w:t>.</w:t>
      </w:r>
      <w:r w:rsidR="003E3001">
        <w:t xml:space="preserve"> 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2E1EC1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DNA:</w:t>
      </w:r>
    </w:p>
    <w:p w:rsidRDefault="00D21DBC" w:rsidP="00E30CDC" w:rsidR="008B79AE">
      <w:pPr>
        <w:jc w:val="both"/>
      </w:pPr>
      <w:r>
        <w:t xml:space="preserve">- </w:t>
      </w:r>
      <w:r w:rsidR="002E29B7">
        <w:t>obveznik plaćanja predujma</w:t>
      </w:r>
    </w:p>
    <w:p w:rsidRDefault="002E29B7" w:rsidP="00E30CDC" w:rsidR="002E29B7">
      <w:pPr>
        <w:jc w:val="both"/>
      </w:pPr>
      <w:r>
        <w:t>- e-Oglasna ploča sudova 8 dana</w:t>
      </w:r>
    </w:p>
    <w:p w:rsidRDefault="00A521A9" w:rsidP="00E30CDC" w:rsidR="00A521A9" w:rsidRPr="00DE0C16">
      <w:pPr>
        <w:ind w:right="36"/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306" w:rsidR="00DB5306">
      <w:r>
        <w:separator/>
      </w:r>
    </w:p>
  </w:endnote>
  <w:endnote w:id="0" w:type="continuationSeparator">
    <w:p w:rsidRDefault="00DB5306" w:rsidR="00DB5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306" w:rsidR="00DB5306">
      <w:r>
        <w:separator/>
      </w:r>
    </w:p>
  </w:footnote>
  <w:footnote w:id="0" w:type="continuationSeparator">
    <w:p w:rsidRDefault="00DB5306" w:rsidR="00DB5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306" w:rsidP="0087406C" w:rsidR="00DB53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5306" w:rsidR="00DB53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306" w:rsidP="0087406C" w:rsidR="00DB53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9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5306" w:rsidP="00DB5306" w:rsidR="00DB5306" w:rsidRPr="00615DFB">
    <w:pPr>
      <w:pStyle w:val="Zaglavlje"/>
      <w:jc w:val="right"/>
    </w:pPr>
    <w:r w:rsidRPr="00615DFB">
      <w:t xml:space="preserve">Poslovni broj </w:t>
    </w:r>
    <w:r>
      <w:t>1 St-794/16-10</w:t>
    </w:r>
  </w:p>
  <w:p w:rsidRDefault="00DB5306" w:rsidP="00C8683D" w:rsidR="00DB5306" w:rsidRPr="00615DFB">
    <w:pPr>
      <w:pStyle w:val="Zaglavlje"/>
      <w:jc w:val="right"/>
    </w:pPr>
  </w:p>
  <w:p w:rsidRDefault="00DB5306" w:rsidR="00DB5306">
    <w:pPr>
      <w:pStyle w:val="Zaglavlje"/>
    </w:pPr>
  </w:p>
  <w:p w:rsidRDefault="00DB5306" w:rsidR="00DB530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306" w:rsidP="00815E55" w:rsidR="00DB5306" w:rsidRPr="00615DFB">
    <w:pPr>
      <w:pStyle w:val="Zaglavlje"/>
      <w:jc w:val="right"/>
    </w:pPr>
    <w:r w:rsidRPr="00615DFB">
      <w:t xml:space="preserve">Poslovni broj </w:t>
    </w:r>
    <w:r>
      <w:t>1 St-794/16-10</w:t>
    </w:r>
  </w:p>
  <w:p w:rsidRDefault="00DB5306" w:rsidR="00DB53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51695"/>
    <w:rsid w:val="001602D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1EC1"/>
    <w:rsid w:val="002E29B7"/>
    <w:rsid w:val="00304ECA"/>
    <w:rsid w:val="00314F0F"/>
    <w:rsid w:val="00322659"/>
    <w:rsid w:val="00332C3F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F7A14"/>
    <w:rsid w:val="005437EB"/>
    <w:rsid w:val="00567547"/>
    <w:rsid w:val="00571D19"/>
    <w:rsid w:val="005A1BDA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3237D"/>
    <w:rsid w:val="006622DB"/>
    <w:rsid w:val="006727B7"/>
    <w:rsid w:val="006774D6"/>
    <w:rsid w:val="006B1173"/>
    <w:rsid w:val="006C6864"/>
    <w:rsid w:val="006D74F2"/>
    <w:rsid w:val="006E0081"/>
    <w:rsid w:val="006E5114"/>
    <w:rsid w:val="006F4BAD"/>
    <w:rsid w:val="00706EAA"/>
    <w:rsid w:val="00707657"/>
    <w:rsid w:val="007179C8"/>
    <w:rsid w:val="00732F25"/>
    <w:rsid w:val="00734AA2"/>
    <w:rsid w:val="007517AC"/>
    <w:rsid w:val="007525C3"/>
    <w:rsid w:val="00797EE0"/>
    <w:rsid w:val="007A53C0"/>
    <w:rsid w:val="007B1F57"/>
    <w:rsid w:val="007B4BF7"/>
    <w:rsid w:val="007D60CC"/>
    <w:rsid w:val="007E07CE"/>
    <w:rsid w:val="008031DB"/>
    <w:rsid w:val="00815E55"/>
    <w:rsid w:val="0083273A"/>
    <w:rsid w:val="00836A37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33231"/>
    <w:rsid w:val="00960E22"/>
    <w:rsid w:val="00963453"/>
    <w:rsid w:val="009B2C41"/>
    <w:rsid w:val="009C6760"/>
    <w:rsid w:val="009D3BEB"/>
    <w:rsid w:val="009E4E7F"/>
    <w:rsid w:val="009E5286"/>
    <w:rsid w:val="009F1161"/>
    <w:rsid w:val="00A20354"/>
    <w:rsid w:val="00A21177"/>
    <w:rsid w:val="00A36EC7"/>
    <w:rsid w:val="00A45021"/>
    <w:rsid w:val="00A521A9"/>
    <w:rsid w:val="00A64E9D"/>
    <w:rsid w:val="00A8717B"/>
    <w:rsid w:val="00AA7FA5"/>
    <w:rsid w:val="00AB7E16"/>
    <w:rsid w:val="00AB7E9C"/>
    <w:rsid w:val="00AC6A84"/>
    <w:rsid w:val="00AD00C9"/>
    <w:rsid w:val="00AD044B"/>
    <w:rsid w:val="00AF2AEB"/>
    <w:rsid w:val="00AF5A01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1F02"/>
    <w:rsid w:val="00C55C83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F186E"/>
    <w:rsid w:val="00CF7E0F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B5306"/>
    <w:rsid w:val="00DC6CD5"/>
    <w:rsid w:val="00DE0C16"/>
    <w:rsid w:val="00DE52FA"/>
    <w:rsid w:val="00E03003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B799D"/>
    <w:rsid w:val="00ED10D7"/>
    <w:rsid w:val="00ED1B20"/>
    <w:rsid w:val="00ED663F"/>
    <w:rsid w:val="00EE652A"/>
    <w:rsid w:val="00EF426F"/>
    <w:rsid w:val="00F00FD4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B5306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99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99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99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B5306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99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99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99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9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T.M. SMILOVIĆ  j.d.o.o. ROČ</izvorni_sadrzaj>
    <derivirana_varijabla naziv="DomainObject.Predmet.ProtustrankaFormated_1">  T.M. SMILOVIĆ  j.d.o.o. ROČ</derivirana_varijabla>
  </DomainObject.Predmet.ProtustrankaFormated>
  <DomainObject.Predmet.ProtustrankaFormatedOIB>
    <izvorni_sadrzaj>  T.M. SMILOVIĆ  j.d.o.o. ROČ, OIB 39358765141</izvorni_sadrzaj>
    <derivirana_varijabla naziv="DomainObject.Predmet.ProtustrankaFormatedOIB_1">  T.M. SMILOVIĆ  j.d.o.o. ROČ, OIB 39358765141</derivirana_varijabla>
  </DomainObject.Predmet.ProtustrankaFormatedOIB>
  <DomainObject.Predmet.ProtustrankaFormatedWithAdress>
    <izvorni_sadrzaj> T.M. SMILOVIĆ  j.d.o.o. ROČ, Gornja Nugla, Nemarniki 39 B, 52425 Roč</izvorni_sadrzaj>
    <derivirana_varijabla naziv="DomainObject.Predmet.ProtustrankaFormatedWithAdress_1"> T.M. SMILOVIĆ  j.d.o.o. ROČ, Gornja Nugla, Nemarniki 39 B, 52425 Roč</derivirana_varijabla>
  </DomainObject.Predmet.ProtustrankaFormatedWithAdress>
  <DomainObject.Predmet.ProtustrankaFormatedWithAdressOIB>
    <izvorni_sadrzaj> T.M. SMILOVIĆ  j.d.o.o. ROČ, OIB 39358765141, Gornja Nugla, Nemarniki 39 B, 52425 Roč</izvorni_sadrzaj>
    <derivirana_varijabla naziv="DomainObject.Predmet.ProtustrankaFormatedWithAdressOIB_1"> T.M. SMILOVIĆ  j.d.o.o. ROČ, OIB 39358765141, Gornja Nugla, Nemarniki 39 B, 52425 Roč</derivirana_varijabla>
  </DomainObject.Predmet.ProtustrankaFormatedWithAdressOIB>
  <DomainObject.Predmet.ProtustrankaWithAdress>
    <izvorni_sadrzaj>T.M. SMILOVIĆ  j.d.o.o. ROČ Gornja Nugla, Nemarniki 39 B, 52425 Roč</izvorni_sadrzaj>
    <derivirana_varijabla naziv="DomainObject.Predmet.ProtustrankaWithAdress_1">T.M. SMILOVIĆ  j.d.o.o. ROČ Gornja Nugla, Nemarniki 39 B, 52425 Roč</derivirana_varijabla>
  </DomainObject.Predmet.ProtustrankaWithAdress>
  <DomainObject.Predmet.ProtustrankaWithAdressOIB>
    <izvorni_sadrzaj>T.M. SMILOVIĆ  j.d.o.o. ROČ, OIB 39358765141, Gornja Nugla, Nemarniki 39 B, 52425 Roč</izvorni_sadrzaj>
    <derivirana_varijabla naziv="DomainObject.Predmet.ProtustrankaWithAdressOIB_1">T.M. SMILOVIĆ  j.d.o.o. ROČ, OIB 39358765141, Gornja Nugla, Nemarniki 39 B, 52425 Roč</derivirana_varijabla>
  </DomainObject.Predmet.ProtustrankaWithAdressOIB>
  <DomainObject.Predmet.ProtustrankaNazivFormated>
    <izvorni_sadrzaj>T.M. SMILOVIĆ  j.d.o.o. ROČ</izvorni_sadrzaj>
    <derivirana_varijabla naziv="DomainObject.Predmet.ProtustrankaNazivFormated_1">T.M. SMILOVIĆ  j.d.o.o. ROČ</derivirana_varijabla>
  </DomainObject.Predmet.ProtustrankaNazivFormated>
  <DomainObject.Predmet.ProtustrankaNazivFormatedOIB>
    <izvorni_sadrzaj>T.M. SMILOVIĆ  j.d.o.o. ROČ, OIB 39358765141</izvorni_sadrzaj>
    <derivirana_varijabla naziv="DomainObject.Predmet.ProtustrankaNazivFormatedOIB_1">T.M. SMILOVIĆ  j.d.o.o. ROČ, OIB 39358765141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3174.05</izvorni_sadrzaj>
    <derivirana_varijabla naziv="DomainObject.Predmet.TrenutnaVrijednost_1">3174.05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T.M. SMILOVIĆ  j.d.o.o. ROČ</item>
    </izvorni_sadrzaj>
    <derivirana_varijabla naziv="DomainObject.Predmet.ProtuStrankaListFormated_1">
      <item>T.M. SMILOVIĆ  j.d.o.o. ROČ</item>
    </derivirana_varijabla>
  </DomainObject.Predmet.ProtuStrankaListFormated>
  <DomainObject.Predmet.ProtuStrankaListFormatedOIB>
    <izvorni_sadrzaj>
      <item>T.M. SMILOVIĆ  j.d.o.o. ROČ, OIB 39358765141</item>
    </izvorni_sadrzaj>
    <derivirana_varijabla naziv="DomainObject.Predmet.ProtuStrankaListFormatedOIB_1">
      <item>T.M. SMILOVIĆ  j.d.o.o. ROČ, OIB 39358765141</item>
    </derivirana_varijabla>
  </DomainObject.Predmet.ProtuStrankaListFormatedOIB>
  <DomainObject.Predmet.ProtuStrankaListFormatedWithAdress>
    <izvorni_sadrzaj>
      <item>T.M. SMILOVIĆ  j.d.o.o. ROČ, Gornja Nugla, Nemarniki 39 B, 52425 Roč</item>
    </izvorni_sadrzaj>
    <derivirana_varijabla naziv="DomainObject.Predmet.ProtuStrankaListFormatedWithAdress_1">
      <item>T.M. SMILOVIĆ  j.d.o.o. ROČ, Gornja Nugla, Nemarniki 39 B, 52425 Roč</item>
    </derivirana_varijabla>
  </DomainObject.Predmet.ProtuStrankaListFormatedWithAdress>
  <DomainObject.Predmet.ProtuStrankaListFormatedWithAdressOIB>
    <izvorni_sadrzaj>
      <item>T.M. SMILOVIĆ  j.d.o.o. ROČ, OIB 39358765141, Gornja Nugla, Nemarniki 39 B, 52425 Roč</item>
    </izvorni_sadrzaj>
    <derivirana_varijabla naziv="DomainObject.Predmet.ProtuStrankaListFormatedWithAdressOIB_1">
      <item>T.M. SMILOVIĆ  j.d.o.o. ROČ, OIB 39358765141, Gornja Nugla, Nemarniki 39 B, 52425 Roč</item>
    </derivirana_varijabla>
  </DomainObject.Predmet.ProtuStrankaListFormatedWithAdressOIB>
  <DomainObject.Predmet.ProtuStrankaListNazivFormated>
    <izvorni_sadrzaj>
      <item>T.M. SMILOVIĆ  j.d.o.o. ROČ</item>
    </izvorni_sadrzaj>
    <derivirana_varijabla naziv="DomainObject.Predmet.ProtuStrankaListNazivFormated_1">
      <item>T.M. SMILOVIĆ  j.d.o.o. ROČ</item>
    </derivirana_varijabla>
  </DomainObject.Predmet.ProtuStrankaListNazivFormated>
  <DomainObject.Predmet.ProtuStrankaListNazivFormatedOIB>
    <izvorni_sadrzaj>
      <item>T.M. SMILOVIĆ  j.d.o.o. ROČ, OIB 39358765141</item>
    </izvorni_sadrzaj>
    <derivirana_varijabla naziv="DomainObject.Predmet.ProtuStrankaListNazivFormatedOIB_1">
      <item>T.M. SMILOVIĆ  j.d.o.o. ROČ, OIB 39358765141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T.M. SMILOVIĆ  j.d.o.o. ROČ</izvorni_sadrzaj>
    <derivirana_varijabla naziv="DomainObject.Predmet.ProtustrankaIDrugi_1">T.M. SMILOVIĆ  j.d.o.o. ROČ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T.M. SMILOVIĆ  j.d.o.o. ROČ, OIB 39358765141, Gornja Nugla, Nemarniki 39 B, 52425 Roč</izvorni_sadrzaj>
    <derivirana_varijabla naziv="DomainObject.Predmet.ProtustrankaIDrugiAdressOIB_1">T.M. SMILOVIĆ  j.d.o.o. ROČ, OIB 39358765141, Gornja Nugla, Nemarniki 39 B,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T.M. SMILOVIĆ  j.d.o.o. ROČ</item>
    </izvorni_sadrzaj>
    <derivirana_varijabla naziv="DomainObject.Predmet.SudioniciListNaziv_1">
      <item>FINANCIJSKA AGENCIJA, RC RIJEKA, PODRUŽNICA PULA, PULA</item>
      <item>T.M. SMILOVIĆ  j.d.o.o. ROČ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T.M. SMILOVIĆ  j.d.o.o. ROČ, OIB 39358765141, Gornja Nugla, Nemarniki 39 B,52425 Roč</item>
    </izvorni_sadrzaj>
    <derivirana_varijabla naziv="DomainObject.Predmet.SudioniciListAdressOIB_1">
      <item>FINANCIJSKA AGENCIJA, RC RIJEKA, PODRUŽNICA PULA, PULA, OIB 85821130368, Giardini 5,52100 Pula</item>
      <item>T.M. SMILOVIĆ  j.d.o.o. ROČ, OIB 39358765141, Gornja Nugla, Nemarniki 39 B,52425 Roč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39358765141</item>
    </izvorni_sadrzaj>
    <derivirana_varijabla naziv="DomainObject.Predmet.SudioniciListNazivOIB_1">
      <item>, OIB 85821130368</item>
      <item>, OIB 39358765141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2370</properties:Characters>
  <properties:Lines>73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2016-12-14T09:02:00Z</dcterms:created>
  <dc:creator>smarinac</dc:creator>
  <cp:lastModifiedBy>Lorena Paris Aničić</cp:lastModifiedBy>
  <cp:lastPrinted>2016-12-14T09:19:00Z</cp:lastPrinted>
  <dcterms:modified xmlns:xsi="http://www.w3.org/2001/XMLSchema-instance" xsi:type="dcterms:W3CDTF">2016-12-14T09:22:00Z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