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bcfe8" w14:paraId="92bcfe8"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w:t>
      </w:r>
      <w:r w:rsidR="001D549D">
        <w:rPr>
          <w:rFonts w:hAnsi="Times New Roman" w:ascii="Times New Roman"/>
          <w:noProof w:val="false"/>
          <w:szCs w:val="24"/>
        </w:rPr>
        <w:t>20</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1D549D" w:rsidP="001D549D" w:rsidR="001D549D" w:rsidRPr="00407624">
      <w:pPr>
        <w:pStyle w:val="Tijeloteksta"/>
        <w:numPr>
          <w:ilvl w:val="0"/>
          <w:numId w:val="12"/>
        </w:numPr>
        <w:tabs>
          <w:tab w:pos="1080" w:val="clear"/>
          <w:tab w:pos="1800" w:val="num"/>
        </w:tabs>
        <w:ind w:left="993"/>
        <w:rPr>
          <w:rFonts w:hAnsi="Times New Roman" w:ascii="Times New Roman"/>
          <w:szCs w:val="24"/>
        </w:rPr>
      </w:pPr>
      <w:r w:rsidRPr="00D7627F">
        <w:rPr>
          <w:rFonts w:hAnsi="Times New Roman" w:ascii="Times New Roman"/>
        </w:rPr>
        <w:t>5. Suvlasnički dio: 1507/10000 Etažno vlasništvo (E-5)</w:t>
      </w:r>
    </w:p>
    <w:p w:rsidRDefault="001D549D" w:rsidP="001D549D" w:rsidR="00925150">
      <w:pPr>
        <w:pStyle w:val="Tijeloteksta"/>
        <w:ind w:left="993"/>
        <w:rPr>
          <w:rFonts w:hAnsi="Times New Roman" w:ascii="Times New Roman"/>
        </w:rPr>
      </w:pPr>
      <w:r>
        <w:rPr>
          <w:rFonts w:hAnsi="Times New Roman" w:ascii="Times New Roman"/>
        </w:rPr>
        <w:t>s kojim je povezano pravo vlasništva na trosobni stan na 2. katu (oznake E), sadržaja dnevni boravak s blagovanjem, ulazni prostor, kuhinja, kupaona, soba, soba, površine 66,83 m2 s terasom površine 8,10 m2, kojem pripada spremište oznake Sp5 u podrumu površine 8,08 m2, parkirališno mjesto oznake P1 u dvorištu površine 11,00 m2, označeno u planu posebnih dijelova zgrade tamno plavom bojom</w:t>
      </w:r>
      <w:r w:rsidR="00925150">
        <w:rPr>
          <w:rFonts w:hAnsi="Times New Roman" w:ascii="Times New Roman"/>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1D549D">
        <w:rPr>
          <w:rFonts w:hAnsi="Times New Roman" w:ascii="Times New Roman"/>
          <w:noProof w:val="false"/>
          <w:szCs w:val="24"/>
        </w:rPr>
        <w:t>10,2</w:t>
      </w:r>
      <w:r w:rsidR="00CD69B3">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800D4">
        <w:rPr>
          <w:rFonts w:hAnsi="Times New Roman" w:ascii="Times New Roman"/>
        </w:rPr>
        <w:t>TRANS E.A.S.T. d.o.o. Žminj, po punomoćnici J. Božović, odvjetnici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7114">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63B8A"/>
    <w:rsid w:val="000A7E6B"/>
    <w:rsid w:val="000C7F84"/>
    <w:rsid w:val="00110BC2"/>
    <w:rsid w:val="00122A4D"/>
    <w:rsid w:val="00150563"/>
    <w:rsid w:val="0019336E"/>
    <w:rsid w:val="001D549D"/>
    <w:rsid w:val="001E1440"/>
    <w:rsid w:val="001E4F70"/>
    <w:rsid w:val="00255914"/>
    <w:rsid w:val="00297C96"/>
    <w:rsid w:val="002D57AE"/>
    <w:rsid w:val="002E02C4"/>
    <w:rsid w:val="002F1A95"/>
    <w:rsid w:val="00304EE3"/>
    <w:rsid w:val="00323B40"/>
    <w:rsid w:val="003551DA"/>
    <w:rsid w:val="0040221E"/>
    <w:rsid w:val="00466CE8"/>
    <w:rsid w:val="00510535"/>
    <w:rsid w:val="00552E18"/>
    <w:rsid w:val="00573F20"/>
    <w:rsid w:val="005F7FEF"/>
    <w:rsid w:val="006122EB"/>
    <w:rsid w:val="006415C3"/>
    <w:rsid w:val="00646E4B"/>
    <w:rsid w:val="006B2A61"/>
    <w:rsid w:val="006D1224"/>
    <w:rsid w:val="00707DEB"/>
    <w:rsid w:val="00710505"/>
    <w:rsid w:val="00713F90"/>
    <w:rsid w:val="00737A4B"/>
    <w:rsid w:val="0074474B"/>
    <w:rsid w:val="007A11F1"/>
    <w:rsid w:val="007A5CB4"/>
    <w:rsid w:val="007C72DF"/>
    <w:rsid w:val="00805FBC"/>
    <w:rsid w:val="008174D0"/>
    <w:rsid w:val="008259F0"/>
    <w:rsid w:val="00835057"/>
    <w:rsid w:val="00836760"/>
    <w:rsid w:val="00850E63"/>
    <w:rsid w:val="008B7609"/>
    <w:rsid w:val="00900EB6"/>
    <w:rsid w:val="0090409B"/>
    <w:rsid w:val="00917114"/>
    <w:rsid w:val="009211B8"/>
    <w:rsid w:val="00925150"/>
    <w:rsid w:val="009432E4"/>
    <w:rsid w:val="0096275C"/>
    <w:rsid w:val="009872C3"/>
    <w:rsid w:val="00993C1C"/>
    <w:rsid w:val="009C4F5D"/>
    <w:rsid w:val="00A6611B"/>
    <w:rsid w:val="00A67FC0"/>
    <w:rsid w:val="00A800D4"/>
    <w:rsid w:val="00AD15F9"/>
    <w:rsid w:val="00AF459B"/>
    <w:rsid w:val="00B1413E"/>
    <w:rsid w:val="00B314E8"/>
    <w:rsid w:val="00B531BA"/>
    <w:rsid w:val="00B678F4"/>
    <w:rsid w:val="00B72581"/>
    <w:rsid w:val="00B9740B"/>
    <w:rsid w:val="00C10BDA"/>
    <w:rsid w:val="00C42C88"/>
    <w:rsid w:val="00CA4016"/>
    <w:rsid w:val="00CD69B3"/>
    <w:rsid w:val="00D12042"/>
    <w:rsid w:val="00DC6D7E"/>
    <w:rsid w:val="00E16609"/>
    <w:rsid w:val="00E16B95"/>
    <w:rsid w:val="00E54B36"/>
    <w:rsid w:val="00E566DD"/>
    <w:rsid w:val="00E661FA"/>
    <w:rsid w:val="00E6766B"/>
    <w:rsid w:val="00EB7440"/>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917114"/>
    <w:rPr>
      <w:color w:val="808080"/>
      <w:bdr w:space="0" w:sz="0" w:color="auto" w:val="none"/>
      <w:shd w:fill="auto" w:color="auto" w:val="clear"/>
    </w:rPr>
  </w:style>
  <w:style w:customStyle="true" w:styleId="eSPISCCParagraphDefaultFont" w:type="character">
    <w:name w:val="eSPIS_CC_Paragraph Default Font"/>
    <w:basedOn w:val="Zadanifontodlomka"/>
    <w:rsid w:val="009171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71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71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71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917114"/>
    <w:rPr>
      <w:color w:val="808080"/>
      <w:bdr w:color="auto" w:space="0" w:sz="0" w:val="none"/>
      <w:shd w:color="auto" w:fill="auto" w:val="clear"/>
    </w:rPr>
  </w:style>
  <w:style w:customStyle="1" w:styleId="eSPISCCParagraphDefaultFont" w:type="character">
    <w:name w:val="eSPIS_CC_Paragraph Default Font"/>
    <w:basedOn w:val="Zadanifontodlomka"/>
    <w:rsid w:val="009171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71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71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71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384</properties:Words>
  <properties:Characters>1985</properties:Characters>
  <properties:Lines>63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2018-09-27T12:34:00Z</dcterms:created>
  <dc:creator>x</dc:creator>
  <cp:lastModifiedBy>Renata Klokočki</cp:lastModifiedBy>
  <cp:lastPrinted>2018-09-27T12:33:00Z</cp:lastPrinted>
  <dcterms:modified xmlns:xsi="http://www.w3.org/2001/XMLSchema-instance" xsi:type="dcterms:W3CDTF">2018-09-27T12:35:00Z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GRADNJA-5.Etaža.docx)</vt:lpwstr>
  </prop:property>
  <prop:property name="CC_coloring" pid="4" fmtid="{D5CDD505-2E9C-101B-9397-08002B2CF9AE}">
    <vt:bool>false</vt:bool>
  </prop:property>
  <prop:property name="BrojStranica" pid="5" fmtid="{D5CDD505-2E9C-101B-9397-08002B2CF9AE}">
    <vt:i4>2</vt:i4>
  </prop:property>
</prop:Properties>
</file>