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1e0b" w14:paraId="2b41e0b" w:rsidRDefault="00AE649C" w:rsidP="00FA5B5E" w:rsidR="00AE649C" w:rsidRPr="00B76F3C">
      <w:pPr>
        <w:pStyle w:val="Naslov3"/>
        <w15:collapsed w:val="false"/>
      </w:pPr>
    </w:p>
    <w:p w:rsidRDefault="00D73EF6" w:rsidP="00D73EF6" w:rsidR="00D73EF6" w:rsidRPr="00D73E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708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REPUBLIKA HRVATSKA </w:t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  <w:t xml:space="preserve">         Poslovni broj 3. St-929/16-1</w:t>
      </w:r>
    </w:p>
    <w:p w:rsidRDefault="00D73EF6" w:rsidP="00D73EF6" w:rsidR="00D73EF6" w:rsidRPr="00D73EF6">
      <w:pPr>
        <w:spacing w:after="0"/>
        <w:ind w:firstLine="708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TRGOVAČKI SUD U ZADRU</w:t>
      </w:r>
      <w:r w:rsidRPr="00D73EF6">
        <w:rPr>
          <w:rFonts w:cs="Times New Roman" w:eastAsia="Times New Roman"/>
          <w:lang w:eastAsia="hr-HR"/>
        </w:rPr>
        <w:tab/>
      </w:r>
    </w:p>
    <w:p w:rsidRDefault="00D73EF6" w:rsidP="00D73EF6" w:rsidR="00D73EF6" w:rsidRPr="00D73EF6">
      <w:pPr>
        <w:spacing w:after="0"/>
        <w:ind w:firstLine="708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Zadar, Dr. Franje Tuđmana 35</w:t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</w:r>
      <w:r w:rsidRPr="00D73EF6">
        <w:rPr>
          <w:rFonts w:cs="Times New Roman" w:eastAsia="Times New Roman"/>
          <w:lang w:eastAsia="hr-HR"/>
        </w:rPr>
        <w:tab/>
      </w:r>
    </w:p>
    <w:p w:rsidRDefault="00D73EF6" w:rsidP="00D73EF6" w:rsidR="00D73EF6" w:rsidRPr="00D73EF6">
      <w:pPr>
        <w:spacing w:after="0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jc w:val="center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R E P U B L I K A  H R V A T S KA </w:t>
      </w:r>
    </w:p>
    <w:p w:rsidRDefault="00D73EF6" w:rsidP="00D73EF6" w:rsidR="00D73EF6" w:rsidRPr="00D73EF6">
      <w:pPr>
        <w:spacing w:after="0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ab/>
        <w:t>R J E Š E N J E</w:t>
      </w:r>
      <w:r w:rsidRPr="00D73EF6">
        <w:rPr>
          <w:rFonts w:cs="Times New Roman" w:eastAsia="Times New Roman"/>
          <w:lang w:eastAsia="hr-HR"/>
        </w:rPr>
        <w:tab/>
      </w:r>
    </w:p>
    <w:p w:rsidRDefault="00D73EF6" w:rsidP="00D73EF6" w:rsidR="00D73EF6" w:rsidRPr="00D73E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VIA GRANDA d.o.o. sa sjedištem u Biogradu na moru, Fra Lina Pedišića 37, OIB: 76225715319, zastupanom po Anti Ljutiću iz Biograda na moru, 7. srpnja 2016.  </w:t>
      </w:r>
    </w:p>
    <w:p w:rsidRDefault="00D73EF6" w:rsidP="00D73EF6" w:rsidR="00D73EF6" w:rsidRPr="00D73EF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jc w:val="center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r i j e š i o  j e</w:t>
      </w:r>
    </w:p>
    <w:p w:rsidRDefault="00D73EF6" w:rsidP="00D73EF6" w:rsidR="00D73EF6" w:rsidRPr="00D73E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12. rujna 2016. 10,00 sati u zgradi ovog suda, sudnica broj 34/I. 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jc w:val="center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Obrazloženje</w:t>
      </w:r>
    </w:p>
    <w:p w:rsidRDefault="00D73EF6" w:rsidP="00D73EF6" w:rsidR="00D73EF6" w:rsidRPr="00D73E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Oglasom objavljenim na e-Oglasnoj ploči suda 19. siječnja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D73EF6">
        <w:rPr>
          <w:rFonts w:cs="Times New Roman" w:eastAsia="Times New Roman"/>
          <w:lang w:eastAsia="hr-HR"/>
        </w:rPr>
        <w:lastRenderedPageBreak/>
        <w:t>dužnikom iz čl. 431. st. 1. i 2. SZ-a, to je rješenjem ovog suda posl. br. 3 St-339/2015-12 od 8. lipnja 2016. obustavljen skraćeni stečajni postupak nad istim.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D73EF6" w:rsidP="00D73EF6" w:rsidR="00D73EF6" w:rsidRPr="00D73E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jc w:val="center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U Zadru 7. srpnja 2016. </w:t>
      </w:r>
    </w:p>
    <w:p w:rsidRDefault="00D73EF6" w:rsidP="00D73EF6" w:rsidR="00D73EF6" w:rsidRPr="00D73EF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Za točnost otpravka-ovlaštena službenica:                                                        Sutkinja:</w:t>
      </w:r>
    </w:p>
    <w:p w:rsidRDefault="00D73EF6" w:rsidP="00D73EF6" w:rsidR="00D73EF6" w:rsidRPr="00D73EF6">
      <w:p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Nena Mužanović                                                                                                Tina Grgas, v.r.</w:t>
      </w:r>
    </w:p>
    <w:p w:rsidRDefault="00D73EF6" w:rsidP="00D73EF6" w:rsidR="00D73EF6" w:rsidRPr="00D73EF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36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UPUTA O PRAVNOM LIJEKU:  </w:t>
      </w:r>
    </w:p>
    <w:p w:rsidRDefault="00D73EF6" w:rsidP="00D73EF6" w:rsidR="00D73EF6" w:rsidRPr="00D73EF6">
      <w:pPr>
        <w:spacing w:after="0"/>
        <w:ind w:firstLine="36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Protiv ovog rješenja nije dopuštena žalba.</w:t>
      </w:r>
    </w:p>
    <w:p w:rsidRDefault="00D73EF6" w:rsidP="00D73EF6" w:rsidR="00D73EF6" w:rsidRPr="00D73EF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73EF6" w:rsidP="00D73EF6" w:rsidR="00D73EF6" w:rsidRPr="00D73EF6">
      <w:pPr>
        <w:spacing w:after="0"/>
        <w:ind w:firstLine="36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Dostaviti: </w:t>
      </w:r>
    </w:p>
    <w:p w:rsidRDefault="00D73EF6" w:rsidP="00D73EF6" w:rsidR="00D73EF6" w:rsidRPr="00D73E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Dužniku putem e-Oglasne ploče suda</w:t>
      </w:r>
    </w:p>
    <w:p w:rsidRDefault="00D73EF6" w:rsidP="00D73EF6" w:rsidR="00D73EF6" w:rsidRPr="00D73E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Zz dužnika s upozorenjem, poštanskim putem na adresu i putem e-Oglasne ploče suda </w:t>
      </w:r>
    </w:p>
    <w:p w:rsidRDefault="00D73EF6" w:rsidP="00D73EF6" w:rsidR="00D73EF6" w:rsidRPr="00D73E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FINA-putem e-Oglasne ploče</w:t>
      </w:r>
    </w:p>
    <w:p w:rsidRDefault="00D73EF6" w:rsidP="00D73EF6" w:rsidR="00D73EF6" w:rsidRPr="00D73E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D73EF6" w:rsidP="00D73EF6" w:rsidR="00D73EF6" w:rsidRPr="00D73E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3EF6">
        <w:rPr>
          <w:rFonts w:cs="Times New Roman" w:eastAsia="Times New Roman"/>
          <w:lang w:eastAsia="hr-HR"/>
        </w:rPr>
        <w:t>U spis</w:t>
      </w:r>
    </w:p>
    <w:p w:rsidRDefault="001135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1135F7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5F7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3EF6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3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St-929/2016-2</izvorni_sadrzaj>
    <derivirana_varijabla naziv="DomainObject.Oznaka_1">St-929/2016-2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GRANDA društvo s ograničenom odgovornošću za građenje</izvorni_sadrzaj>
    <derivirana_varijabla naziv="DomainObject.Predmet.ProtustrankaFormated_1">  VIA GRANDA društvo s ograničenom odgovornošću za građenje</derivirana_varijabla>
  </DomainObject.Predmet.ProtustrankaFormated>
  <DomainObject.Predmet.ProtustrankaFormatedOIB>
    <izvorni_sadrzaj>  VIA GRANDA društvo s ograničenom odgovornošću za građenje, OIB 76225715319</izvorni_sadrzaj>
    <derivirana_varijabla naziv="DomainObject.Predmet.ProtustrankaFormatedOIB_1">  VIA GRANDA društvo s ograničenom odgovornošću za građenje, OIB 76225715319</derivirana_varijabla>
  </DomainObject.Predmet.ProtustrankaFormatedOIB>
  <DomainObject.Predmet.ProtustrankaFormatedWithAdress>
    <izvorni_sadrzaj> VIA GRANDA društvo s ograničenom odgovornošću za građenje, Fra Lina Pedišića 37, 23210 Biograd Na Moru</izvorni_sadrzaj>
    <derivirana_varijabla naziv="DomainObject.Predmet.ProtustrankaFormatedWithAdress_1"> VIA GRANDA društvo s ograničenom odgovornošću za građenje, Fra Lina Pedišića 37, 23210 Biograd Na Moru</derivirana_varijabla>
  </DomainObject.Predmet.ProtustrankaFormatedWithAdress>
  <DomainObject.Predmet.ProtustrankaFormatedWithAdressOIB>
    <izvorni_sadrzaj> VIA GRANDA društvo s ograničenom odgovornošću za građenje, OIB 76225715319, Fra Lina Pedišića 37, 23210 Biograd Na Moru</izvorni_sadrzaj>
    <derivirana_varijabla naziv="DomainObject.Predmet.ProtustrankaFormatedWithAdressOIB_1"> VIA GRANDA društvo s ograničenom odgovornošću za građenje, OIB 76225715319, Fra Lina Pedišića 37, 23210 Biograd Na Moru</derivirana_varijabla>
  </DomainObject.Predmet.ProtustrankaFormatedWithAdressOIB>
  <DomainObject.Predmet.ProtustrankaWithAdress>
    <izvorni_sadrzaj>VIA GRANDA društvo s ograničenom odgovornošću za građenje Fra Lina Pedišića 37, 23210 Biograd Na Moru</izvorni_sadrzaj>
    <derivirana_varijabla naziv="DomainObject.Predmet.ProtustrankaWithAdress_1">VIA GRANDA društvo s ograničenom odgovornošću za građenje Fra Lina Pedišića 37, 23210 Biograd Na Moru</derivirana_varijabla>
  </DomainObject.Predmet.ProtustrankaWithAdress>
  <DomainObject.Predmet.ProtustrankaWithAdressOIB>
    <izvorni_sadrzaj>VIA GRANDA društvo s ograničenom odgovornošću za građenje, OIB 76225715319, Fra Lina Pedišića 37, 23210 Biograd Na Moru</izvorni_sadrzaj>
    <derivirana_varijabla naziv="DomainObject.Predmet.ProtustrankaWithAdressOIB_1">VIA GRANDA društvo s ograničenom odgovornošću za građenje, OIB 76225715319, Fra Lina Pedišića 37, 23210 Biograd Na Moru</derivirana_varijabla>
  </DomainObject.Predmet.ProtustrankaWithAdressOIB>
  <DomainObject.Predmet.ProtustrankaNazivFormated>
    <izvorni_sadrzaj>VIA GRANDA društvo s ograničenom odgovornošću za građenje</izvorni_sadrzaj>
    <derivirana_varijabla naziv="DomainObject.Predmet.ProtustrankaNazivFormated_1">VIA GRANDA društvo s ograničenom odgovornošću za građenje</derivirana_varijabla>
  </DomainObject.Predmet.ProtustrankaNazivFormated>
  <DomainObject.Predmet.ProtustrankaNazivFormatedOIB>
    <izvorni_sadrzaj>VIA GRANDA društvo s ograničenom odgovornošću za građenje, OIB 76225715319</izvorni_sadrzaj>
    <derivirana_varijabla naziv="DomainObject.Predmet.ProtustrankaNazivFormatedOIB_1">VIA GRANDA društvo s ograničenom odgovornošću za građenje, OIB 76225715319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VIA GRANDA društvo s ograničenom odgovornošću za građenje</item>
    </izvorni_sadrzaj>
    <derivirana_varijabla naziv="DomainObject.Predmet.ProtuStrankaListFormated_1">
      <item>VIA GRANDA društvo s ograničenom odgovornošću za građenje</item>
    </derivirana_varijabla>
  </DomainObject.Predmet.ProtuStrankaListFormated>
  <DomainObject.Predmet.ProtuStrankaListFormatedOIB>
    <izvorni_sadrzaj>
      <item>VIA GRANDA društvo s ograničenom odgovornošću za građenje, OIB 76225715319</item>
    </izvorni_sadrzaj>
    <derivirana_varijabla naziv="DomainObject.Predmet.ProtuStrankaListFormatedOIB_1">
      <item>VIA GRANDA društvo s ograničenom odgovornošću za građenje, OIB 76225715319</item>
    </derivirana_varijabla>
  </DomainObject.Predmet.ProtuStrankaListFormatedOIB>
  <DomainObject.Predmet.ProtuStrankaListFormatedWithAdress>
    <izvorni_sadrzaj>
      <item>VIA GRANDA društvo s ograničenom odgovornošću za građenje, Fra Lina Pedišića 37, 23210 Biograd Na Moru</item>
    </izvorni_sadrzaj>
    <derivirana_varijabla naziv="DomainObject.Predmet.ProtuStrankaListFormatedWithAdress_1">
      <item>VIA GRANDA društvo s ograničenom odgovornošću za građenje, Fra Lina Pedišića 37, 23210 Biograd Na Moru</item>
    </derivirana_varijabla>
  </DomainObject.Predmet.ProtuStrankaListFormatedWithAdress>
  <DomainObject.Predmet.ProtuStrankaListFormatedWithAdressOIB>
    <izvorni_sadrzaj>
      <item>VIA GRANDA društvo s ograničenom odgovornošću za građenje, OIB 76225715319, Fra Lina Pedišića 37, 23210 Biograd Na Moru</item>
    </izvorni_sadrzaj>
    <derivirana_varijabla naziv="DomainObject.Predmet.ProtuStrankaListFormatedWithAdressOIB_1">
      <item>VIA GRANDA društvo s ograničenom odgovornošću za građenje, OIB 76225715319, Fra Lina Pedišića 37, 23210 Biograd Na Moru</item>
    </derivirana_varijabla>
  </DomainObject.Predmet.ProtuStrankaListFormatedWithAdressOIB>
  <DomainObject.Predmet.ProtuStrankaListNazivFormated>
    <izvorni_sadrzaj>
      <item>VIA GRANDA društvo s ograničenom odgovornošću za građenje</item>
    </izvorni_sadrzaj>
    <derivirana_varijabla naziv="DomainObject.Predmet.ProtuStrankaListNazivFormated_1">
      <item>VIA GRANDA društvo s ograničenom odgovornošću za građenje</item>
    </derivirana_varijabla>
  </DomainObject.Predmet.ProtuStrankaListNazivFormated>
  <DomainObject.Predmet.ProtuStrankaListNazivFormatedOIB>
    <izvorni_sadrzaj>
      <item>VIA GRANDA društvo s ograničenom odgovornošću za građenje, OIB 76225715319</item>
    </izvorni_sadrzaj>
    <derivirana_varijabla naziv="DomainObject.Predmet.ProtuStrankaListNazivFormatedOIB_1">
      <item>VIA GRANDA društvo s ograničenom odgovornošću za građenje, OIB 76225715319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St-929/2016-2</izvorni_sadrzaj>
    <derivirana_varijabla naziv="DomainObject.PoslovniBrojDokumenta_1">St-929/2016-2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VIA GRANDA društvo s ograničenom odgovornošću za građenje</izvorni_sadrzaj>
    <derivirana_varijabla naziv="DomainObject.Predmet.ProtustrankaIDrugi_1">VIA GRANDA društvo s ograničenom odgovornošću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VIA GRANDA društvo s ograničenom odgovornošću za građenje, OIB 76225715319, Fra Lina Pedišića 37, 23210 Biograd Na Moru</izvorni_sadrzaj>
    <derivirana_varijabla naziv="DomainObject.Predmet.ProtustrankaIDrugiAdressOIB_1">VIA GRANDA društvo s ograničenom odgovornošću za građenje, OIB 76225715319, Fra Lina Pedišića 37,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GRANDA društvo s ograničenom odgovornošću za građenje</item>
      <item>Financijska agencija</item>
    </izvorni_sadrzaj>
    <derivirana_varijabla naziv="DomainObject.Predmet.SudioniciListNaziv_1">
      <item>VIA GRANDA društvo s ograničenom odgovornošću za građenje</item>
      <item>Financijska agencija</item>
    </derivirana_varijabla>
  </DomainObject.Predmet.SudioniciListNaziv>
  <DomainObject.Predmet.SudioniciListAdressOIB>
    <izvorni_sadrzaj>
      <item>VIA GRANDA društvo s ograničenom odgovornošću za građenje, OIB 76225715319, Fra Lina Pedišića 37,23210 Biograd Na Moru</item>
      <item>Financijska agencija, OIB 85821130368, Ivana Danila 4,23000 Zadar</item>
    </izvorni_sadrzaj>
    <derivirana_varijabla naziv="DomainObject.Predmet.SudioniciListAdressOIB_1">
      <item>VIA GRANDA društvo s ograničenom odgovornošću za građenje, OIB 76225715319, Fra Lina Pedišića 37,23210 Biograd Na Moru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567DF-46D3-46D0-BA49-64D955D49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2503</properties:Characters>
  <properties:Lines>72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