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ab73" w14:paraId="3c9ab7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D7931">
        <w:rPr>
          <w:rFonts w:cs="Times New Roman" w:hAnsi="Times New Roman" w:ascii="Times New Roman"/>
          <w:sz w:val="24"/>
        </w:rPr>
        <w:t>2228/16-13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ED7931" w:rsidRPr="00830CC1">
        <w:t>DECORO MOLLIS d.o.o.</w:t>
      </w:r>
      <w:r w:rsidR="00ED7931">
        <w:t xml:space="preserve"> Zagreb, SR Njemačke 4 MBS: </w:t>
      </w:r>
      <w:r w:rsidR="00ED7931" w:rsidRPr="00830CC1">
        <w:t>080715658</w:t>
      </w:r>
      <w:r w:rsidR="00ED7931">
        <w:t xml:space="preserve"> OIB: </w:t>
      </w:r>
      <w:r w:rsidR="00ED7931" w:rsidRPr="00830CC1">
        <w:t>16747081604</w:t>
      </w:r>
      <w:r w:rsidR="00ED7931">
        <w:t xml:space="preserve">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86000B">
        <w:t xml:space="preserve">REGENERATOR d.o.o. Hrebine, Ulica Matije Gupca 30 MBS: 080773089 OIB: 09005227415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6000B">
        <w:rPr>
          <w:bCs/>
        </w:rPr>
        <w:t>2</w:t>
      </w:r>
      <w:r w:rsidR="00ED7931">
        <w:rPr>
          <w:bCs/>
        </w:rPr>
        <w:t>228</w:t>
      </w:r>
      <w:r w:rsidR="0086000B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D2730">
        <w:t>8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D2730" w:rsidRPr="00830CC1">
        <w:t>DECORO MOLLIS d.o.o.</w:t>
      </w:r>
      <w:r w:rsidR="009D2730">
        <w:t xml:space="preserve"> Zagreb, SR Njemačke 4 MBS: </w:t>
      </w:r>
      <w:r w:rsidR="009D2730" w:rsidRPr="00830CC1">
        <w:t>080715658</w:t>
      </w:r>
      <w:r w:rsidR="009D2730">
        <w:t xml:space="preserve"> OIB: </w:t>
      </w:r>
      <w:r w:rsidR="009D2730" w:rsidRPr="00830CC1">
        <w:t>16747081604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D2730">
        <w:rPr>
          <w:bCs/>
        </w:rPr>
        <w:t>7.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493627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493627" w:rsidR="004936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93627" w:rsidP="00493627" w:rsidR="00493627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493627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49362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62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D2730">
      <w:rPr>
        <w:noProof w:val="false"/>
      </w:rPr>
      <w:t>2228/16-13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93627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D2730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D7931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62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62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St-2228/2016</izvorni_sadrzaj>
    <derivirana_varijabla naziv="DomainObject.Predmet.OznakaBroj_1">St-2228/2016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DECORO MOLLIS d.o.o.</izvorni_sadrzaj>
    <derivirana_varijabla naziv="DomainObject.Predmet.ProtustrankaFormated_1">  DECORO MOLLIS d.o.o.</derivirana_varijabla>
  </DomainObject.Predmet.ProtustrankaFormated>
  <DomainObject.Predmet.ProtustrankaFormatedOIB>
    <izvorni_sadrzaj>  DECORO MOLLIS d.o.o., OIB 16747081604</izvorni_sadrzaj>
    <derivirana_varijabla naziv="DomainObject.Predmet.ProtustrankaFormatedOIB_1">  DECORO MOLLIS d.o.o., OIB 16747081604</derivirana_varijabla>
  </DomainObject.Predmet.ProtustrankaFormatedOIB>
  <DomainObject.Predmet.ProtustrankaFormatedWithAdress>
    <izvorni_sadrzaj> DECORO MOLLIS d.o.o., SR Njemačke 4, 10000 Zagreb</izvorni_sadrzaj>
    <derivirana_varijabla naziv="DomainObject.Predmet.ProtustrankaFormatedWithAdress_1"> DECORO MOLLIS d.o.o., SR Njemačke 4, 10000 Zagreb</derivirana_varijabla>
  </DomainObject.Predmet.ProtustrankaFormatedWithAdress>
  <DomainObject.Predmet.ProtustrankaFormatedWithAdressOIB>
    <izvorni_sadrzaj> DECORO MOLLIS d.o.o., OIB 16747081604, SR Njemačke 4, 10000 Zagreb</izvorni_sadrzaj>
    <derivirana_varijabla naziv="DomainObject.Predmet.ProtustrankaFormatedWithAdressOIB_1"> DECORO MOLLIS d.o.o., OIB 16747081604, SR Njemačke 4, 10000 Zagreb</derivirana_varijabla>
  </DomainObject.Predmet.ProtustrankaFormatedWithAdressOIB>
  <DomainObject.Predmet.ProtustrankaWithAdress>
    <izvorni_sadrzaj>DECORO MOLLIS d.o.o. SR Njemačke 4, 10000 Zagreb</izvorni_sadrzaj>
    <derivirana_varijabla naziv="DomainObject.Predmet.ProtustrankaWithAdress_1">DECORO MOLLIS d.o.o. SR Njemačke 4, 10000 Zagreb</derivirana_varijabla>
  </DomainObject.Predmet.ProtustrankaWithAdress>
  <DomainObject.Predmet.ProtustrankaWithAdressOIB>
    <izvorni_sadrzaj>DECORO MOLLIS d.o.o., OIB 16747081604, SR Njemačke 4, 10000 Zagreb</izvorni_sadrzaj>
    <derivirana_varijabla naziv="DomainObject.Predmet.ProtustrankaWithAdressOIB_1">DECORO MOLLIS d.o.o., OIB 16747081604, SR Njemačke 4, 10000 Zagreb</derivirana_varijabla>
  </DomainObject.Predmet.ProtustrankaWithAdressOIB>
  <DomainObject.Predmet.ProtustrankaNazivFormated>
    <izvorni_sadrzaj>DECORO MOLLIS d.o.o.</izvorni_sadrzaj>
    <derivirana_varijabla naziv="DomainObject.Predmet.ProtustrankaNazivFormated_1">DECORO MOLLIS d.o.o.</derivirana_varijabla>
  </DomainObject.Predmet.ProtustrankaNazivFormated>
  <DomainObject.Predmet.ProtustrankaNazivFormatedOIB>
    <izvorni_sadrzaj>DECORO MOLLIS d.o.o., OIB 16747081604</izvorni_sadrzaj>
    <derivirana_varijabla naziv="DomainObject.Predmet.ProtustrankaNazivFormatedOIB_1">DECORO MOLLIS d.o.o., OIB 16747081604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DECORO MOLLIS d.o.o.</item>
    </izvorni_sadrzaj>
    <derivirana_varijabla naziv="DomainObject.Predmet.ProtuStrankaListFormated_1">
      <item>DECORO MOLLIS d.o.o.</item>
    </derivirana_varijabla>
  </DomainObject.Predmet.ProtuStrankaListFormated>
  <DomainObject.Predmet.ProtuStrankaListFormatedOIB>
    <izvorni_sadrzaj>
      <item>DECORO MOLLIS d.o.o., OIB 16747081604</item>
    </izvorni_sadrzaj>
    <derivirana_varijabla naziv="DomainObject.Predmet.ProtuStrankaListFormatedOIB_1">
      <item>DECORO MOLLIS d.o.o., OIB 16747081604</item>
    </derivirana_varijabla>
  </DomainObject.Predmet.ProtuStrankaListFormatedOIB>
  <DomainObject.Predmet.ProtuStrankaListFormatedWithAdress>
    <izvorni_sadrzaj>
      <item>DECORO MOLLIS d.o.o., SR Njemačke 4, 10000 Zagreb</item>
    </izvorni_sadrzaj>
    <derivirana_varijabla naziv="DomainObject.Predmet.ProtuStrankaListFormatedWithAdress_1">
      <item>DECORO MOLLIS d.o.o., SR Njemačke 4, 10000 Zagreb</item>
    </derivirana_varijabla>
  </DomainObject.Predmet.ProtuStrankaListFormatedWithAdress>
  <DomainObject.Predmet.ProtuStrankaListFormatedWithAdressOIB>
    <izvorni_sadrzaj>
      <item>DECORO MOLLIS d.o.o., OIB 16747081604, SR Njemačke 4, 10000 Zagreb</item>
    </izvorni_sadrzaj>
    <derivirana_varijabla naziv="DomainObject.Predmet.ProtuStrankaListFormatedWithAdressOIB_1">
      <item>DECORO MOLLIS d.o.o., OIB 16747081604, SR Njemačke 4, 10000 Zagreb</item>
    </derivirana_varijabla>
  </DomainObject.Predmet.ProtuStrankaListFormatedWithAdressOIB>
  <DomainObject.Predmet.ProtuStrankaListNazivFormated>
    <izvorni_sadrzaj>
      <item>DECORO MOLLIS d.o.o.</item>
    </izvorni_sadrzaj>
    <derivirana_varijabla naziv="DomainObject.Predmet.ProtuStrankaListNazivFormated_1">
      <item>DECORO MOLLIS d.o.o.</item>
    </derivirana_varijabla>
  </DomainObject.Predmet.ProtuStrankaListNazivFormated>
  <DomainObject.Predmet.ProtuStrankaListNazivFormatedOIB>
    <izvorni_sadrzaj>
      <item>DECORO MOLLIS d.o.o., OIB 16747081604</item>
    </izvorni_sadrzaj>
    <derivirana_varijabla naziv="DomainObject.Predmet.ProtuStrankaListNazivFormatedOIB_1">
      <item>DECORO MOLLIS d.o.o., OIB 16747081604</item>
    </derivirana_varijabla>
  </DomainObject.Predmet.ProtuStrankaListNazivFormatedOIB>
  <DomainObject.Predmet.OstaliListFormated>
    <izvorni_sadrzaj>
      <item>Nataša Bogdanović</item>
    </izvorni_sadrzaj>
    <derivirana_varijabla naziv="DomainObject.Predmet.OstaliListFormated_1">
      <item>Nataša Bogdanović</item>
    </derivirana_varijabla>
  </DomainObject.Predmet.OstaliListFormated>
  <DomainObject.Predmet.OstaliListFormatedOIB>
    <izvorni_sadrzaj>
      <item>Nataša Bogdanović, OIB 19364838791</item>
    </izvorni_sadrzaj>
    <derivirana_varijabla naziv="DomainObject.Predmet.OstaliListFormatedOIB_1">
      <item>Nataša Bogdanović, OIB 19364838791</item>
    </derivirana_varijabla>
  </DomainObject.Predmet.OstaliListFormatedOIB>
  <DomainObject.Predmet.OstaliListFormatedWithAdress>
    <izvorni_sadrzaj>
      <item>Nataša Bogdanović, Savezne Republike Njemačke 4, 10000 Zagreb</item>
    </izvorni_sadrzaj>
    <derivirana_varijabla naziv="DomainObject.Predmet.OstaliListFormatedWithAdress_1">
      <item>Nataša Bogdanović, Savezne Republike Njemačke 4, 10000 Zagreb</item>
    </derivirana_varijabla>
  </DomainObject.Predmet.OstaliListFormatedWithAdress>
  <DomainObject.Predmet.OstaliListFormatedWithAdressOIB>
    <izvorni_sadrzaj>
      <item>Nataša Bogdanović, OIB 19364838791, Savezne Republike Njemačke 4, 10000 Zagreb</item>
    </izvorni_sadrzaj>
    <derivirana_varijabla naziv="DomainObject.Predmet.OstaliListFormatedWithAdressOIB_1">
      <item>Nataša Bogdanović, OIB 19364838791, Savezne Republike Njemačke 4, 10000 Zagreb</item>
    </derivirana_varijabla>
  </DomainObject.Predmet.OstaliListFormatedWithAdressOIB>
  <DomainObject.Predmet.OstaliListNazivFormated>
    <izvorni_sadrzaj>
      <item>Nataša Bogdanović</item>
    </izvorni_sadrzaj>
    <derivirana_varijabla naziv="DomainObject.Predmet.OstaliListNazivFormated_1">
      <item>Nataša Bogdanović</item>
    </derivirana_varijabla>
  </DomainObject.Predmet.OstaliListNazivFormated>
  <DomainObject.Predmet.OstaliListNazivFormatedOIB>
    <izvorni_sadrzaj>
      <item>Nataša Bogdanović, OIB 19364838791</item>
    </izvorni_sadrzaj>
    <derivirana_varijabla naziv="DomainObject.Predmet.OstaliListNazivFormatedOIB_1">
      <item>Nataša Bogdanović, OIB 19364838791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DECORO MOLLIS d.o.o.</izvorni_sadrzaj>
    <derivirana_varijabla naziv="DomainObject.Predmet.ProtustrankaIDrugi_1">DECORO MOLLIS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DECORO MOLLIS d.o.o., OIB 16747081604, SR Njemačke 4, 10000 Zagreb</izvorni_sadrzaj>
    <derivirana_varijabla naziv="DomainObject.Predmet.ProtustrankaIDrugiAdressOIB_1">DECORO MOLLIS d.o.o., OIB 16747081604, SR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DECORO MOLLIS d.o.o.</item>
      <item>Nataša Bogdanović</item>
    </izvorni_sadrzaj>
    <derivirana_varijabla naziv="DomainObject.Predmet.SudioniciListNaziv_1">
      <item>FINA Regionalni centar Zagreb</item>
      <item>DECORO MOLLIS d.o.o.</item>
      <item>Nataša Bogdanović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DECORO MOLLIS d.o.o., OIB 16747081604, SR Njemačke 4,10000 Zagreb</item>
      <item>Nataša Bogdanović, OIB 19364838791, Savezne Republike Njemačke 4,10000 Zagreb</item>
    </izvorni_sadrzaj>
    <derivirana_varijabla naziv="DomainObject.Predmet.SudioniciListAdressOIB_1">
      <item>FINA Regionalni centar Zagreb, OIB 85821130368, Trg svibanjskih žrtava 1995. 1,10000 Zagreb</item>
      <item>DECORO MOLLIS d.o.o., OIB 16747081604, SR Njemačke 4,10000 Zagreb</item>
      <item>Nataša Bogdanović, OIB 19364838791, Savezne Republike Njemačke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16747081604</item>
      <item>, OIB 19364838791</item>
    </izvorni_sadrzaj>
    <derivirana_varijabla naziv="DomainObject.Predmet.SudioniciListNazivOIB_1">
      <item>, OIB 85821130368</item>
      <item>, OIB 16747081604</item>
      <item>, OIB 19364838791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2744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2016-07-29T08:45:00Z</dcterms:created>
  <dc:creator>Vinka Mihalinčić</dc:creator>
  <cp:lastModifiedBy>Vinka Mihalinčić</cp:lastModifiedBy>
  <cp:lastPrinted>2016-07-29T08:32:00Z</cp:lastPrinted>
  <dcterms:modified xmlns:xsi="http://www.w3.org/2001/XMLSchema-instance" xsi:type="dcterms:W3CDTF">2016-08-30T07:46:00Z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