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a9ca5" w14:paraId="5fa9ca5" w:rsidRDefault="00491769" w:rsidP="00491769" w:rsidR="00491769">
      <w:pPr>
        <w15:collapsed w:val="false"/>
      </w:pPr>
      <w:bookmarkStart w:name="_GoBack" w:id="0"/>
      <w:bookmarkEnd w:id="0"/>
    </w:p>
    <w:p w:rsidRDefault="00491769" w:rsidP="00491769" w:rsidR="00491769"/>
    <w:p w:rsidRDefault="00491769" w:rsidP="00491769" w:rsidR="00491769">
      <w:r>
        <w:t>REPUBLIKA  HRVATSKA</w:t>
      </w:r>
    </w:p>
    <w:p w:rsidRDefault="00491769" w:rsidP="00491769" w:rsidR="00491769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91769" w:rsidP="00491769" w:rsidR="0049176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91769" w:rsidP="00491769" w:rsidR="00491769">
      <w:r>
        <w:tab/>
      </w:r>
      <w:r>
        <w:tab/>
      </w:r>
      <w:r>
        <w:tab/>
        <w:t xml:space="preserve">                                       </w:t>
      </w:r>
      <w:r w:rsidR="00D806BE">
        <w:tab/>
      </w:r>
      <w:r w:rsidR="00D806BE">
        <w:tab/>
      </w:r>
      <w:r w:rsidR="00D806BE">
        <w:tab/>
      </w:r>
      <w:r w:rsidR="00575F8E">
        <w:t>18</w:t>
      </w:r>
      <w:r>
        <w:t>. St-</w:t>
      </w:r>
      <w:r w:rsidR="00575F8E">
        <w:t>3105/2018</w:t>
      </w:r>
    </w:p>
    <w:p w:rsidRDefault="00D806BE" w:rsidP="00491769" w:rsidR="00D806BE"/>
    <w:p w:rsidRDefault="00D806BE" w:rsidP="00D806BE" w:rsidR="00D806BE"/>
    <w:p w:rsidRDefault="00491769" w:rsidP="00D806BE" w:rsidR="00491769">
      <w:pPr>
        <w:ind w:firstLine="708" w:left="1416"/>
      </w:pPr>
      <w:r>
        <w:t>U  I M E  R E P U B L I K E  H R V A T S K E</w:t>
      </w:r>
    </w:p>
    <w:p w:rsidRDefault="00D806BE" w:rsidP="00D806BE" w:rsidR="00D806BE"/>
    <w:p w:rsidRDefault="00491769" w:rsidP="00491769" w:rsidR="00491769"/>
    <w:p w:rsidRDefault="00D806BE" w:rsidP="00D806BE" w:rsidR="00491769">
      <w:r>
        <w:t xml:space="preserve">                                                           </w:t>
      </w:r>
      <w:r w:rsidR="002C4B3F">
        <w:t xml:space="preserve"> </w:t>
      </w:r>
      <w:r w:rsidR="00491769">
        <w:t>R J E Š E N J E</w:t>
      </w:r>
    </w:p>
    <w:p w:rsidRDefault="00D806BE" w:rsidP="00D806BE" w:rsidR="00D806BE"/>
    <w:p w:rsidRDefault="00491769" w:rsidP="00491769" w:rsidR="00491769"/>
    <w:p w:rsidRDefault="00491769" w:rsidP="00A87BC6" w:rsidR="00D806BE">
      <w:pPr>
        <w:ind w:firstLine="708"/>
        <w:jc w:val="both"/>
      </w:pPr>
      <w:r>
        <w:t xml:space="preserve">Trgovački sud u Zagrebu, </w:t>
      </w:r>
      <w:r w:rsidR="00575F8E">
        <w:t>sudac Danijela Uzelac</w:t>
      </w:r>
      <w:r>
        <w:t xml:space="preserve">, u stečajnom postupku povodom prijedloga Financijske agencije, </w:t>
      </w:r>
      <w:r w:rsidR="00575F8E" w:rsidRPr="00575F8E">
        <w:t>OIB: 85821130368</w:t>
      </w:r>
      <w:r w:rsidR="002C4B3F">
        <w:t xml:space="preserve">, </w:t>
      </w:r>
      <w:r>
        <w:t>Z</w:t>
      </w:r>
      <w:r w:rsidR="00575F8E">
        <w:t>agreb, Ulica grada Vukovara 70</w:t>
      </w:r>
      <w:r>
        <w:t xml:space="preserve">, za otvaranje stečajnog postupka nad dužnikom </w:t>
      </w:r>
      <w:r w:rsidR="00D806BE">
        <w:t>SIGA d.o.o., OIB 28</w:t>
      </w:r>
      <w:r w:rsidR="00A87BC6">
        <w:t xml:space="preserve">763558576, Sveta Nedjelja, </w:t>
      </w:r>
      <w:proofErr w:type="spellStart"/>
      <w:r w:rsidR="00A87BC6">
        <w:t>Bestovje</w:t>
      </w:r>
      <w:proofErr w:type="spellEnd"/>
      <w:r w:rsidR="00A87BC6">
        <w:t xml:space="preserve">, Gacka </w:t>
      </w:r>
      <w:proofErr w:type="spellStart"/>
      <w:r w:rsidR="00A87BC6">
        <w:t>bb</w:t>
      </w:r>
      <w:proofErr w:type="spellEnd"/>
      <w:r w:rsidR="00A87BC6">
        <w:t xml:space="preserve">, </w:t>
      </w:r>
      <w:r w:rsidR="00ED4F6D">
        <w:t>22.</w:t>
      </w:r>
      <w:r w:rsidR="00A87BC6">
        <w:t xml:space="preserve"> siječnja 2019.</w:t>
      </w:r>
      <w:r w:rsidR="00D806BE">
        <w:t xml:space="preserve"> </w:t>
      </w:r>
    </w:p>
    <w:p w:rsidRDefault="00D806BE" w:rsidP="00A87BC6" w:rsidR="00D806BE">
      <w:pPr>
        <w:jc w:val="both"/>
      </w:pPr>
    </w:p>
    <w:p w:rsidRDefault="00491769" w:rsidP="00A87BC6" w:rsidR="00491769">
      <w:pPr>
        <w:ind w:firstLine="708" w:left="2832"/>
        <w:jc w:val="both"/>
      </w:pPr>
      <w:r>
        <w:t>r i j e š i o    j e</w:t>
      </w:r>
    </w:p>
    <w:p w:rsidRDefault="00491769" w:rsidP="00A87BC6" w:rsidR="00491769">
      <w:pPr>
        <w:jc w:val="both"/>
      </w:pPr>
    </w:p>
    <w:p w:rsidRDefault="00491769" w:rsidP="00A87BC6" w:rsidR="00491769">
      <w:pPr>
        <w:jc w:val="both"/>
      </w:pPr>
      <w:r>
        <w:t xml:space="preserve"> </w:t>
      </w:r>
      <w:r>
        <w:tab/>
        <w:t xml:space="preserve">Obustavlja se stečajni postupak nad dužnikom </w:t>
      </w:r>
      <w:r w:rsidR="00A87BC6">
        <w:t>S</w:t>
      </w:r>
      <w:r w:rsidR="00A87BC6" w:rsidRPr="00A87BC6">
        <w:t>IGA d.o.o., OIB 28763558576, Sve</w:t>
      </w:r>
      <w:r w:rsidR="00A87BC6">
        <w:t xml:space="preserve">ta Nedjelja, </w:t>
      </w:r>
      <w:proofErr w:type="spellStart"/>
      <w:r w:rsidR="00A87BC6">
        <w:t>Bestovje</w:t>
      </w:r>
      <w:proofErr w:type="spellEnd"/>
      <w:r w:rsidR="00A87BC6">
        <w:t xml:space="preserve">, Gacka </w:t>
      </w:r>
      <w:proofErr w:type="spellStart"/>
      <w:r w:rsidR="00A87BC6">
        <w:t>bb</w:t>
      </w:r>
      <w:proofErr w:type="spellEnd"/>
      <w:r w:rsidR="00A87BC6">
        <w:t>.</w:t>
      </w:r>
    </w:p>
    <w:p w:rsidRDefault="00491769" w:rsidP="00A87BC6" w:rsidR="00491769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491769" w:rsidP="00A87BC6" w:rsidR="00491769">
      <w:pPr>
        <w:jc w:val="both"/>
      </w:pPr>
    </w:p>
    <w:p w:rsidRDefault="00491769" w:rsidP="00A87BC6" w:rsidR="00491769">
      <w:pPr>
        <w:ind w:firstLine="708" w:left="2832"/>
        <w:jc w:val="both"/>
      </w:pPr>
      <w:r>
        <w:t>Obrazloženje</w:t>
      </w:r>
    </w:p>
    <w:p w:rsidRDefault="00491769" w:rsidP="00A87BC6" w:rsidR="00491769">
      <w:pPr>
        <w:jc w:val="both"/>
      </w:pPr>
    </w:p>
    <w:p w:rsidRDefault="00491769" w:rsidP="005E5119" w:rsidR="00491769">
      <w:pPr>
        <w:ind w:firstLine="708"/>
        <w:jc w:val="both"/>
      </w:pPr>
      <w:r>
        <w:t>Financijska agencija podnijela je prijedlog za otvaranje stečajnog postupka nad dužnikom na temelju odredbe članka 110. stavka 1. Stečajnog zakona (“Narodne novine” broj 71/15 i 104/17, dalje: SZ).</w:t>
      </w:r>
    </w:p>
    <w:p w:rsidRDefault="005E5119" w:rsidP="005E5119" w:rsidR="005E5119">
      <w:pPr>
        <w:ind w:firstLine="708"/>
        <w:jc w:val="both"/>
      </w:pPr>
    </w:p>
    <w:p w:rsidRDefault="00491769" w:rsidP="005E5119" w:rsidR="00491769">
      <w:pPr>
        <w:ind w:firstLine="708"/>
        <w:jc w:val="both"/>
      </w:pPr>
      <w:r>
        <w:t xml:space="preserve">Uz podnesak od 10. siječnja 2019. dužnik je dostavio </w:t>
      </w:r>
      <w:r w:rsidR="008171AB">
        <w:t xml:space="preserve">Potvrdu o blokadi računa i novčanih sredstava </w:t>
      </w:r>
      <w:proofErr w:type="spellStart"/>
      <w:r w:rsidR="008171AB">
        <w:t>ovršenika</w:t>
      </w:r>
      <w:proofErr w:type="spellEnd"/>
      <w:r w:rsidR="008171AB">
        <w:t xml:space="preserve"> od 10. siječnja 2019. (list 8. spisa).</w:t>
      </w:r>
    </w:p>
    <w:p w:rsidRDefault="008171AB" w:rsidP="005E5119" w:rsidR="008171AB">
      <w:pPr>
        <w:ind w:firstLine="708"/>
        <w:jc w:val="both"/>
      </w:pPr>
    </w:p>
    <w:p w:rsidRDefault="00491769" w:rsidP="005E5119" w:rsidR="00776134">
      <w:pPr>
        <w:ind w:firstLine="708"/>
        <w:jc w:val="both"/>
      </w:pPr>
      <w:r>
        <w:t>Uvidom u naveden</w:t>
      </w:r>
      <w:r w:rsidR="005E5119">
        <w:t xml:space="preserve">u </w:t>
      </w:r>
      <w:r w:rsidR="008171AB">
        <w:t>Potvrdu</w:t>
      </w:r>
      <w:r>
        <w:t xml:space="preserve"> utvrđeno je kako na dan </w:t>
      </w:r>
      <w:r w:rsidR="008171AB">
        <w:t>10. siječnja 2019</w:t>
      </w:r>
      <w:r w:rsidR="00776134">
        <w:t xml:space="preserve"> </w:t>
      </w:r>
      <w:r>
        <w:t>. dužnik nema nepodmirenih obveza, odnosno nema neizvršenih osnova za plaćanje u Očevidniku i da dužnikov račun nije blokiran</w:t>
      </w:r>
      <w:r w:rsidR="00776134">
        <w:t xml:space="preserve"> na dan izdavanja potvrde</w:t>
      </w:r>
      <w:r>
        <w:t xml:space="preserve">. </w:t>
      </w:r>
    </w:p>
    <w:p w:rsidRDefault="00ED4F6D" w:rsidP="005E5119" w:rsidR="00ED4F6D">
      <w:pPr>
        <w:ind w:firstLine="708"/>
        <w:jc w:val="both"/>
      </w:pPr>
    </w:p>
    <w:p w:rsidRDefault="00ED4F6D" w:rsidP="00ED4F6D" w:rsidR="00ED4F6D">
      <w:pPr>
        <w:ind w:firstLine="708"/>
        <w:jc w:val="both"/>
      </w:pPr>
      <w:r>
        <w:t xml:space="preserve">Nadalje, iz potvrde Financijske agencije </w:t>
      </w:r>
      <w:r w:rsidR="005910DF">
        <w:t xml:space="preserve">od 18. siječnja 2019. o neizvršenim osnovama za plaćanje proizlazi da </w:t>
      </w:r>
      <w:r w:rsidR="00CB6AFB">
        <w:t xml:space="preserve">dužnik </w:t>
      </w:r>
      <w:r w:rsidR="00734962">
        <w:t>više nije u blokadi.</w:t>
      </w:r>
    </w:p>
    <w:p w:rsidRDefault="00776134" w:rsidP="005E5119" w:rsidR="00776134">
      <w:pPr>
        <w:ind w:firstLine="708"/>
        <w:jc w:val="both"/>
      </w:pPr>
    </w:p>
    <w:p w:rsidRDefault="00491769" w:rsidP="005E5119" w:rsidR="00491769">
      <w:pPr>
        <w:ind w:firstLine="708"/>
        <w:jc w:val="both"/>
      </w:pPr>
      <w:r>
        <w:t>Posljedično, sud je utvrdio da je dužnik postao sposoban za plaćanje zbog čega je, na temelju odredbe članka 128. stavka 9. SZ-a, odlučeno kao u izreci rješenja.</w:t>
      </w:r>
    </w:p>
    <w:p w:rsidRDefault="00491769" w:rsidP="005E5119" w:rsidR="00491769">
      <w:pPr>
        <w:jc w:val="both"/>
      </w:pPr>
    </w:p>
    <w:p w:rsidRDefault="00491769" w:rsidP="005E5119" w:rsidR="00491769">
      <w:pPr>
        <w:ind w:firstLine="708" w:left="2124"/>
        <w:jc w:val="both"/>
      </w:pPr>
      <w:r>
        <w:t xml:space="preserve">U Zagrebu </w:t>
      </w:r>
      <w:r w:rsidR="00ED4F6D">
        <w:t xml:space="preserve">22. </w:t>
      </w:r>
      <w:r w:rsidR="00575F8E">
        <w:t>siječnja 2019.</w:t>
      </w:r>
    </w:p>
    <w:p w:rsidRDefault="00491769" w:rsidP="005E5119" w:rsidR="00491769">
      <w:pPr>
        <w:ind w:firstLine="708" w:left="7080"/>
        <w:jc w:val="both"/>
      </w:pPr>
      <w:r>
        <w:t>S</w:t>
      </w:r>
      <w:r w:rsidR="00776134">
        <w:t>udac</w:t>
      </w:r>
    </w:p>
    <w:p w:rsidRDefault="00776134" w:rsidP="005E5119" w:rsidR="00491769">
      <w:pPr>
        <w:ind w:firstLine="708" w:left="6372"/>
        <w:jc w:val="both"/>
      </w:pPr>
      <w:r>
        <w:t>Danijela Uzelac</w:t>
      </w:r>
      <w:r w:rsidR="00A53D03">
        <w:t>, v.r.</w:t>
      </w:r>
    </w:p>
    <w:p w:rsidRDefault="005E5119" w:rsidP="005E5119" w:rsidR="005E5119">
      <w:pPr>
        <w:ind w:firstLine="708" w:left="6372"/>
        <w:jc w:val="both"/>
      </w:pPr>
    </w:p>
    <w:p w:rsidRDefault="005E5119" w:rsidP="005E5119" w:rsidR="005E5119">
      <w:pPr>
        <w:ind w:firstLine="708" w:left="6372"/>
        <w:jc w:val="both"/>
      </w:pPr>
    </w:p>
    <w:p w:rsidRDefault="005E5119" w:rsidP="005E5119" w:rsidR="005E5119">
      <w:pPr>
        <w:ind w:firstLine="708" w:left="6372"/>
        <w:jc w:val="both"/>
      </w:pPr>
    </w:p>
    <w:p w:rsidRDefault="005E5119" w:rsidP="005E5119" w:rsidR="00491769">
      <w:pPr>
        <w:jc w:val="both"/>
      </w:pPr>
      <w:r>
        <w:lastRenderedPageBreak/>
        <w:t xml:space="preserve">Uputa o pravnom lijeku: </w:t>
      </w:r>
      <w:r w:rsidR="00491769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 rješenja na mrežnoj stranici e-oglasna ploča Trgovačkog suda u Zagrebu (članak 12. stavak 1. SZ-a).</w:t>
      </w:r>
    </w:p>
    <w:p w:rsidRDefault="00491769" w:rsidP="00491769" w:rsidR="00491769"/>
    <w:p w:rsidRDefault="00A53D03" w:rsidP="00A53D03" w:rsidR="0049176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53D03" w:rsidP="00A53D03" w:rsidR="00A53D03">
      <w:pPr>
        <w:jc w:val="right"/>
      </w:pPr>
      <w:r>
        <w:t>Katarina Franjić</w:t>
      </w:r>
    </w:p>
    <w:p w:rsidRDefault="00491769" w:rsidP="00491769" w:rsidR="00491769"/>
    <w:p w:rsidRDefault="00EF1D05" w:rsidP="00491769" w:rsidR="00EF1D05"/>
    <w:sectPr w:rsidR="00EF1D0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A4B"/>
    <w:rsid w:val="002C4B3F"/>
    <w:rsid w:val="00491769"/>
    <w:rsid w:val="00575F8E"/>
    <w:rsid w:val="005910DF"/>
    <w:rsid w:val="005E5119"/>
    <w:rsid w:val="006B12E7"/>
    <w:rsid w:val="00734962"/>
    <w:rsid w:val="00776134"/>
    <w:rsid w:val="00790A4B"/>
    <w:rsid w:val="008171AB"/>
    <w:rsid w:val="00A53D03"/>
    <w:rsid w:val="00A87BC6"/>
    <w:rsid w:val="00CB6AFB"/>
    <w:rsid w:val="00D806BE"/>
    <w:rsid w:val="00ED4F6D"/>
    <w:rsid w:val="00EF1D05"/>
    <w:rsid w:val="00FB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6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6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6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6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6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B66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6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6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6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6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St-3105/2018</izvorni_sadrzaj>
    <derivirana_varijabla naziv="DomainObject.Predmet.OznakaBroj_1">St-3105/2018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SIGA d.o.o.</izvorni_sadrzaj>
    <derivirana_varijabla naziv="DomainObject.Predmet.ProtustrankaFormated_1">  SIGA d.o.o.</derivirana_varijabla>
  </DomainObject.Predmet.ProtustrankaFormated>
  <DomainObject.Predmet.ProtustrankaFormatedOIB>
    <izvorni_sadrzaj>  SIGA d.o.o., OIB 28763558576</izvorni_sadrzaj>
    <derivirana_varijabla naziv="DomainObject.Predmet.ProtustrankaFormatedOIB_1">  SIGA d.o.o., OIB 28763558576</derivirana_varijabla>
  </DomainObject.Predmet.ProtustrankaFormatedOIB>
  <DomainObject.Predmet.ProtustrankaFormatedWithAdress>
    <izvorni_sadrzaj> SIGA d.o.o., Bestovje, Gacka/bb, 10431 Sveta Nedelja</izvorni_sadrzaj>
    <derivirana_varijabla naziv="DomainObject.Predmet.ProtustrankaFormatedWithAdress_1"> SIGA d.o.o., Bestovje, Gacka/bb, 10431 Sveta Nedelja</derivirana_varijabla>
  </DomainObject.Predmet.ProtustrankaFormatedWithAdress>
  <DomainObject.Predmet.ProtustrankaFormatedWithAdressOIB>
    <izvorni_sadrzaj> SIGA d.o.o., OIB 28763558576, Bestovje, Gacka/bb, 10431 Sveta Nedelja</izvorni_sadrzaj>
    <derivirana_varijabla naziv="DomainObject.Predmet.ProtustrankaFormatedWithAdressOIB_1"> SIGA d.o.o., OIB 28763558576, Bestovje, Gacka/bb, 10431 Sveta Nedelja</derivirana_varijabla>
  </DomainObject.Predmet.ProtustrankaFormatedWithAdressOIB>
  <DomainObject.Predmet.ProtustrankaWithAdress>
    <izvorni_sadrzaj>SIGA d.o.o. Bestovje, Gacka/bb, 10431 Sveta Nedelja</izvorni_sadrzaj>
    <derivirana_varijabla naziv="DomainObject.Predmet.ProtustrankaWithAdress_1">SIGA d.o.o. Bestovje, Gacka/bb, 10431 Sveta Nedelja</derivirana_varijabla>
  </DomainObject.Predmet.ProtustrankaWithAdress>
  <DomainObject.Predmet.ProtustrankaWithAdressOIB>
    <izvorni_sadrzaj>SIGA d.o.o., OIB 28763558576, Bestovje, Gacka/bb, 10431 Sveta Nedelja</izvorni_sadrzaj>
    <derivirana_varijabla naziv="DomainObject.Predmet.ProtustrankaWithAdressOIB_1">SIGA d.o.o., OIB 28763558576, Bestovje, Gacka/bb, 10431 Sveta Nedelja</derivirana_varijabla>
  </DomainObject.Predmet.ProtustrankaWithAdressOIB>
  <DomainObject.Predmet.ProtustrankaNazivFormated>
    <izvorni_sadrzaj>SIGA d.o.o.</izvorni_sadrzaj>
    <derivirana_varijabla naziv="DomainObject.Predmet.ProtustrankaNazivFormated_1">SIGA d.o.o.</derivirana_varijabla>
  </DomainObject.Predmet.ProtustrankaNazivFormated>
  <DomainObject.Predmet.ProtustrankaNazivFormatedOIB>
    <izvorni_sadrzaj>SIGA d.o.o., OIB 28763558576</izvorni_sadrzaj>
    <derivirana_varijabla naziv="DomainObject.Predmet.ProtustrankaNazivFormatedOIB_1">SIGA d.o.o., OIB 28763558576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SIGA d.o.o.</item>
    </izvorni_sadrzaj>
    <derivirana_varijabla naziv="DomainObject.Predmet.ProtuStrankaListFormated_1">
      <item>SIGA d.o.o.</item>
    </derivirana_varijabla>
  </DomainObject.Predmet.ProtuStrankaListFormated>
  <DomainObject.Predmet.ProtuStrankaListFormatedOIB>
    <izvorni_sadrzaj>
      <item>SIGA d.o.o., OIB 28763558576</item>
    </izvorni_sadrzaj>
    <derivirana_varijabla naziv="DomainObject.Predmet.ProtuStrankaListFormatedOIB_1">
      <item>SIGA d.o.o., OIB 28763558576</item>
    </derivirana_varijabla>
  </DomainObject.Predmet.ProtuStrankaListFormatedOIB>
  <DomainObject.Predmet.ProtuStrankaListFormatedWithAdress>
    <izvorni_sadrzaj>
      <item>SIGA d.o.o., Bestovje, Gacka/bb, 10431 Sveta Nedelja</item>
    </izvorni_sadrzaj>
    <derivirana_varijabla naziv="DomainObject.Predmet.ProtuStrankaListFormatedWithAdress_1">
      <item>SIGA d.o.o., Bestovje, Gacka/bb, 10431 Sveta Nedelja</item>
    </derivirana_varijabla>
  </DomainObject.Predmet.ProtuStrankaListFormatedWithAdress>
  <DomainObject.Predmet.ProtuStrankaListFormatedWithAdressOIB>
    <izvorni_sadrzaj>
      <item>SIGA d.o.o., OIB 28763558576, Bestovje, Gacka/bb, 10431 Sveta Nedelja</item>
    </izvorni_sadrzaj>
    <derivirana_varijabla naziv="DomainObject.Predmet.ProtuStrankaListFormatedWithAdressOIB_1">
      <item>SIGA d.o.o., OIB 28763558576, Bestovje, Gacka/bb, 10431 Sveta Nedelja</item>
    </derivirana_varijabla>
  </DomainObject.Predmet.ProtuStrankaListFormatedWithAdressOIB>
  <DomainObject.Predmet.ProtuStrankaListNazivFormated>
    <izvorni_sadrzaj>
      <item>SIGA d.o.o.</item>
    </izvorni_sadrzaj>
    <derivirana_varijabla naziv="DomainObject.Predmet.ProtuStrankaListNazivFormated_1">
      <item>SIGA d.o.o.</item>
    </derivirana_varijabla>
  </DomainObject.Predmet.ProtuStrankaListNazivFormated>
  <DomainObject.Predmet.ProtuStrankaListNazivFormatedOIB>
    <izvorni_sadrzaj>
      <item>SIGA d.o.o., OIB 28763558576</item>
    </izvorni_sadrzaj>
    <derivirana_varijabla naziv="DomainObject.Predmet.ProtuStrankaListNazivFormatedOIB_1">
      <item>SIGA d.o.o., OIB 28763558576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SIGA d.o.o.</izvorni_sadrzaj>
    <derivirana_varijabla naziv="DomainObject.Predmet.ProtustrankaIDrugi_1">SIGA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SIGA d.o.o., OIB 28763558576, Bestovje, Gacka/bb, 10431 Sveta Nedelja</izvorni_sadrzaj>
    <derivirana_varijabla naziv="DomainObject.Predmet.ProtustrankaIDrugiAdressOIB_1">SIGA d.o.o., OIB 28763558576, Bestovje, Gacka/bb,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SIGA d.o.o.</item>
      <item>FINANCIJSKA AGENCIJA, RC Zagreb</item>
    </izvorni_sadrzaj>
    <derivirana_varijabla naziv="DomainObject.Predmet.SudioniciListNaziv_1">
      <item>SIGA d.o.o.</item>
      <item>FINANCIJSKA AGENCIJA, RC Zagreb</item>
    </derivirana_varijabla>
  </DomainObject.Predmet.SudioniciListNaziv>
  <DomainObject.Predmet.SudioniciListAdressOIB>
    <izvorni_sadrzaj>
      <item>SIGA d.o.o., OIB 28763558576, Bestovje, Gacka/bb,10431 Sveta Nedelja</item>
      <item>FINANCIJSKA AGENCIJA, RC Zagreb, OIB 85821130368, Trg svibanjskih žrtava 1995. 1,10000 Zagreb</item>
    </izvorni_sadrzaj>
    <derivirana_varijabla naziv="DomainObject.Predmet.SudioniciListAdressOIB_1">
      <item>SIGA d.o.o., OIB 28763558576, Bestovje, Gacka/bb,10431 Sveta Nedelja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28763558576</item>
      <item>, OIB 85821130368</item>
    </izvorni_sadrzaj>
    <derivirana_varijabla naziv="DomainObject.Predmet.SudioniciListNazivOIB_1">
      <item>, OIB 28763558576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321</properties:Words>
  <properties:Characters>1614</properties:Characters>
  <properties:Lines>59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2019-01-17T07:48:00Z</dcterms:created>
  <dc:creator>Danijela Uzelac</dc:creator>
  <dc:description/>
  <cp:keywords/>
  <cp:lastModifiedBy>Katarina Franjić</cp:lastModifiedBy>
  <cp:lastPrinted>2019-01-23T08:45:00Z</cp:lastPrinted>
  <dcterms:modified xmlns:xsi="http://www.w3.org/2001/XMLSchema-instance" xsi:type="dcterms:W3CDTF">2019-01-23T08:46:00Z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(st-3105-18 SIGA obustava postao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