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b7f" w14:paraId="aaa7b7f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79209D">
        <w:rPr>
          <w:b/>
          <w:sz w:val="24"/>
        </w:rPr>
        <w:t>37</w:t>
      </w:r>
      <w:r w:rsidR="0050418B">
        <w:rPr>
          <w:b/>
          <w:sz w:val="24"/>
        </w:rPr>
        <w:t>/2011-</w:t>
      </w:r>
      <w:r w:rsidR="0079209D">
        <w:rPr>
          <w:b/>
          <w:sz w:val="24"/>
        </w:rPr>
        <w:t>328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4456F">
      <w:pPr>
        <w:ind w:firstLine="720"/>
        <w:jc w:val="both"/>
        <w:rPr>
          <w:sz w:val="24"/>
        </w:rPr>
      </w:pPr>
      <w:r w:rsidRPr="0050418B">
        <w:rPr>
          <w:sz w:val="24"/>
          <w:szCs w:val="24"/>
        </w:rPr>
        <w:t xml:space="preserve">U </w:t>
      </w:r>
      <w:r w:rsidR="0050418B" w:rsidRPr="0050418B">
        <w:rPr>
          <w:color w:val="000000"/>
          <w:sz w:val="24"/>
          <w:szCs w:val="24"/>
        </w:rPr>
        <w:t xml:space="preserve">postupku radi naknadne diobe stečajne mase </w:t>
      </w:r>
      <w:r w:rsidR="0050418B" w:rsidRPr="0079209D">
        <w:rPr>
          <w:color w:val="000000"/>
          <w:sz w:val="24"/>
          <w:szCs w:val="24"/>
        </w:rPr>
        <w:t xml:space="preserve">iza </w:t>
      </w:r>
      <w:r w:rsidR="0079209D" w:rsidRPr="0079209D">
        <w:rPr>
          <w:color w:val="000000"/>
          <w:sz w:val="24"/>
          <w:szCs w:val="24"/>
        </w:rPr>
        <w:t>JASINJE d.d. u stečaju Slavonski Brod, Trg pobjede 16/I, OIB 85671530059, nastale iza brisanog subjekta JASINJE d.d. u stečaju Slavonski Brod, Košarevac 1, OIB 12006668158,</w:t>
      </w:r>
      <w:r w:rsidR="0050418B" w:rsidRPr="0079209D">
        <w:rPr>
          <w:sz w:val="24"/>
          <w:szCs w:val="24"/>
        </w:rPr>
        <w:t xml:space="preserve"> </w:t>
      </w:r>
      <w:r w:rsidR="004270C6" w:rsidRPr="0079209D">
        <w:rPr>
          <w:sz w:val="24"/>
          <w:szCs w:val="24"/>
        </w:rPr>
        <w:t xml:space="preserve"> </w:t>
      </w:r>
      <w:r w:rsidRPr="0079209D">
        <w:rPr>
          <w:sz w:val="24"/>
          <w:szCs w:val="24"/>
        </w:rPr>
        <w:t>p</w:t>
      </w:r>
      <w:r w:rsidR="00BC4E18" w:rsidRPr="0079209D">
        <w:rPr>
          <w:sz w:val="24"/>
          <w:szCs w:val="24"/>
        </w:rPr>
        <w:t>ozivate se na ročište za di</w:t>
      </w:r>
      <w:r w:rsidR="00BC4E18">
        <w:rPr>
          <w:sz w:val="24"/>
        </w:rPr>
        <w:t xml:space="preserve">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</w:t>
      </w:r>
      <w:r w:rsidR="0079209D">
        <w:rPr>
          <w:sz w:val="24"/>
        </w:rPr>
        <w:t>vlasništva stečajne mase</w:t>
      </w:r>
      <w:r w:rsidR="00F4456F">
        <w:rPr>
          <w:sz w:val="24"/>
        </w:rPr>
        <w:t xml:space="preserve"> označene sa:</w:t>
      </w:r>
    </w:p>
    <w:p w:rsidRDefault="00F4456F" w:rsidP="005F0C29" w:rsidR="00F4456F">
      <w:pPr>
        <w:ind w:firstLine="720"/>
        <w:jc w:val="both"/>
        <w:rPr>
          <w:sz w:val="24"/>
        </w:rPr>
      </w:pPr>
    </w:p>
    <w:p w:rsidRDefault="0050418B" w:rsidP="005F0C29" w:rsidR="0050418B">
      <w:pPr>
        <w:ind w:firstLine="720"/>
        <w:jc w:val="both"/>
        <w:rPr>
          <w:sz w:val="24"/>
        </w:rPr>
      </w:pPr>
      <w:r>
        <w:rPr>
          <w:sz w:val="24"/>
        </w:rPr>
        <w:t xml:space="preserve">kč.br. </w:t>
      </w:r>
      <w:r w:rsidR="00F4456F">
        <w:rPr>
          <w:sz w:val="24"/>
        </w:rPr>
        <w:t>6410/1, kč.br. 6419/2, kč.br. 6419/1</w:t>
      </w:r>
      <w:r>
        <w:rPr>
          <w:sz w:val="24"/>
        </w:rPr>
        <w:t>,</w:t>
      </w:r>
      <w:r w:rsidR="00F4456F">
        <w:rPr>
          <w:sz w:val="24"/>
        </w:rPr>
        <w:t xml:space="preserve"> sve</w:t>
      </w:r>
      <w:r>
        <w:rPr>
          <w:sz w:val="24"/>
        </w:rPr>
        <w:t xml:space="preserve"> upisane u zk.ul. </w:t>
      </w:r>
      <w:r w:rsidR="00F4456F">
        <w:rPr>
          <w:sz w:val="24"/>
        </w:rPr>
        <w:t>12618</w:t>
      </w:r>
      <w:r>
        <w:rPr>
          <w:sz w:val="24"/>
        </w:rPr>
        <w:t xml:space="preserve"> k.o. </w:t>
      </w:r>
      <w:r w:rsidR="00F4456F">
        <w:rPr>
          <w:sz w:val="24"/>
        </w:rPr>
        <w:t>Slavonski Brod i kč.br. 352/1, upisana u zk.ul. 11860 k.o. Slavonski Brod,</w:t>
      </w:r>
    </w:p>
    <w:p w:rsidRDefault="0050418B" w:rsidP="005F0C29" w:rsidR="0050418B">
      <w:pPr>
        <w:ind w:firstLine="720"/>
        <w:jc w:val="both"/>
        <w:rPr>
          <w:sz w:val="24"/>
        </w:rPr>
      </w:pP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F4456F">
        <w:rPr>
          <w:b/>
          <w:sz w:val="24"/>
        </w:rPr>
        <w:t>117.216</w:t>
      </w:r>
      <w:r w:rsidR="0050418B" w:rsidRPr="0050418B">
        <w:rPr>
          <w:b/>
          <w:sz w:val="24"/>
        </w:rPr>
        <w:t>,00</w:t>
      </w:r>
      <w:r w:rsidRPr="0050418B">
        <w:rPr>
          <w:b/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F4456F" w:rsidP="00F4456F" w:rsidR="006414F0" w:rsidRPr="00BC4E18">
      <w:pPr>
        <w:rPr>
          <w:b/>
          <w:sz w:val="24"/>
        </w:rPr>
      </w:pPr>
      <w:r>
        <w:rPr>
          <w:b/>
          <w:sz w:val="24"/>
        </w:rPr>
        <w:t xml:space="preserve">07. lipnja 2018. u </w:t>
      </w:r>
      <w:r w:rsidR="00BC4E18" w:rsidRPr="00BC4E18">
        <w:rPr>
          <w:b/>
          <w:sz w:val="24"/>
        </w:rPr>
        <w:t xml:space="preserve"> </w:t>
      </w:r>
      <w:r>
        <w:rPr>
          <w:b/>
          <w:sz w:val="24"/>
        </w:rPr>
        <w:t xml:space="preserve">11,00 </w:t>
      </w:r>
      <w:r w:rsidR="00BC4E18" w:rsidRPr="00BC4E18">
        <w:rPr>
          <w:b/>
          <w:sz w:val="24"/>
        </w:rPr>
        <w:t>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F4456F">
        <w:rPr>
          <w:sz w:val="24"/>
        </w:rPr>
        <w:t>22</w:t>
      </w:r>
      <w:r w:rsidR="0050418B">
        <w:rPr>
          <w:sz w:val="24"/>
        </w:rPr>
        <w:t>.svibnja</w:t>
      </w:r>
      <w:r w:rsidR="00F4456F">
        <w:rPr>
          <w:sz w:val="24"/>
        </w:rPr>
        <w:t xml:space="preserve"> 2018.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F4456F" w:rsidR="00A931DE">
      <w:pPr>
        <w:overflowPunct/>
        <w:autoSpaceDE/>
        <w:autoSpaceDN/>
        <w:adjustRightInd/>
        <w:ind w:left="540"/>
        <w:textAlignment w:val="auto"/>
      </w:pPr>
      <w:r>
        <w:t>2. Razlučn</w:t>
      </w:r>
      <w:r w:rsidR="00F4456F">
        <w:t>om vjerovniku</w:t>
      </w:r>
    </w:p>
    <w:p w:rsidRDefault="00A931DE" w:rsidP="00B821B8" w:rsidR="00302435">
      <w:pPr>
        <w:overflowPunct/>
        <w:autoSpaceDE/>
        <w:autoSpaceDN/>
        <w:adjustRightInd/>
        <w:ind w:left="540"/>
        <w:textAlignment w:val="auto"/>
      </w:pPr>
      <w:r>
        <w:t>-</w:t>
      </w:r>
      <w:r w:rsidR="00F4456F">
        <w:t xml:space="preserve"> Croatia osiguranje d.d. Zagreb</w:t>
      </w:r>
      <w:r w:rsidR="007A3381">
        <w:t xml:space="preserve"> </w:t>
      </w: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00C9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27F23"/>
    <w:rsid w:val="0079209D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445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247</properties:Words>
  <properties:Characters>1333</properties:Characters>
  <properties:Lines>44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2018-05-22T09:13:00Z</cp:lastPrinted>
  <dcterms:modified xmlns:xsi="http://www.w3.org/2001/XMLSchema-instance" xsi:type="dcterms:W3CDTF">2018-05-22T09:26:00Z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