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48882" w14:paraId="fd48882" w:rsidRDefault="00425D33" w:rsidP="00425D33" w:rsidR="00425D33">
      <w:pPr>
        <w:spacing w:after="0"/>
        <w15:collapsed w:val="false"/>
        <w:rPr>
          <w:rFonts w:cs="Arial" w:hAnsi="Arial" w:ascii="Arial"/>
          <w:sz w:val="20"/>
          <w:szCs w:val="20"/>
        </w:rPr>
      </w:pPr>
      <w:bookmarkStart w:name="_GoBack" w:id="0"/>
      <w:bookmarkEnd w:id="0"/>
      <w:r>
        <w:rPr>
          <w:rFonts w:cs="Arial" w:hAnsi="Arial" w:ascii="Arial"/>
          <w:sz w:val="20"/>
          <w:szCs w:val="20"/>
        </w:rPr>
        <w:tab/>
      </w:r>
    </w:p>
    <w:p w:rsidRDefault="0024057D" w:rsidP="0024057D" w:rsidR="0024057D">
      <w:pPr>
        <w:spacing w:after="0"/>
        <w:rPr>
          <w:rFonts w:cs="Arial" w:hAnsi="Arial" w:ascii="Arial"/>
          <w:sz w:val="18"/>
          <w:szCs w:val="18"/>
        </w:rPr>
      </w:pPr>
      <w:r>
        <w:rPr>
          <w:rFonts w:cs="Arial" w:hAnsi="Arial" w:ascii="Arial"/>
          <w:sz w:val="18"/>
          <w:szCs w:val="18"/>
        </w:rPr>
        <w:t>PAN-TVORNICA PAPIRA ZAGREB d.o.o.  u stečaju</w:t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  <w:t xml:space="preserve">       </w:t>
      </w:r>
      <w:r>
        <w:rPr>
          <w:rFonts w:cs="Arial" w:hAnsi="Arial" w:ascii="Arial"/>
          <w:sz w:val="18"/>
          <w:szCs w:val="18"/>
        </w:rPr>
        <w:tab/>
        <w:t xml:space="preserve">                </w:t>
      </w:r>
      <w:r w:rsidR="003F5B5B">
        <w:rPr>
          <w:rFonts w:cs="Arial" w:hAnsi="Arial" w:ascii="Arial"/>
          <w:sz w:val="18"/>
          <w:szCs w:val="18"/>
        </w:rPr>
        <w:t xml:space="preserve">   </w:t>
      </w:r>
      <w:r>
        <w:rPr>
          <w:rFonts w:cs="Arial" w:hAnsi="Arial" w:ascii="Arial"/>
          <w:sz w:val="18"/>
          <w:szCs w:val="18"/>
        </w:rPr>
        <w:tab/>
        <w:t xml:space="preserve"> </w:t>
      </w:r>
      <w:r w:rsidR="003F5B5B">
        <w:rPr>
          <w:rFonts w:cs="Arial" w:hAnsi="Arial" w:ascii="Arial"/>
          <w:sz w:val="18"/>
          <w:szCs w:val="18"/>
        </w:rPr>
        <w:t xml:space="preserve">             </w:t>
      </w:r>
      <w:r>
        <w:rPr>
          <w:rFonts w:cs="Arial" w:hAnsi="Arial" w:ascii="Arial"/>
          <w:sz w:val="18"/>
          <w:szCs w:val="18"/>
        </w:rPr>
        <w:t>Na broj: 4. St-3415/2017</w:t>
      </w:r>
    </w:p>
    <w:p w:rsidRDefault="0024057D" w:rsidP="0024057D" w:rsidR="0024057D">
      <w:pPr>
        <w:spacing w:after="0"/>
        <w:rPr>
          <w:rFonts w:cs="Arial" w:hAnsi="Arial" w:ascii="Arial"/>
          <w:sz w:val="18"/>
          <w:szCs w:val="18"/>
        </w:rPr>
      </w:pPr>
      <w:r>
        <w:rPr>
          <w:rFonts w:cs="Arial" w:hAnsi="Arial" w:ascii="Arial"/>
          <w:sz w:val="18"/>
          <w:szCs w:val="18"/>
        </w:rPr>
        <w:t xml:space="preserve"> Zagreb,Radnička cesta 173</w:t>
      </w:r>
    </w:p>
    <w:p w:rsidRDefault="0024057D" w:rsidP="009514CA" w:rsidR="00425D33">
      <w:pPr>
        <w:spacing w:after="0"/>
        <w:rPr>
          <w:rFonts w:cs="Arial" w:hAnsi="Arial" w:ascii="Arial"/>
          <w:b/>
          <w:sz w:val="20"/>
          <w:szCs w:val="20"/>
        </w:rPr>
      </w:pPr>
      <w:r>
        <w:rPr>
          <w:rFonts w:cs="Arial" w:hAnsi="Arial" w:ascii="Arial"/>
          <w:sz w:val="18"/>
          <w:szCs w:val="18"/>
        </w:rPr>
        <w:t>OIB:48630586213</w:t>
      </w:r>
      <w:r w:rsidR="00425D33">
        <w:rPr>
          <w:rFonts w:cs="Arial" w:hAnsi="Arial" w:ascii="Arial"/>
          <w:sz w:val="20"/>
          <w:szCs w:val="20"/>
        </w:rPr>
        <w:tab/>
      </w:r>
      <w:r w:rsidR="009514CA">
        <w:rPr>
          <w:rFonts w:cs="Arial" w:hAnsi="Arial" w:ascii="Arial"/>
          <w:sz w:val="20"/>
          <w:szCs w:val="20"/>
        </w:rPr>
        <w:tab/>
      </w:r>
      <w:r w:rsidR="009514CA">
        <w:rPr>
          <w:rFonts w:cs="Arial" w:hAnsi="Arial" w:ascii="Arial"/>
          <w:sz w:val="20"/>
          <w:szCs w:val="20"/>
        </w:rPr>
        <w:tab/>
      </w:r>
      <w:r w:rsidR="009514CA">
        <w:rPr>
          <w:rFonts w:cs="Arial" w:hAnsi="Arial" w:ascii="Arial"/>
          <w:sz w:val="20"/>
          <w:szCs w:val="20"/>
        </w:rPr>
        <w:tab/>
      </w:r>
      <w:r w:rsidR="00425D33">
        <w:rPr>
          <w:rFonts w:cs="Arial" w:hAnsi="Arial" w:ascii="Arial"/>
          <w:b/>
          <w:sz w:val="20"/>
          <w:szCs w:val="20"/>
        </w:rPr>
        <w:t xml:space="preserve"> Popis vjerovnika koji su dostavili  tražbine za ispitno ročište </w:t>
      </w:r>
    </w:p>
    <w:p w:rsidRDefault="00425D33" w:rsidP="009514CA" w:rsidR="008A7130">
      <w:pPr>
        <w:spacing w:after="0"/>
        <w:rPr>
          <w:rFonts w:cs="Arial" w:hAnsi="Arial" w:ascii="Arial"/>
          <w:b/>
          <w:sz w:val="20"/>
          <w:szCs w:val="20"/>
        </w:rPr>
      </w:pPr>
      <w:r>
        <w:rPr>
          <w:rFonts w:cs="Arial" w:hAnsi="Arial" w:ascii="Arial"/>
          <w:b/>
          <w:sz w:val="20"/>
          <w:szCs w:val="20"/>
        </w:rPr>
        <w:t xml:space="preserve">                                                                        </w:t>
      </w:r>
      <w:r w:rsidR="00000B5D">
        <w:rPr>
          <w:rFonts w:cs="Arial" w:hAnsi="Arial" w:ascii="Arial"/>
          <w:b/>
          <w:sz w:val="20"/>
          <w:szCs w:val="20"/>
        </w:rPr>
        <w:t xml:space="preserve">               određeno za dan </w:t>
      </w:r>
      <w:r w:rsidR="0024057D">
        <w:rPr>
          <w:rFonts w:cs="Arial" w:hAnsi="Arial" w:ascii="Arial"/>
          <w:b/>
          <w:sz w:val="20"/>
          <w:szCs w:val="20"/>
        </w:rPr>
        <w:t xml:space="preserve"> 6.studenog 2018. u  9,30 </w:t>
      </w:r>
      <w:r w:rsidR="0004297D">
        <w:rPr>
          <w:rFonts w:cs="Arial" w:hAnsi="Arial" w:ascii="Arial"/>
          <w:b/>
          <w:sz w:val="20"/>
          <w:szCs w:val="20"/>
        </w:rPr>
        <w:t xml:space="preserve"> sati</w:t>
      </w:r>
    </w:p>
    <w:p w:rsidRDefault="003F5B5B" w:rsidP="00425D33" w:rsidR="003F5B5B">
      <w:pPr>
        <w:spacing w:after="0"/>
        <w:rPr>
          <w:rFonts w:cs="Arial" w:hAnsi="Arial" w:ascii="Arial"/>
          <w:b/>
          <w:sz w:val="20"/>
          <w:szCs w:val="20"/>
        </w:rPr>
      </w:pPr>
    </w:p>
    <w:tbl>
      <w:tblPr>
        <w:tblW w:type="auto" w:w="0"/>
        <w:tblInd w:type="dxa" w:w="-601"/>
        <w:tblLook w:val="04A0" w:noVBand="1" w:noHBand="0" w:lastColumn="0" w:firstColumn="1" w:lastRow="0" w:firstRow="1"/>
      </w:tblPr>
      <w:tblGrid>
        <w:gridCol w:w="518"/>
        <w:gridCol w:w="759"/>
        <w:gridCol w:w="2983"/>
        <w:gridCol w:w="1792"/>
        <w:gridCol w:w="3571"/>
        <w:gridCol w:w="1737"/>
        <w:gridCol w:w="917"/>
        <w:gridCol w:w="1377"/>
        <w:gridCol w:w="1167"/>
      </w:tblGrid>
      <w:tr w:rsidTr="00392512" w:rsidR="00425D33" w:rsidRPr="00CA33D5">
        <w:trPr>
          <w:trHeight w:val="592"/>
        </w:trPr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5D33" w:rsidP="005C2FBB" w:rsidR="00425D33" w:rsidRPr="00CA33D5">
            <w:pPr>
              <w:spacing w:lineRule="auto" w:line="240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CA33D5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Rb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5D33" w:rsidP="005C2FBB" w:rsidR="00425D33" w:rsidRPr="00CA33D5">
            <w:pPr>
              <w:spacing w:lineRule="auto" w:line="240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CA33D5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Br. prijave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vAlign w:val="center"/>
            <w:hideMark/>
          </w:tcPr>
          <w:p w:rsidRDefault="00425D33" w:rsidP="005C2FBB" w:rsidR="00425D33" w:rsidRPr="00CA33D5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CA33D5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VJEROVNIK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5D33" w:rsidP="005C2FBB" w:rsidR="00425D33" w:rsidRPr="00CA33D5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CA33D5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Adresa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25D33" w:rsidP="005C2FBB" w:rsidR="00425D33" w:rsidRPr="00CA33D5">
            <w:pPr>
              <w:spacing w:lineRule="auto" w:line="240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CA33D5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 xml:space="preserve">Osnova tražbine 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25D33" w:rsidP="005C2FBB" w:rsidR="00425D33" w:rsidRPr="00CA33D5">
            <w:pPr>
              <w:spacing w:lineRule="auto" w:line="240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CA33D5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Prijavljena tražbina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25D33" w:rsidP="005C2FBB" w:rsidR="00425D33" w:rsidRPr="00CA33D5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CA33D5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Pristojba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25D33" w:rsidP="005C2FBB" w:rsidR="00425D33" w:rsidRPr="00CA33D5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CA33D5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Punomoć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25D33" w:rsidP="005C2FBB" w:rsidR="00425D33" w:rsidRPr="00CA33D5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CA33D5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Zaprimljeno</w:t>
            </w:r>
          </w:p>
        </w:tc>
      </w:tr>
      <w:tr w:rsidTr="00392512" w:rsidR="004F7B81" w:rsidRPr="00CA33D5">
        <w:trPr>
          <w:trHeight w:val="544"/>
        </w:trPr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F7B81" w:rsidP="00487A38" w:rsidR="004F7B81" w:rsidRPr="00CA33D5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CA33D5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1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24642E" w:rsidP="004F7B81" w:rsidR="004F7B81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1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vAlign w:val="center"/>
          </w:tcPr>
          <w:p w:rsidRDefault="001617C2" w:rsidP="004F7B81" w:rsidR="00B437A8" w:rsidRPr="00CA33D5">
            <w:pPr>
              <w:spacing w:lineRule="auto" w:line="240" w:after="0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AUTO HRVATSKA d.d.</w:t>
            </w:r>
          </w:p>
          <w:p w:rsidRDefault="0024642E" w:rsidP="004F7B81" w:rsidR="0024642E" w:rsidRPr="00CA33D5">
            <w:pPr>
              <w:spacing w:lineRule="auto" w:line="240" w:after="0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OIB:42523247815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4642E" w:rsidP="00951848" w:rsidR="004F7B81" w:rsidRPr="00CA33D5">
            <w:pPr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Zagreb, Heinzelova 70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24642E" w:rsidP="00D44F3F" w:rsidR="00B437A8" w:rsidRPr="00CA33D5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 xml:space="preserve">Isporučena roba i usluge </w:t>
            </w:r>
          </w:p>
          <w:p w:rsidRDefault="00D44F3F" w:rsidP="00D44F3F" w:rsidR="00D44F3F" w:rsidRPr="00CA33D5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rješenju o odobrenoj predstečajnoj nagodbi St-762/17, pravomoćno dana 13.6.2017.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24642E" w:rsidP="00920236" w:rsidR="004F7B81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5.105,08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C34E7" w:rsidP="004F7B81" w:rsidR="004F7B81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DA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F7B81" w:rsidP="004F7B81" w:rsidR="004F7B81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24642E" w:rsidP="004F7B81" w:rsidR="004F7B81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20.8.2018.</w:t>
            </w:r>
          </w:p>
        </w:tc>
      </w:tr>
      <w:tr w:rsidTr="00392512" w:rsidR="004F7B81" w:rsidRPr="00CA33D5">
        <w:trPr>
          <w:trHeight w:val="72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E21DE" w:rsidP="00487A38" w:rsidR="004F7B81" w:rsidRPr="00CA33D5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CA33D5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935A52" w:rsidP="004F7B81" w:rsidR="004F7B81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val="nil"/>
            </w:tcBorders>
            <w:vAlign w:val="center"/>
          </w:tcPr>
          <w:p w:rsidRDefault="00935A52" w:rsidP="008E21DE" w:rsidR="008E21DE" w:rsidRPr="00CA33D5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E-Kolektor d.o.o.</w:t>
            </w:r>
          </w:p>
          <w:p w:rsidRDefault="00935A52" w:rsidP="008E21DE" w:rsidR="00935A52" w:rsidRPr="00CA33D5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OIB:50538578553</w:t>
            </w:r>
          </w:p>
        </w:tc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35A52" w:rsidP="00951848" w:rsidR="004F7B81" w:rsidRPr="00CA33D5">
            <w:pPr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Zagreb, Slavonska avenija 58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6275CB" w:rsidP="008A7130" w:rsidR="00162E5A" w:rsidRPr="00CA33D5">
            <w:pPr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Isporuka robe-karton po računima  iz 2017.godine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35A52" w:rsidP="004F7B81" w:rsidR="004F7B81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440.283,94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275CB" w:rsidP="004F7B81" w:rsidR="004F7B81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DA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F7B81" w:rsidP="004F7B81" w:rsidR="004F7B81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35A52" w:rsidP="004F7B81" w:rsidR="004F7B81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23.7.2018.</w:t>
            </w:r>
          </w:p>
        </w:tc>
      </w:tr>
      <w:tr w:rsidTr="00392512" w:rsidR="00744BB5" w:rsidRPr="00CA33D5">
        <w:trPr>
          <w:trHeight w:val="592"/>
        </w:trPr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E2214" w:rsidP="00647219" w:rsidR="00744BB5" w:rsidRPr="00CA33D5">
            <w:pPr>
              <w:spacing w:lineRule="auto" w:line="240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CA33D5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3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B5285C" w:rsidP="00647219" w:rsidR="00744BB5" w:rsidRPr="00CA33D5">
            <w:pPr>
              <w:spacing w:lineRule="auto" w:line="240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CA33D5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3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vAlign w:val="center"/>
          </w:tcPr>
          <w:p w:rsidRDefault="00B5285C" w:rsidP="00176ED3" w:rsidR="00744BB5" w:rsidRPr="00CA33D5">
            <w:pPr>
              <w:spacing w:lineRule="auto" w:line="240" w:after="0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CA33D5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ELTRA MG d.o.o.</w:t>
            </w:r>
          </w:p>
          <w:p w:rsidRDefault="00B5285C" w:rsidP="00176ED3" w:rsidR="00B5285C" w:rsidRPr="00CA33D5">
            <w:pPr>
              <w:spacing w:lineRule="auto" w:line="240" w:after="0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CA33D5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OIB:86252349701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5285C" w:rsidP="00951848" w:rsidR="00744BB5" w:rsidRPr="00CA33D5">
            <w:pPr>
              <w:spacing w:lineRule="auto" w:line="240" w:after="0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CA33D5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Zagreb, Prigornica 2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B5285C" w:rsidP="00B5285C" w:rsidR="00A072C7" w:rsidRPr="00CA33D5">
            <w:pPr>
              <w:spacing w:lineRule="auto" w:line="240" w:after="0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CA33D5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Račun za uslugu</w:t>
            </w:r>
            <w:r w:rsidR="00A072C7" w:rsidRPr="00CA33D5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 xml:space="preserve"> 11/2016 ,1 -6/17; 7-12/17</w:t>
            </w:r>
          </w:p>
          <w:p w:rsidRDefault="00A072C7" w:rsidP="00B5285C" w:rsidR="00744BB5" w:rsidRPr="00CA33D5">
            <w:pPr>
              <w:spacing w:lineRule="auto" w:line="240" w:after="0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CA33D5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 xml:space="preserve">1-7/18 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5285C" w:rsidP="00647219" w:rsidR="00744BB5" w:rsidRPr="00CA33D5">
            <w:pPr>
              <w:spacing w:lineRule="auto" w:line="240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CA33D5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58.831,43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344BF" w:rsidP="00647219" w:rsidR="00744BB5" w:rsidRPr="00CA33D5">
            <w:pPr>
              <w:spacing w:lineRule="auto" w:line="240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CA33D5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DA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744BB5" w:rsidP="00647219" w:rsidR="00744BB5" w:rsidRPr="00CA33D5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344BF" w:rsidP="00647219" w:rsidR="00744BB5" w:rsidRPr="00CA33D5">
            <w:pPr>
              <w:spacing w:lineRule="auto" w:line="240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CA33D5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20.07.2018.</w:t>
            </w:r>
          </w:p>
        </w:tc>
      </w:tr>
      <w:tr w:rsidTr="00392512" w:rsidR="00744BB5" w:rsidRPr="00CA33D5">
        <w:trPr>
          <w:trHeight w:val="592"/>
        </w:trPr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34CC9" w:rsidP="00647219" w:rsidR="00744BB5" w:rsidRPr="00CA33D5">
            <w:pPr>
              <w:spacing w:lineRule="auto" w:line="240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CA33D5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4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842FA8" w:rsidP="00647219" w:rsidR="00744BB5" w:rsidRPr="00CA33D5">
            <w:pPr>
              <w:spacing w:lineRule="auto" w:line="240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CA33D5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4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vAlign w:val="center"/>
          </w:tcPr>
          <w:p w:rsidRDefault="00842FA8" w:rsidP="00962742" w:rsidR="00962742" w:rsidRPr="00CA33D5">
            <w:pPr>
              <w:spacing w:lineRule="auto" w:line="240" w:after="0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CA33D5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HRVATSKI TELEKOM d.d.</w:t>
            </w:r>
          </w:p>
          <w:p w:rsidRDefault="00842FA8" w:rsidP="00962742" w:rsidR="00842FA8" w:rsidRPr="00CA33D5">
            <w:pPr>
              <w:spacing w:lineRule="auto" w:line="240" w:after="0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CA33D5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OIB:81793146560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42FA8" w:rsidP="00951848" w:rsidR="00744BB5" w:rsidRPr="00CA33D5">
            <w:pPr>
              <w:spacing w:lineRule="auto" w:line="240" w:after="0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CA33D5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Zagreb, R.F.Mihanovića 9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842FA8" w:rsidP="00962742" w:rsidR="003B3E08" w:rsidRPr="00CA33D5">
            <w:pPr>
              <w:spacing w:lineRule="auto" w:line="240" w:after="0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CA33D5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 xml:space="preserve">Računi za </w:t>
            </w:r>
            <w:r w:rsidR="00794D9B" w:rsidRPr="00CA33D5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 xml:space="preserve">uslugu; prijavljeni iznos po rješenju o odobrenoj predstečajnoj nagodbi St-762/17 , </w:t>
            </w:r>
            <w:r w:rsidR="00836F4E" w:rsidRPr="00CA33D5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pravomoćno dana 13.6.2017.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5D15F5" w:rsidP="00647219" w:rsidR="00744BB5" w:rsidRPr="00CA33D5">
            <w:pPr>
              <w:spacing w:lineRule="auto" w:line="240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CA33D5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481.792,22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842FA8" w:rsidP="00647219" w:rsidR="00744BB5" w:rsidRPr="00CA33D5">
            <w:pPr>
              <w:spacing w:lineRule="auto" w:line="240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CA33D5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DA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744BB5" w:rsidP="00647219" w:rsidR="00744BB5" w:rsidRPr="00CA33D5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842FA8" w:rsidP="00647219" w:rsidR="00744BB5" w:rsidRPr="00CA33D5">
            <w:pPr>
              <w:spacing w:lineRule="auto" w:line="240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CA33D5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20.08.2018.</w:t>
            </w:r>
          </w:p>
        </w:tc>
      </w:tr>
      <w:tr w:rsidTr="00392512" w:rsidR="0024057D" w:rsidRPr="00CA33D5">
        <w:trPr>
          <w:trHeight w:val="592"/>
        </w:trPr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F38E3" w:rsidP="00647219" w:rsidR="0024057D" w:rsidRPr="00CA33D5">
            <w:pPr>
              <w:spacing w:lineRule="auto" w:line="240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CA33D5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5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CF38E3" w:rsidP="00647219" w:rsidR="0024057D" w:rsidRPr="00CA33D5">
            <w:pPr>
              <w:spacing w:lineRule="auto" w:line="240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CA33D5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5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vAlign w:val="center"/>
          </w:tcPr>
          <w:p w:rsidRDefault="00CF38E3" w:rsidP="00CF38E3" w:rsidR="0024057D" w:rsidRPr="00CA33D5">
            <w:pPr>
              <w:spacing w:lineRule="auto" w:line="240" w:after="0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CA33D5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HRVATSKE VODE-pravna osoba za upravljanje vodama</w:t>
            </w:r>
          </w:p>
          <w:p w:rsidRDefault="00CF38E3" w:rsidP="00CF38E3" w:rsidR="00CF38E3" w:rsidRPr="00CA33D5">
            <w:pPr>
              <w:spacing w:lineRule="auto" w:line="240" w:after="0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CA33D5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OIB:28921383001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F38E3" w:rsidP="00951848" w:rsidR="0024057D" w:rsidRPr="00CA33D5">
            <w:pPr>
              <w:spacing w:lineRule="auto" w:line="240" w:after="0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CA33D5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Zagreb ,Ulica grada Vukovara 220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CF38E3" w:rsidP="00CF38E3" w:rsidR="0024057D" w:rsidRPr="00CA33D5">
            <w:pPr>
              <w:spacing w:lineRule="auto" w:line="240" w:after="0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CA33D5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Vodni doprinos , rješenje klasa:UP/I-325-08/17-01/0088123, Ur broj:374-3501-2-18-2 od 19.07.2018.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CF38E3" w:rsidP="00647219" w:rsidR="0024057D" w:rsidRPr="00CA33D5">
            <w:pPr>
              <w:spacing w:lineRule="auto" w:line="240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CA33D5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5.236,00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24057D" w:rsidP="00647219" w:rsidR="0024057D" w:rsidRPr="00CA33D5">
            <w:pPr>
              <w:spacing w:lineRule="auto" w:line="240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24057D" w:rsidP="00647219" w:rsidR="0024057D" w:rsidRPr="00CA33D5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CF38E3" w:rsidP="00647219" w:rsidR="0024057D" w:rsidRPr="00CA33D5">
            <w:pPr>
              <w:spacing w:lineRule="auto" w:line="240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CA33D5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20.08.2018.</w:t>
            </w:r>
          </w:p>
        </w:tc>
      </w:tr>
      <w:tr w:rsidTr="00392512" w:rsidR="0024057D" w:rsidRPr="00CA33D5">
        <w:trPr>
          <w:trHeight w:val="592"/>
        </w:trPr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51848" w:rsidP="00647219" w:rsidR="0024057D" w:rsidRPr="00CA33D5">
            <w:pPr>
              <w:spacing w:lineRule="auto" w:line="240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CA33D5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6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951848" w:rsidP="00647219" w:rsidR="0024057D" w:rsidRPr="00CA33D5">
            <w:pPr>
              <w:spacing w:lineRule="auto" w:line="240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CA33D5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6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vAlign w:val="center"/>
          </w:tcPr>
          <w:p w:rsidRDefault="00951848" w:rsidP="00951848" w:rsidR="0024057D" w:rsidRPr="00CA33D5">
            <w:pPr>
              <w:spacing w:lineRule="auto" w:line="240" w:after="0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CA33D5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BISONDE d.o.o.</w:t>
            </w:r>
          </w:p>
          <w:p w:rsidRDefault="00951848" w:rsidP="00951848" w:rsidR="00951848" w:rsidRPr="00CA33D5">
            <w:pPr>
              <w:spacing w:lineRule="auto" w:line="240" w:after="0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CA33D5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OIB:48270876028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51848" w:rsidP="00951848" w:rsidR="0024057D" w:rsidRPr="00CA33D5">
            <w:pPr>
              <w:spacing w:lineRule="auto" w:line="240" w:after="0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CA33D5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Zagreb, Fallerovo šetalište 22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951848" w:rsidP="00951848" w:rsidR="0024057D" w:rsidRPr="00CA33D5">
            <w:pPr>
              <w:spacing w:lineRule="auto" w:line="240" w:after="0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CA33D5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Izvod iz poslovnih knjiga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51848" w:rsidP="00647219" w:rsidR="0024057D" w:rsidRPr="00CA33D5">
            <w:pPr>
              <w:spacing w:lineRule="auto" w:line="240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CA33D5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3.750,00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51848" w:rsidP="00647219" w:rsidR="0024057D" w:rsidRPr="00CA33D5">
            <w:pPr>
              <w:spacing w:lineRule="auto" w:line="240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CA33D5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DA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24057D" w:rsidP="00647219" w:rsidR="0024057D" w:rsidRPr="00CA33D5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51848" w:rsidP="00647219" w:rsidR="0024057D" w:rsidRPr="00CA33D5">
            <w:pPr>
              <w:spacing w:lineRule="auto" w:line="240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CA33D5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20.08.2018.</w:t>
            </w:r>
          </w:p>
        </w:tc>
      </w:tr>
      <w:tr w:rsidTr="00392512" w:rsidR="00744BB5" w:rsidRPr="00CA33D5">
        <w:trPr>
          <w:trHeight w:val="592"/>
        </w:trPr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6586B" w:rsidP="00647219" w:rsidR="00744BB5" w:rsidRPr="00CA33D5">
            <w:pPr>
              <w:spacing w:lineRule="auto" w:line="240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CA33D5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7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C6586B" w:rsidP="00647219" w:rsidR="00744BB5" w:rsidRPr="00CA33D5">
            <w:pPr>
              <w:spacing w:lineRule="auto" w:line="240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CA33D5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7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vAlign w:val="center"/>
          </w:tcPr>
          <w:p w:rsidRDefault="00C6586B" w:rsidP="00C6586B" w:rsidR="00744BB5" w:rsidRPr="00CA33D5">
            <w:pPr>
              <w:spacing w:lineRule="auto" w:line="240" w:after="0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CA33D5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VIPNET d.o.o.</w:t>
            </w:r>
          </w:p>
          <w:p w:rsidRDefault="00C6586B" w:rsidP="00C6586B" w:rsidR="00C6586B" w:rsidRPr="00CA33D5">
            <w:pPr>
              <w:spacing w:lineRule="auto" w:line="240" w:after="0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CA33D5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OIB:29524210204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6586B" w:rsidP="00951848" w:rsidR="00744BB5" w:rsidRPr="00CA33D5">
            <w:pPr>
              <w:spacing w:lineRule="auto" w:line="240" w:after="0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CA33D5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Zagreb,Vrtni put 1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AC674C" w:rsidP="00AC674C" w:rsidR="00AC674C" w:rsidRPr="00CA33D5">
            <w:pPr>
              <w:spacing w:lineRule="auto" w:line="240" w:after="0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CA33D5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 xml:space="preserve">Račun za usluge u 2018 </w:t>
            </w:r>
          </w:p>
          <w:p w:rsidRDefault="00AC674C" w:rsidP="00AC674C" w:rsidR="00744BB5" w:rsidRPr="00CA33D5">
            <w:pPr>
              <w:spacing w:lineRule="auto" w:line="240" w:after="0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CA33D5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Računi za otpadni papir iz 2016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C6586B" w:rsidP="00647219" w:rsidR="00744BB5" w:rsidRPr="00CA33D5">
            <w:pPr>
              <w:spacing w:lineRule="auto" w:line="240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CA33D5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45.178,34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C6586B" w:rsidP="00647219" w:rsidR="00744BB5" w:rsidRPr="00CA33D5">
            <w:pPr>
              <w:spacing w:lineRule="auto" w:line="240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CA33D5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DA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744BB5" w:rsidP="00647219" w:rsidR="00744BB5" w:rsidRPr="00CA33D5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36529B" w:rsidP="00647219" w:rsidR="00744BB5" w:rsidRPr="00CA33D5">
            <w:pPr>
              <w:spacing w:lineRule="auto" w:line="240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CA33D5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20.08.2018.</w:t>
            </w:r>
          </w:p>
        </w:tc>
      </w:tr>
      <w:tr w:rsidTr="00392512" w:rsidR="00744BB5" w:rsidRPr="00CA33D5">
        <w:trPr>
          <w:trHeight w:val="592"/>
        </w:trPr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3766E" w:rsidP="00647219" w:rsidR="00744BB5" w:rsidRPr="00CA33D5">
            <w:pPr>
              <w:spacing w:lineRule="auto" w:line="240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CA33D5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8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B3766E" w:rsidP="00647219" w:rsidR="00744BB5" w:rsidRPr="00CA33D5">
            <w:pPr>
              <w:spacing w:lineRule="auto" w:line="240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CA33D5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8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vAlign w:val="center"/>
          </w:tcPr>
          <w:p w:rsidRDefault="007857AE" w:rsidP="007857AE" w:rsidR="00744BB5" w:rsidRPr="00CA33D5">
            <w:pPr>
              <w:spacing w:lineRule="auto" w:line="240" w:after="0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CA33D5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RWE Energija d.o.o.</w:t>
            </w:r>
          </w:p>
          <w:p w:rsidRDefault="007857AE" w:rsidP="007857AE" w:rsidR="007857AE" w:rsidRPr="00CA33D5">
            <w:pPr>
              <w:spacing w:lineRule="auto" w:line="240" w:after="0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CA33D5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OIB:81103558092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857AE" w:rsidP="00951848" w:rsidR="00744BB5" w:rsidRPr="00CA33D5">
            <w:pPr>
              <w:spacing w:lineRule="auto" w:line="240" w:after="0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CA33D5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Zagreb, Capraška 6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7857AE" w:rsidP="00057404" w:rsidR="00744BB5" w:rsidRPr="00CA33D5">
            <w:pPr>
              <w:spacing w:lineRule="auto" w:line="240" w:after="0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CA33D5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 xml:space="preserve">Računi za opskrbu električnom energijom 12/2016 do </w:t>
            </w:r>
            <w:r w:rsidR="00057404" w:rsidRPr="00CA33D5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 xml:space="preserve">5/2017; temeljem Ugovora od 20.05.2015. ; zadužnice 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7857AE" w:rsidP="00647219" w:rsidR="00744BB5" w:rsidRPr="00CA33D5">
            <w:pPr>
              <w:spacing w:lineRule="auto" w:line="240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CA33D5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4.162.723,00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7857AE" w:rsidP="00647219" w:rsidR="00744BB5" w:rsidRPr="00CA33D5">
            <w:pPr>
              <w:spacing w:lineRule="auto" w:line="240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CA33D5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DA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744BB5" w:rsidP="00647219" w:rsidR="00744BB5" w:rsidRPr="00CA33D5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7857AE" w:rsidP="00647219" w:rsidR="00744BB5" w:rsidRPr="00CA33D5">
            <w:pPr>
              <w:spacing w:lineRule="auto" w:line="240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CA33D5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20.08.2018.</w:t>
            </w:r>
          </w:p>
        </w:tc>
      </w:tr>
      <w:tr w:rsidTr="00392512" w:rsidR="00744BB5" w:rsidRPr="00CA33D5">
        <w:trPr>
          <w:trHeight w:val="592"/>
        </w:trPr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C1FDC" w:rsidP="00647219" w:rsidR="00744BB5" w:rsidRPr="00CA33D5">
            <w:pPr>
              <w:spacing w:lineRule="auto" w:line="240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CA33D5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9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8C1FDC" w:rsidP="00647219" w:rsidR="00744BB5" w:rsidRPr="00CA33D5">
            <w:pPr>
              <w:spacing w:lineRule="auto" w:line="240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CA33D5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9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vAlign w:val="center"/>
          </w:tcPr>
          <w:p w:rsidRDefault="00DC0EEE" w:rsidP="00DC0EEE" w:rsidR="00744BB5" w:rsidRPr="00CA33D5">
            <w:pPr>
              <w:spacing w:lineRule="auto" w:line="240" w:after="0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CA33D5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IVERO d.o.o.</w:t>
            </w:r>
          </w:p>
          <w:p w:rsidRDefault="00DC0EEE" w:rsidP="00DC0EEE" w:rsidR="00DC0EEE" w:rsidRPr="00CA33D5">
            <w:pPr>
              <w:spacing w:lineRule="auto" w:line="240" w:after="0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CA33D5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OIB:89206455960</w:t>
            </w:r>
          </w:p>
          <w:p w:rsidRDefault="00DC0EEE" w:rsidP="00DC0EEE" w:rsidR="00DC0EEE" w:rsidRPr="00CA33D5">
            <w:pPr>
              <w:spacing w:lineRule="auto" w:line="240" w:after="0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0EEE" w:rsidP="00951848" w:rsidR="00744BB5" w:rsidRPr="00CA33D5">
            <w:pPr>
              <w:spacing w:lineRule="auto" w:line="240" w:after="0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CA33D5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Sesvete, Planinska 13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CD054A" w:rsidP="00CD054A" w:rsidR="00744BB5" w:rsidRPr="00CA33D5">
            <w:pPr>
              <w:spacing w:lineRule="auto" w:line="240" w:after="0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CA33D5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Isporuka roba po računima u 2017.godini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DC0EEE" w:rsidP="00647219" w:rsidR="00744BB5" w:rsidRPr="00CA33D5">
            <w:pPr>
              <w:spacing w:lineRule="auto" w:line="240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CA33D5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126.912,45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DC0EEE" w:rsidP="00647219" w:rsidR="00744BB5" w:rsidRPr="00CA33D5">
            <w:pPr>
              <w:spacing w:lineRule="auto" w:line="240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CA33D5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DA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744BB5" w:rsidP="00647219" w:rsidR="00744BB5" w:rsidRPr="00CA33D5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DC0EEE" w:rsidP="00647219" w:rsidR="00744BB5" w:rsidRPr="00CA33D5">
            <w:pPr>
              <w:spacing w:lineRule="auto" w:line="240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CA33D5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20.08.2018.</w:t>
            </w:r>
          </w:p>
        </w:tc>
      </w:tr>
      <w:tr w:rsidTr="00392512" w:rsidR="00744BB5" w:rsidRPr="00CA33D5">
        <w:trPr>
          <w:trHeight w:val="592"/>
        </w:trPr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F3FB8" w:rsidP="00647219" w:rsidR="00744BB5" w:rsidRPr="00CA33D5">
            <w:pPr>
              <w:spacing w:lineRule="auto" w:line="240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CA33D5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10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FF3FB8" w:rsidP="00647219" w:rsidR="00744BB5" w:rsidRPr="00CA33D5">
            <w:pPr>
              <w:spacing w:lineRule="auto" w:line="240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CA33D5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10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vAlign w:val="center"/>
          </w:tcPr>
          <w:p w:rsidRDefault="00FF3FB8" w:rsidP="00FF3FB8" w:rsidR="00744BB5" w:rsidRPr="00CA33D5">
            <w:pPr>
              <w:spacing w:lineRule="auto" w:line="240" w:after="0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CA33D5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 xml:space="preserve">INA Industrija nafte d.d. </w:t>
            </w:r>
          </w:p>
          <w:p w:rsidRDefault="00FF3FB8" w:rsidP="00FF3FB8" w:rsidR="00FF3FB8" w:rsidRPr="00CA33D5">
            <w:pPr>
              <w:spacing w:lineRule="auto" w:line="240" w:after="0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CA33D5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OIB:27759560625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F3FB8" w:rsidP="00951848" w:rsidR="00744BB5" w:rsidRPr="00CA33D5">
            <w:pPr>
              <w:spacing w:lineRule="auto" w:line="240" w:after="0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CA33D5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Zagreb ,Avenija V.Holjevca 10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FF3FB8" w:rsidP="00470C83" w:rsidR="00744BB5" w:rsidRPr="00CA33D5">
            <w:pPr>
              <w:spacing w:lineRule="auto" w:line="240" w:after="0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CA33D5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Utvrđena tražbina po rješenju o odobrenoj predstečajnoj nagodbi St-762/17, pravomoćno dana 13.6.2017.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FF3FB8" w:rsidP="00647219" w:rsidR="00744BB5" w:rsidRPr="00CA33D5">
            <w:pPr>
              <w:spacing w:lineRule="auto" w:line="240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CA33D5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2.592,10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FF3FB8" w:rsidP="00647219" w:rsidR="00744BB5" w:rsidRPr="00CA33D5">
            <w:pPr>
              <w:spacing w:lineRule="auto" w:line="240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CA33D5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DA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744BB5" w:rsidP="00647219" w:rsidR="00744BB5" w:rsidRPr="00CA33D5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FF3FB8" w:rsidP="00647219" w:rsidR="00744BB5" w:rsidRPr="00CA33D5">
            <w:pPr>
              <w:spacing w:lineRule="auto" w:line="240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CA33D5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17.08.2018.</w:t>
            </w:r>
          </w:p>
        </w:tc>
      </w:tr>
      <w:tr w:rsidTr="00392512" w:rsidR="004F7B81" w:rsidRPr="00CA33D5">
        <w:trPr>
          <w:trHeight w:val="592"/>
        </w:trPr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F7B81" w:rsidP="00647219" w:rsidR="004F7B81" w:rsidRPr="00CA33D5">
            <w:pPr>
              <w:spacing w:lineRule="auto" w:line="240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CA33D5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lastRenderedPageBreak/>
              <w:t>Rb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F7B81" w:rsidP="00647219" w:rsidR="004F7B81" w:rsidRPr="00CA33D5">
            <w:pPr>
              <w:spacing w:lineRule="auto" w:line="240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CA33D5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Br. prijave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vAlign w:val="center"/>
            <w:hideMark/>
          </w:tcPr>
          <w:p w:rsidRDefault="004F7B81" w:rsidP="00647219" w:rsidR="004F7B81" w:rsidRPr="00CA33D5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CA33D5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VJEROVNIK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F7B81" w:rsidP="00647219" w:rsidR="004F7B81" w:rsidRPr="00CA33D5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CA33D5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Adresa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F7B81" w:rsidP="00647219" w:rsidR="004F7B81" w:rsidRPr="00CA33D5">
            <w:pPr>
              <w:spacing w:lineRule="auto" w:line="240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CA33D5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 xml:space="preserve">Osnova tražbine 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F7B81" w:rsidP="00647219" w:rsidR="004F7B81" w:rsidRPr="00CA33D5">
            <w:pPr>
              <w:spacing w:lineRule="auto" w:line="240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CA33D5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Prijavljena tražbina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F7B81" w:rsidP="00647219" w:rsidR="004F7B81" w:rsidRPr="00CA33D5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CA33D5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Pristojba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F7B81" w:rsidP="00647219" w:rsidR="004F7B81" w:rsidRPr="00CA33D5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CA33D5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Punomoć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F7B81" w:rsidP="00647219" w:rsidR="004F7B81" w:rsidRPr="00CA33D5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CA33D5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Zaprimljeno</w:t>
            </w:r>
          </w:p>
        </w:tc>
      </w:tr>
      <w:tr w:rsidTr="00392512" w:rsidR="004F7B81" w:rsidRPr="00CA33D5">
        <w:trPr>
          <w:trHeight w:val="72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311E0" w:rsidP="00487A38" w:rsidR="004F7B81" w:rsidRPr="00CA33D5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CA33D5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11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2311E0" w:rsidP="004B00B9" w:rsidR="004F7B81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11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val="nil"/>
            </w:tcBorders>
            <w:vAlign w:val="center"/>
          </w:tcPr>
          <w:p w:rsidRDefault="002311E0" w:rsidP="00AF1F6F" w:rsidR="004F7B81" w:rsidRPr="00CA33D5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 xml:space="preserve">Institut Ruđer Bošković </w:t>
            </w:r>
          </w:p>
          <w:p w:rsidRDefault="002311E0" w:rsidP="00AF1F6F" w:rsidR="002311E0" w:rsidRPr="00CA33D5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OIB:69715301002</w:t>
            </w:r>
          </w:p>
        </w:tc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311E0" w:rsidP="00AF1F6F" w:rsidR="004F7B81" w:rsidRPr="00CA33D5">
            <w:pPr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Zagreb, Bijenička cesta 54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2311E0" w:rsidP="00665962" w:rsidR="002311E0" w:rsidRPr="00CA33D5">
            <w:pPr>
              <w:spacing w:lineRule="auto" w:line="240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Računi za uslugu</w:t>
            </w:r>
            <w:r w:rsidR="00CC5CF3" w:rsidRPr="00CA33D5">
              <w:rPr>
                <w:rFonts w:cs="Arial" w:hAnsi="Arial" w:ascii="Arial"/>
                <w:sz w:val="18"/>
                <w:szCs w:val="18"/>
              </w:rPr>
              <w:t xml:space="preserve"> 2/17 i 2/18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2311E0" w:rsidP="00920236" w:rsidR="004F7B81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 xml:space="preserve">2.500,00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2311E0" w:rsidP="00AF1F6F" w:rsidR="004F7B81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DA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F7B81" w:rsidP="0042467E" w:rsidR="004F7B81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2311E0" w:rsidP="004B00B9" w:rsidR="004F7B81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08.08.2018</w:t>
            </w:r>
          </w:p>
        </w:tc>
      </w:tr>
      <w:tr w:rsidTr="00392512" w:rsidR="00C67CA7" w:rsidRPr="00CA33D5">
        <w:trPr>
          <w:trHeight w:val="72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B234C" w:rsidP="00487A38" w:rsidR="00C67CA7" w:rsidRPr="00CA33D5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CA33D5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12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CB234C" w:rsidP="004B00B9" w:rsidR="00C67CA7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12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val="nil"/>
            </w:tcBorders>
            <w:vAlign w:val="center"/>
          </w:tcPr>
          <w:p w:rsidRDefault="00CB234C" w:rsidP="00AF1F6F" w:rsidR="00C67CA7" w:rsidRPr="00CA33D5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GENERALI OSIGURANJE d.d.</w:t>
            </w:r>
          </w:p>
          <w:p w:rsidRDefault="00CB234C" w:rsidP="00AF1F6F" w:rsidR="00CB234C" w:rsidRPr="00CA33D5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OIB:10840749604</w:t>
            </w:r>
          </w:p>
          <w:p w:rsidRDefault="00FF2859" w:rsidP="00FF2859" w:rsidR="0080226C" w:rsidRPr="00CA33D5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zastupa</w:t>
            </w:r>
            <w:r w:rsidR="0080226C" w:rsidRPr="00CA33D5">
              <w:rPr>
                <w:rFonts w:cs="Arial" w:hAnsi="Arial" w:ascii="Arial"/>
                <w:sz w:val="18"/>
                <w:szCs w:val="18"/>
              </w:rPr>
              <w:t xml:space="preserve"> Odvjetničko društvo Eterović i Šarić iz Zagreba </w:t>
            </w:r>
          </w:p>
        </w:tc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B234C" w:rsidP="00AF1F6F" w:rsidR="00C67CA7" w:rsidRPr="00CA33D5">
            <w:pPr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Zagreb, Ulica grada Vukovara 284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9922F5" w:rsidP="001527DD" w:rsidR="00C67CA7" w:rsidRPr="00CA33D5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Polica osiguranja od opće odgovornosti, police osiguranja za vozila; Rješenje o ovrsi javni bilježnik V.Marčinko, broj Ovrv-1452/2018 od 13.07.2018.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CB234C" w:rsidP="00920236" w:rsidR="00C67CA7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27.531,26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80226C" w:rsidP="004B00B9" w:rsidR="00C67CA7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DA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80226C" w:rsidP="0042467E" w:rsidR="00C67CA7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DA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80226C" w:rsidP="004B00B9" w:rsidR="00C67CA7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08.08.2018.</w:t>
            </w:r>
          </w:p>
        </w:tc>
      </w:tr>
      <w:tr w:rsidTr="00392512" w:rsidR="00665962" w:rsidRPr="00CA33D5">
        <w:trPr>
          <w:trHeight w:val="72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65962" w:rsidP="00487A38" w:rsidR="00665962" w:rsidRPr="00CA33D5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CA33D5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13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665962" w:rsidP="004B00B9" w:rsidR="00665962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13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val="nil"/>
            </w:tcBorders>
            <w:vAlign w:val="center"/>
          </w:tcPr>
          <w:p w:rsidRDefault="00665962" w:rsidP="00AF1F6F" w:rsidR="00665962" w:rsidRPr="00CA33D5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 xml:space="preserve">HEP Elektra d.o.o. </w:t>
            </w:r>
          </w:p>
          <w:p w:rsidRDefault="00665962" w:rsidP="00AF1F6F" w:rsidR="00665962" w:rsidRPr="00CA33D5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OIB:43965974818</w:t>
            </w:r>
          </w:p>
        </w:tc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65962" w:rsidP="00AF1F6F" w:rsidR="00665962" w:rsidRPr="00CA33D5">
            <w:pPr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Zagreb, Ulica grada Vukovara 37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665962" w:rsidP="00C61D61" w:rsidR="00665962" w:rsidRPr="00CA33D5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 xml:space="preserve">Računi za električnu energiju 2017. i 2018.godina,  obračunsko mjesto Zagreb ,Radnička 173; obračun kamata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65962" w:rsidP="00920236" w:rsidR="00665962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1.252.415,02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65962" w:rsidP="004B00B9" w:rsidR="00665962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DA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65962" w:rsidP="0042467E" w:rsidR="00665962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65962" w:rsidP="004B00B9" w:rsidR="00665962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08.08.2018</w:t>
            </w:r>
          </w:p>
        </w:tc>
      </w:tr>
      <w:tr w:rsidTr="00392512" w:rsidR="00D628DB" w:rsidRPr="00CA33D5">
        <w:trPr>
          <w:trHeight w:val="72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628DB" w:rsidP="00487A38" w:rsidR="00D628DB" w:rsidRPr="00CA33D5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CA33D5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14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D628DB" w:rsidP="004B00B9" w:rsidR="00D628DB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14</w:t>
            </w:r>
          </w:p>
          <w:p w:rsidRDefault="00D628DB" w:rsidP="004B00B9" w:rsidR="00D628DB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val="nil"/>
            </w:tcBorders>
            <w:vAlign w:val="center"/>
          </w:tcPr>
          <w:p w:rsidRDefault="00D628DB" w:rsidP="00AF1F6F" w:rsidR="00D628DB" w:rsidRPr="00CA33D5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ROBERT BULAT</w:t>
            </w:r>
          </w:p>
          <w:p w:rsidRDefault="00D628DB" w:rsidP="00AF1F6F" w:rsidR="00D628DB" w:rsidRPr="00CA33D5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OIB:38647978367</w:t>
            </w:r>
          </w:p>
          <w:p w:rsidRDefault="00D628DB" w:rsidP="00AF1F6F" w:rsidR="00D628DB" w:rsidRPr="00CA33D5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zastupa odvjetnik Ivica Ćutuk iz Zagreba</w:t>
            </w:r>
          </w:p>
        </w:tc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628DB" w:rsidP="00AF1F6F" w:rsidR="00D628DB" w:rsidRPr="00CA33D5">
            <w:pPr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Zagreb, Balokovićeva 69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D628DB" w:rsidP="00C61D61" w:rsidR="00D628DB" w:rsidRPr="00CA33D5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 xml:space="preserve">Povreda na radu, Zapisnik o inspekcijskom nadzoru od dana 7.2.2017. ; dokumentacija o provedenom liječenju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D628DB" w:rsidP="00920236" w:rsidR="00D628DB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214.000,00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D628DB" w:rsidP="004B00B9" w:rsidR="00D628DB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D628DB" w:rsidP="0042467E" w:rsidR="00D628DB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D628DB" w:rsidP="004B00B9" w:rsidR="00D628DB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08.08.2018.</w:t>
            </w:r>
          </w:p>
        </w:tc>
      </w:tr>
      <w:tr w:rsidTr="00392512" w:rsidR="00C67CA7" w:rsidRPr="00CA33D5">
        <w:trPr>
          <w:trHeight w:val="72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467E" w:rsidP="00487A38" w:rsidR="00C67CA7" w:rsidRPr="00CA33D5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CA33D5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15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42467E" w:rsidP="004B00B9" w:rsidR="00C67CA7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15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val="nil"/>
            </w:tcBorders>
            <w:vAlign w:val="center"/>
          </w:tcPr>
          <w:p w:rsidRDefault="0042467E" w:rsidP="00AF1F6F" w:rsidR="00C67CA7" w:rsidRPr="00CA33D5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 xml:space="preserve">DRAVA-PROMET d.o.o. </w:t>
            </w:r>
          </w:p>
          <w:p w:rsidRDefault="0042467E" w:rsidP="00AF1F6F" w:rsidR="0042467E" w:rsidRPr="00CA33D5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OIB:38668338725</w:t>
            </w:r>
          </w:p>
          <w:p w:rsidRDefault="0042467E" w:rsidP="00AF1F6F" w:rsidR="0042467E" w:rsidRPr="00CA33D5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 xml:space="preserve">Zastupa odvjetničko društvo Ravlić/Šurjak iz Zagreba </w:t>
            </w:r>
          </w:p>
        </w:tc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2467E" w:rsidP="00AF1F6F" w:rsidR="00C67CA7" w:rsidRPr="00CA33D5">
            <w:pPr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Zagreb, Aleja ruža 2B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42124F" w:rsidP="001527DD" w:rsidR="00C67CA7" w:rsidRPr="00CA33D5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 xml:space="preserve">rješenje o ovrsi javni bilježnik S. Panđa iz Zagreba, posl. broj Ovrv-5162/16 od dana 22.11.2016. pravomoćno 05.12.2016.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2467E" w:rsidP="00920236" w:rsidR="00C67CA7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9.719,48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2124F" w:rsidP="004B00B9" w:rsidR="00C67CA7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DA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2467E" w:rsidP="0042467E" w:rsidR="00C67CA7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DA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2467E" w:rsidP="004B00B9" w:rsidR="00C67CA7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08.08.2018.</w:t>
            </w:r>
          </w:p>
        </w:tc>
      </w:tr>
      <w:tr w:rsidTr="00392512" w:rsidR="00DC7804" w:rsidRPr="00CA33D5">
        <w:trPr>
          <w:trHeight w:val="72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7804" w:rsidP="00487A38" w:rsidR="00DC7804" w:rsidRPr="00CA33D5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CA33D5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16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DC7804" w:rsidP="004B00B9" w:rsidR="00DC7804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16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val="nil"/>
            </w:tcBorders>
            <w:vAlign w:val="center"/>
          </w:tcPr>
          <w:p w:rsidRDefault="00DC7804" w:rsidP="00AF1F6F" w:rsidR="00DC7804" w:rsidRPr="00CA33D5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 xml:space="preserve">HEP –Operator distribucijskog sustava d.o.o. </w:t>
            </w:r>
          </w:p>
          <w:p w:rsidRDefault="00DC7804" w:rsidP="00AF1F6F" w:rsidR="00DC7804" w:rsidRPr="00CA33D5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OIB:46830600751</w:t>
            </w:r>
          </w:p>
        </w:tc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7804" w:rsidP="006A11F3" w:rsidR="00DC7804" w:rsidRPr="00CA33D5">
            <w:pPr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Zagreb, Ulica grada Vukovara 37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6A44BC" w:rsidP="006A44BC" w:rsidR="00DC7804" w:rsidRPr="00CA33D5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Utvrđena tražbina po rješenju o odobrenoj predstečajnoj nagodbi St-762/17, pravomoćno dana 13.6.2017; presuda Trgovačkog suda u Zagrebu broj Povrv-6138/2015; rješenje o ovrsi javni bilježnik L.Drašković broj 6862/15 ; rješenje o ovrsi  javni bilježnik J.Rotim broj 6535/17; rješenje o ovrsi javni bilježnik L.Drašković broj 2661/17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DC7804" w:rsidP="00920236" w:rsidR="00DC7804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12.332.757,93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052F5" w:rsidP="004B00B9" w:rsidR="00DC7804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DA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DC7804" w:rsidP="0042467E" w:rsidR="00DC7804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052F5" w:rsidP="004B00B9" w:rsidR="00DC7804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03.08.2018.</w:t>
            </w:r>
          </w:p>
        </w:tc>
      </w:tr>
      <w:tr w:rsidTr="00392512" w:rsidR="00DC7804" w:rsidRPr="00CA33D5">
        <w:trPr>
          <w:trHeight w:val="72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A44BC" w:rsidP="00487A38" w:rsidR="00DC7804" w:rsidRPr="00CA33D5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CA33D5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17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6A44BC" w:rsidP="004B00B9" w:rsidR="00DC7804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17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val="nil"/>
            </w:tcBorders>
            <w:vAlign w:val="center"/>
          </w:tcPr>
          <w:p w:rsidRDefault="006A44BC" w:rsidP="00AF1F6F" w:rsidR="00DC7804" w:rsidRPr="00CA33D5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RH Ministarstvo zaštite okoliša i energetike</w:t>
            </w:r>
          </w:p>
          <w:p w:rsidRDefault="006A44BC" w:rsidP="00AF1F6F" w:rsidR="006A44BC" w:rsidRPr="00CA33D5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 xml:space="preserve">OIB:19370100881 </w:t>
            </w:r>
          </w:p>
          <w:p w:rsidRDefault="00ED1C53" w:rsidP="00AF1F6F" w:rsidR="00ED1C53" w:rsidRPr="00CA33D5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 xml:space="preserve">Zastupa RH Županijsko državno odvjetništvo u Zagrebu </w:t>
            </w:r>
          </w:p>
          <w:p w:rsidRDefault="00695240" w:rsidP="00AF1F6F" w:rsidR="00695240" w:rsidRPr="00CA33D5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D1C53" w:rsidP="00AF1F6F" w:rsidR="00DC7804" w:rsidRPr="00CA33D5">
            <w:pPr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Zagreb, Savska cesta 41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ED1C53" w:rsidP="001527DD" w:rsidR="00DC7804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 xml:space="preserve">Naknada za koncesiju za gospodarsko korištenje voda </w:t>
            </w:r>
            <w:r w:rsidR="007A1614" w:rsidRPr="00CA33D5">
              <w:rPr>
                <w:rFonts w:cs="Arial" w:hAnsi="Arial" w:ascii="Arial"/>
                <w:sz w:val="18"/>
                <w:szCs w:val="18"/>
              </w:rPr>
              <w:t>za tehnološke i slične potrebe rješenje Hrvatske vode klasa UP/I325-03/17-09/0000411 Ur broj374-3501-2-17-17 od 7.7.201</w:t>
            </w:r>
            <w:r w:rsidR="004A6CD7" w:rsidRPr="00CA33D5">
              <w:rPr>
                <w:rFonts w:cs="Arial" w:hAnsi="Arial" w:ascii="Arial"/>
                <w:sz w:val="18"/>
                <w:szCs w:val="18"/>
              </w:rPr>
              <w:t xml:space="preserve">7. i rješenje Hrvatske  vode </w:t>
            </w:r>
            <w:r w:rsidR="007A1614" w:rsidRPr="00CA33D5">
              <w:rPr>
                <w:rFonts w:cs="Arial" w:hAnsi="Arial" w:ascii="Arial"/>
                <w:sz w:val="18"/>
                <w:szCs w:val="18"/>
              </w:rPr>
              <w:t xml:space="preserve"> klasa UP/I325-03/18-09/0000200 Ur broj374-3501-2-18-1 od 15.3.2018.</w:t>
            </w:r>
          </w:p>
          <w:p w:rsidRDefault="003F5B5B" w:rsidP="001527DD" w:rsidR="003F5B5B" w:rsidRPr="00CA33D5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D1C53" w:rsidP="00920236" w:rsidR="00DC7804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11.854,25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DC7804" w:rsidP="004B00B9" w:rsidR="00DC7804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E14C7" w:rsidP="0042467E" w:rsidR="00DC7804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S-DO-1261/18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E14C7" w:rsidP="004B00B9" w:rsidR="00DC7804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03.08.2018.</w:t>
            </w:r>
          </w:p>
        </w:tc>
      </w:tr>
      <w:tr w:rsidTr="00392512" w:rsidR="00EE14C7" w:rsidRPr="00CA33D5">
        <w:trPr>
          <w:trHeight w:val="592"/>
        </w:trPr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E14C7" w:rsidP="006A11F3" w:rsidR="00EE14C7" w:rsidRPr="00CA33D5">
            <w:pPr>
              <w:spacing w:lineRule="auto" w:line="240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CA33D5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lastRenderedPageBreak/>
              <w:t>Rb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E14C7" w:rsidP="006A11F3" w:rsidR="00EE14C7" w:rsidRPr="00CA33D5">
            <w:pPr>
              <w:spacing w:lineRule="auto" w:line="240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CA33D5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Br. prijave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vAlign w:val="center"/>
            <w:hideMark/>
          </w:tcPr>
          <w:p w:rsidRDefault="00EE14C7" w:rsidP="006A11F3" w:rsidR="00EE14C7" w:rsidRPr="00CA33D5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CA33D5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VJEROVNIK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E14C7" w:rsidP="006A11F3" w:rsidR="00EE14C7" w:rsidRPr="00CA33D5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CA33D5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Adresa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E14C7" w:rsidP="006A11F3" w:rsidR="00EE14C7" w:rsidRPr="00CA33D5">
            <w:pPr>
              <w:spacing w:lineRule="auto" w:line="240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CA33D5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 xml:space="preserve">Osnova tražbine 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E14C7" w:rsidP="006A11F3" w:rsidR="00EE14C7" w:rsidRPr="00CA33D5">
            <w:pPr>
              <w:spacing w:lineRule="auto" w:line="240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CA33D5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Prijavljena tražbina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E14C7" w:rsidP="006A11F3" w:rsidR="00EE14C7" w:rsidRPr="00CA33D5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CA33D5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Pristojba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E14C7" w:rsidP="006A11F3" w:rsidR="00EE14C7" w:rsidRPr="00CA33D5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CA33D5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Punomoć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E14C7" w:rsidP="006A11F3" w:rsidR="00EE14C7" w:rsidRPr="00CA33D5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CA33D5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Zaprimljeno</w:t>
            </w:r>
          </w:p>
        </w:tc>
      </w:tr>
      <w:tr w:rsidTr="00392512" w:rsidR="00EE14C7" w:rsidRPr="00CA33D5">
        <w:trPr>
          <w:trHeight w:val="667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E14C7" w:rsidP="00487A38" w:rsidR="00EE14C7" w:rsidRPr="00CA33D5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CA33D5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18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EE14C7" w:rsidP="004B00B9" w:rsidR="00EE14C7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18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val="nil"/>
            </w:tcBorders>
            <w:vAlign w:val="center"/>
          </w:tcPr>
          <w:p w:rsidRDefault="00DB2559" w:rsidP="001527DD" w:rsidR="00EE14C7" w:rsidRPr="00CA33D5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MESSER CROATIA PLIN d.o.o.</w:t>
            </w:r>
          </w:p>
          <w:p w:rsidRDefault="00DB2559" w:rsidP="001527DD" w:rsidR="00DB2559" w:rsidRPr="00CA33D5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OIB:32179081874</w:t>
            </w:r>
          </w:p>
        </w:tc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B2559" w:rsidP="001527DD" w:rsidR="00EE14C7" w:rsidRPr="00CA33D5">
            <w:pPr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Zaprešić, Industrijska cesta 173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DB2559" w:rsidP="00DB2559" w:rsidR="00DB2559" w:rsidRPr="00CA33D5">
            <w:pPr>
              <w:spacing w:lineRule="auto" w:line="240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 xml:space="preserve">Računi za robu i uslugu ; </w:t>
            </w:r>
            <w:r w:rsidRPr="00CA33D5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Utvrđena tražbina po rješenju o odobrenoj predstečajnoj nagodbi St-762/17, pravomoćno dana 13.6.2017.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DB2559" w:rsidP="00920236" w:rsidR="00EE14C7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1.167,36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DB2559" w:rsidP="004B00B9" w:rsidR="00EE14C7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DA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E14C7" w:rsidP="0042467E" w:rsidR="00EE14C7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DB2559" w:rsidP="004B00B9" w:rsidR="00EE14C7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03.08.2018.</w:t>
            </w:r>
          </w:p>
        </w:tc>
      </w:tr>
      <w:tr w:rsidTr="00392512" w:rsidR="00EE14C7" w:rsidRPr="00CA33D5">
        <w:trPr>
          <w:trHeight w:val="72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6C46" w:rsidP="00487A38" w:rsidR="00EE14C7" w:rsidRPr="00CA33D5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CA33D5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19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AE6C46" w:rsidP="004B00B9" w:rsidR="00EE14C7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19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val="nil"/>
            </w:tcBorders>
            <w:vAlign w:val="center"/>
          </w:tcPr>
          <w:p w:rsidRDefault="00AE6C46" w:rsidP="001527DD" w:rsidR="00EE14C7" w:rsidRPr="00CA33D5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 xml:space="preserve">Davor Popović vlasnik TEHNODIV-SERVIS </w:t>
            </w:r>
          </w:p>
          <w:p w:rsidRDefault="00AE6C46" w:rsidP="001527DD" w:rsidR="00AE6C46" w:rsidRPr="00CA33D5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OIB:82906842080</w:t>
            </w:r>
          </w:p>
        </w:tc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6C46" w:rsidP="001527DD" w:rsidR="00EE14C7" w:rsidRPr="00CA33D5">
            <w:pPr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Križevi, Istarska ulica 35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CC4CF0" w:rsidP="001527DD" w:rsidR="00EE14C7" w:rsidRPr="00CA33D5">
            <w:pPr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 xml:space="preserve">Računi za uslugu iz 2017.godine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E6C46" w:rsidP="00920236" w:rsidR="00EE14C7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10.651,88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CC4CF0" w:rsidP="004B00B9" w:rsidR="00EE14C7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DA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E14C7" w:rsidP="0042467E" w:rsidR="00EE14C7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CC4CF0" w:rsidP="004B00B9" w:rsidR="00EE14C7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03.08.2018.</w:t>
            </w:r>
          </w:p>
        </w:tc>
      </w:tr>
      <w:tr w:rsidTr="00392512" w:rsidR="00EE14C7" w:rsidRPr="00CA33D5">
        <w:trPr>
          <w:trHeight w:val="72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237F0" w:rsidP="00487A38" w:rsidR="00EE14C7" w:rsidRPr="00CA33D5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CA33D5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20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9237F0" w:rsidP="004B00B9" w:rsidR="00EE14C7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20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val="nil"/>
            </w:tcBorders>
            <w:vAlign w:val="center"/>
          </w:tcPr>
          <w:p w:rsidRDefault="009237F0" w:rsidP="005B6B4E" w:rsidR="009237F0" w:rsidRPr="00CA33D5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KAESER KOMPRESSOREN d.o.o.</w:t>
            </w:r>
            <w:r w:rsidR="005B6B4E">
              <w:rPr>
                <w:rFonts w:cs="Arial" w:hAnsi="Arial" w:ascii="Arial"/>
                <w:sz w:val="18"/>
                <w:szCs w:val="18"/>
              </w:rPr>
              <w:t xml:space="preserve"> </w:t>
            </w:r>
            <w:r w:rsidRPr="00CA33D5">
              <w:rPr>
                <w:rFonts w:cs="Arial" w:hAnsi="Arial" w:ascii="Arial"/>
                <w:sz w:val="18"/>
                <w:szCs w:val="18"/>
              </w:rPr>
              <w:t>OIB:42572807012</w:t>
            </w:r>
          </w:p>
        </w:tc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237F0" w:rsidP="001527DD" w:rsidR="00EE14C7" w:rsidRPr="00CA33D5">
            <w:pPr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 xml:space="preserve">Sesvete, Rimski put 11 d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9237F0" w:rsidP="001527DD" w:rsidR="00EE14C7" w:rsidRPr="00CA33D5">
            <w:pPr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Računi za uslugu; rješenje o ovrsi javni bilježnik V.Marčinko posl broj : Ovrv-1289/2017 od dna 29.09.2017.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237F0" w:rsidP="00920236" w:rsidR="00EE14C7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155.337,82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237F0" w:rsidP="004B00B9" w:rsidR="00EE14C7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DA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E14C7" w:rsidP="0042467E" w:rsidR="00EE14C7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237F0" w:rsidP="004B00B9" w:rsidR="00EE14C7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03.08.2018.</w:t>
            </w:r>
          </w:p>
        </w:tc>
      </w:tr>
      <w:tr w:rsidTr="00392512" w:rsidR="003513F5" w:rsidRPr="00CA33D5">
        <w:trPr>
          <w:trHeight w:val="72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513F5" w:rsidP="00487A38" w:rsidR="003513F5" w:rsidRPr="00CA33D5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CA33D5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21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3513F5" w:rsidP="004B00B9" w:rsidR="003513F5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21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val="nil"/>
            </w:tcBorders>
            <w:vAlign w:val="center"/>
          </w:tcPr>
          <w:p w:rsidRDefault="003513F5" w:rsidP="003513F5" w:rsidR="003513F5" w:rsidRPr="00CA33D5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Hrvatski zavod za zdravstveno osiguranje Zagreb, OIB:02958272670</w:t>
            </w:r>
          </w:p>
        </w:tc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513F5" w:rsidP="001527DD" w:rsidR="003513F5" w:rsidRPr="00CA33D5">
            <w:pPr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Zagreb, Margaretska 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3513F5" w:rsidP="006A11F3" w:rsidR="00BE30E6" w:rsidRPr="00CA33D5">
            <w:pPr>
              <w:spacing w:lineRule="auto" w:line="240" w:after="0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Utvrđena tražbina po rješenju o odobrenoj predstečajnoj nagodbi St-762/17, pravomoćno dana 13.6.2017.</w:t>
            </w:r>
            <w:r w:rsidR="00BE30E6" w:rsidRPr="00CA33D5">
              <w:rPr>
                <w:rFonts w:cs="Arial" w:hAnsi="Arial" w:ascii="Arial"/>
                <w:sz w:val="18"/>
                <w:szCs w:val="18"/>
              </w:rPr>
              <w:t xml:space="preserve"> </w:t>
            </w:r>
          </w:p>
          <w:p w:rsidRDefault="00BE30E6" w:rsidP="006A11F3" w:rsidR="003513F5" w:rsidRPr="00CA33D5">
            <w:pPr>
              <w:spacing w:lineRule="auto" w:line="240" w:after="0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CA33D5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naknada za troškove liječenja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3513F5" w:rsidP="00920236" w:rsidR="003513F5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15.801,75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3513F5" w:rsidP="004B00B9" w:rsidR="003513F5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3513F5" w:rsidP="0042467E" w:rsidR="003513F5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3513F5" w:rsidP="004B00B9" w:rsidR="003513F5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03.08.2018.</w:t>
            </w:r>
          </w:p>
        </w:tc>
      </w:tr>
      <w:tr w:rsidTr="00392512" w:rsidR="003513F5" w:rsidRPr="00CA33D5">
        <w:trPr>
          <w:trHeight w:val="1737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513F5" w:rsidP="00487A38" w:rsidR="003513F5" w:rsidRPr="00CA33D5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CA33D5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22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3513F5" w:rsidP="004B00B9" w:rsidR="003513F5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22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val="nil"/>
            </w:tcBorders>
            <w:vAlign w:val="center"/>
          </w:tcPr>
          <w:p w:rsidRDefault="003513F5" w:rsidP="001527DD" w:rsidR="003513F5" w:rsidRPr="00CA33D5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RH Ministarstvo financija , Carinska uprava,</w:t>
            </w:r>
            <w:r w:rsidR="00BC0ACD" w:rsidRPr="00CA33D5">
              <w:rPr>
                <w:rFonts w:cs="Arial" w:hAnsi="Arial" w:ascii="Arial"/>
                <w:sz w:val="18"/>
                <w:szCs w:val="18"/>
              </w:rPr>
              <w:t xml:space="preserve"> </w:t>
            </w:r>
            <w:r w:rsidRPr="00CA33D5">
              <w:rPr>
                <w:rFonts w:cs="Arial" w:hAnsi="Arial" w:ascii="Arial"/>
                <w:sz w:val="18"/>
                <w:szCs w:val="18"/>
              </w:rPr>
              <w:t>Područni carinski ured Osijek</w:t>
            </w:r>
          </w:p>
          <w:p w:rsidRDefault="003513F5" w:rsidP="001527DD" w:rsidR="003513F5" w:rsidRPr="00CA33D5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OIB:18683136487</w:t>
            </w:r>
          </w:p>
          <w:p w:rsidRDefault="003513F5" w:rsidP="001527DD" w:rsidR="003513F5" w:rsidRPr="00CA33D5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Zastupa RH Županijsko državno odvjetništvo u Zagrebu</w:t>
            </w:r>
          </w:p>
        </w:tc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513F5" w:rsidP="001527DD" w:rsidR="003513F5" w:rsidRPr="00CA33D5">
            <w:pPr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Zagreb, Savska cesta 41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E87BEE" w:rsidP="005B6B4E" w:rsidR="00BF3A11" w:rsidRPr="00CA33D5">
            <w:pPr>
              <w:rPr>
                <w:rFonts w:cs="Arial" w:hAnsi="Arial" w:ascii="Arial"/>
                <w:b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Utvrđena tražbina po rješenju o odobrenoj predstečajnoj nagodbi St-762/17, pravomoćno dana 13.6.2017.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3513F5" w:rsidP="00920236" w:rsidR="003513F5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3.220,25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3513F5" w:rsidP="004B00B9" w:rsidR="003513F5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3513F5" w:rsidP="0042467E" w:rsidR="003513F5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3513F5" w:rsidP="004B00B9" w:rsidR="003513F5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03.08.2018.</w:t>
            </w:r>
          </w:p>
        </w:tc>
      </w:tr>
      <w:tr w:rsidTr="00392512" w:rsidR="006071DA" w:rsidRPr="00CA33D5">
        <w:trPr>
          <w:trHeight w:val="72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071DA" w:rsidP="00487A38" w:rsidR="006071DA" w:rsidRPr="00CA33D5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CA33D5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23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6071DA" w:rsidP="004B00B9" w:rsidR="006071DA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23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val="nil"/>
            </w:tcBorders>
            <w:vAlign w:val="center"/>
          </w:tcPr>
          <w:p w:rsidRDefault="006071DA" w:rsidP="001527DD" w:rsidR="006071DA" w:rsidRPr="00CA33D5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Fond za zaštitu okoliša i energetsku učinkovitost</w:t>
            </w:r>
          </w:p>
          <w:p w:rsidRDefault="006071DA" w:rsidP="001527DD" w:rsidR="006071DA" w:rsidRPr="00CA33D5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OIB:85828625994</w:t>
            </w:r>
          </w:p>
        </w:tc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071DA" w:rsidP="001527DD" w:rsidR="006071DA" w:rsidRPr="00CA33D5">
            <w:pPr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Zagreb,Radnička cesta 80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6071DA" w:rsidP="009514CA" w:rsidR="009F04DE" w:rsidRPr="00CA33D5">
            <w:pPr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Rješenje i privremeni obračun  o konačnom obračunu naknade na emisiju u okoliš ugljikovog dioksida za 2017. Klasa:UP/I-351-02/17-11/294, Ur broj:563-06-3-1/06-17-1 od 13.3.2017.;   Rješenje i privremeni obračun  o konačnom obračunu naknade na emisiju u okoliš ugljikovog dioksida za 2018. Klasa:UP/I-351-02/17-11/598, Ur broj:563-06-3-1/06-17-1 od 27.11..2017.;   Utvrđena tražbina po rješenju o odobrenoj predstečajnoj nagodbi St-762/17, pravomoćno dana 13.6.2017.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071DA" w:rsidP="00920236" w:rsidR="006071DA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1.429.381,57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071DA" w:rsidP="004B00B9" w:rsidR="006071DA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071DA" w:rsidP="0042467E" w:rsidR="006071DA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071DA" w:rsidP="004B00B9" w:rsidR="006071DA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03.08.2018.</w:t>
            </w:r>
          </w:p>
        </w:tc>
      </w:tr>
      <w:tr w:rsidTr="00392512" w:rsidR="008735D0" w:rsidRPr="00CA33D5">
        <w:trPr>
          <w:trHeight w:val="557"/>
        </w:trPr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735D0" w:rsidP="008735D0" w:rsidR="008735D0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lastRenderedPageBreak/>
              <w:t>Rb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8735D0" w:rsidP="008735D0" w:rsidR="008735D0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Br. prijave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vAlign w:val="center"/>
          </w:tcPr>
          <w:p w:rsidRDefault="008735D0" w:rsidP="008735D0" w:rsidR="008735D0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VJEROVNIK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735D0" w:rsidP="008735D0" w:rsidR="008735D0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Adresa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8735D0" w:rsidP="008735D0" w:rsidR="008735D0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Osnova tražbine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8735D0" w:rsidP="008735D0" w:rsidR="008735D0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Prijavljena tražbina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8735D0" w:rsidP="008735D0" w:rsidR="008735D0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Pristojba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8735D0" w:rsidP="008735D0" w:rsidR="008735D0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Punomoć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8735D0" w:rsidP="008735D0" w:rsidR="008735D0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Zaprimljeno</w:t>
            </w:r>
          </w:p>
        </w:tc>
      </w:tr>
      <w:tr w:rsidTr="00392512" w:rsidR="006071DA" w:rsidRPr="00CA33D5">
        <w:trPr>
          <w:trHeight w:val="72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735D0" w:rsidP="00487A38" w:rsidR="006071DA" w:rsidRPr="00CA33D5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CA33D5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24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8735D0" w:rsidP="004B00B9" w:rsidR="006071DA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24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val="nil"/>
            </w:tcBorders>
            <w:vAlign w:val="center"/>
          </w:tcPr>
          <w:p w:rsidRDefault="008735D0" w:rsidP="001527DD" w:rsidR="006071DA" w:rsidRPr="00CA33D5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 xml:space="preserve">Odvjetnik </w:t>
            </w:r>
          </w:p>
          <w:p w:rsidRDefault="008735D0" w:rsidP="001527DD" w:rsidR="008735D0" w:rsidRPr="00CA33D5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 xml:space="preserve">Ivan Žalac </w:t>
            </w:r>
          </w:p>
        </w:tc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735D0" w:rsidP="001527DD" w:rsidR="006071DA" w:rsidRPr="00CA33D5">
            <w:pPr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Slavonski Brod, LJ.Gaja 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BA361A" w:rsidP="003C00EA" w:rsidR="00BA361A" w:rsidRPr="00CA33D5">
            <w:pPr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Zabilježba spora na nekretninama po rješenju Općinskog suda u Sl.Brodu broj P-1331/12</w:t>
            </w:r>
            <w:r w:rsidR="008F23A9" w:rsidRPr="00CA33D5">
              <w:rPr>
                <w:rFonts w:cs="Arial" w:hAnsi="Arial" w:ascii="Arial"/>
                <w:sz w:val="18"/>
                <w:szCs w:val="18"/>
              </w:rPr>
              <w:t xml:space="preserve"> </w:t>
            </w:r>
            <w:r w:rsidR="003C00EA" w:rsidRPr="00CA33D5">
              <w:rPr>
                <w:rFonts w:cs="Arial" w:hAnsi="Arial" w:ascii="Arial"/>
                <w:sz w:val="18"/>
                <w:szCs w:val="18"/>
              </w:rPr>
              <w:t xml:space="preserve">od 11.2.2014. potvrđeno rješenjem Županijskog suda u SL. Brodu broj Gž-1019/2014 od dana 9.7.2014. </w:t>
            </w:r>
            <w:r w:rsidRPr="00CA33D5">
              <w:rPr>
                <w:rFonts w:cs="Arial" w:hAnsi="Arial" w:ascii="Arial"/>
                <w:sz w:val="18"/>
                <w:szCs w:val="18"/>
              </w:rPr>
              <w:t xml:space="preserve">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CA33D5" w:rsidP="00CA33D5" w:rsidR="006071DA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4.461.718,60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071DA" w:rsidP="004B00B9" w:rsidR="006071DA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071DA" w:rsidP="0042467E" w:rsidR="006071DA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3C00EA" w:rsidP="004B00B9" w:rsidR="006071DA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21.8.2018.</w:t>
            </w:r>
          </w:p>
        </w:tc>
      </w:tr>
      <w:tr w:rsidTr="00392512" w:rsidR="0071016C" w:rsidRPr="00CA33D5">
        <w:trPr>
          <w:trHeight w:val="72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1016C" w:rsidP="00487A38" w:rsidR="0071016C" w:rsidRPr="00CA33D5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CA33D5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25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71016C" w:rsidP="004B00B9" w:rsidR="0071016C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25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val="nil"/>
            </w:tcBorders>
            <w:vAlign w:val="center"/>
          </w:tcPr>
          <w:p w:rsidRDefault="0071016C" w:rsidP="001527DD" w:rsidR="0071016C" w:rsidRPr="00CA33D5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TRIGLAV OSIGURANJE d.d.</w:t>
            </w:r>
          </w:p>
          <w:p w:rsidRDefault="0071016C" w:rsidP="001527DD" w:rsidR="0071016C" w:rsidRPr="00CA33D5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OIB:29743547503</w:t>
            </w:r>
          </w:p>
        </w:tc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1016C" w:rsidP="001527DD" w:rsidR="0071016C" w:rsidRPr="00CA33D5">
            <w:pPr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Zagreb, A.Heinza 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71016C" w:rsidP="00CA33D5" w:rsidR="0071016C" w:rsidRPr="00CA33D5">
            <w:pPr>
              <w:spacing w:lineRule="auto" w:line="240" w:after="0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-police osiguranja 2015.</w:t>
            </w:r>
            <w:r w:rsidR="00586617" w:rsidRPr="00CA33D5">
              <w:rPr>
                <w:rFonts w:cs="Arial" w:hAnsi="Arial" w:ascii="Arial"/>
                <w:sz w:val="18"/>
                <w:szCs w:val="18"/>
              </w:rPr>
              <w:t>godine</w:t>
            </w:r>
            <w:r w:rsidRPr="00CA33D5">
              <w:rPr>
                <w:rFonts w:cs="Arial" w:hAnsi="Arial" w:ascii="Arial"/>
                <w:sz w:val="18"/>
                <w:szCs w:val="18"/>
              </w:rPr>
              <w:t xml:space="preserve"> i 2016.</w:t>
            </w:r>
            <w:r w:rsidR="00586617" w:rsidRPr="00CA33D5">
              <w:rPr>
                <w:rFonts w:cs="Arial" w:hAnsi="Arial" w:ascii="Arial"/>
                <w:sz w:val="18"/>
                <w:szCs w:val="18"/>
              </w:rPr>
              <w:t>godine</w:t>
            </w:r>
          </w:p>
          <w:p w:rsidRDefault="0071016C" w:rsidP="00CA33D5" w:rsidR="0071016C" w:rsidRPr="00CA33D5">
            <w:pPr>
              <w:spacing w:lineRule="auto" w:line="240" w:after="0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Rješenje o ovrsi javni bilježnik T.Sudar iz Zagreba broj Ovrv-435/17 od 22.09.2017.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71016C" w:rsidP="00920236" w:rsidR="0071016C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785.238,32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71016C" w:rsidP="004B00B9" w:rsidR="0071016C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DA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71016C" w:rsidP="0042467E" w:rsidR="0071016C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71016C" w:rsidP="004B00B9" w:rsidR="0071016C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21.08.2018.</w:t>
            </w:r>
          </w:p>
        </w:tc>
      </w:tr>
      <w:tr w:rsidTr="00392512" w:rsidR="0071016C" w:rsidRPr="00CA33D5">
        <w:trPr>
          <w:trHeight w:val="72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A544C" w:rsidP="00487A38" w:rsidR="0071016C" w:rsidRPr="00CA33D5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CA33D5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26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EA544C" w:rsidP="004B00B9" w:rsidR="0071016C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26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val="nil"/>
            </w:tcBorders>
            <w:vAlign w:val="center"/>
          </w:tcPr>
          <w:p w:rsidRDefault="00005868" w:rsidP="001527DD" w:rsidR="0071016C" w:rsidRPr="00CA33D5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Grad Zagreb</w:t>
            </w:r>
          </w:p>
          <w:p w:rsidRDefault="00005868" w:rsidP="001527DD" w:rsidR="00005868" w:rsidRPr="00CA33D5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OIB:61817894937</w:t>
            </w:r>
          </w:p>
        </w:tc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05868" w:rsidP="001527DD" w:rsidR="0071016C" w:rsidRPr="00CA33D5">
            <w:pPr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Zagreb,</w:t>
            </w:r>
            <w:r w:rsidR="005808FA" w:rsidRPr="00CA33D5">
              <w:rPr>
                <w:rFonts w:cs="Arial" w:hAnsi="Arial" w:ascii="Arial"/>
                <w:sz w:val="18"/>
                <w:szCs w:val="18"/>
              </w:rPr>
              <w:t xml:space="preserve"> Trg Stjepana Radića</w:t>
            </w:r>
            <w:r w:rsidRPr="00CA33D5">
              <w:rPr>
                <w:rFonts w:cs="Arial" w:hAnsi="Arial" w:ascii="Arial"/>
                <w:sz w:val="18"/>
                <w:szCs w:val="18"/>
              </w:rPr>
              <w:t xml:space="preserve"> 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005868" w:rsidP="00CA33D5" w:rsidR="0071016C" w:rsidRPr="00CA33D5">
            <w:pPr>
              <w:spacing w:lineRule="auto" w:line="240" w:after="0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 xml:space="preserve">Komunalna naknada </w:t>
            </w:r>
          </w:p>
          <w:p w:rsidRDefault="00CB4144" w:rsidP="00CA33D5" w:rsidR="00CB4144" w:rsidRPr="00CA33D5">
            <w:pPr>
              <w:spacing w:lineRule="auto" w:line="240" w:after="0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Utvrđena tražbina po rješenju o odobrenoj predstečajnoj nagodbi St-762/17, pravomoćno dana 13.6.2017.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2D1736" w:rsidP="00920236" w:rsidR="0071016C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 xml:space="preserve">6.262.846,82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71016C" w:rsidP="004B00B9" w:rsidR="0071016C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71016C" w:rsidP="0042467E" w:rsidR="0071016C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2D1736" w:rsidP="004B00B9" w:rsidR="0071016C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21.08.2018</w:t>
            </w:r>
          </w:p>
        </w:tc>
      </w:tr>
      <w:tr w:rsidTr="00392512" w:rsidR="0071016C" w:rsidRPr="00CA33D5">
        <w:trPr>
          <w:trHeight w:val="72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215DE" w:rsidP="00487A38" w:rsidR="0071016C" w:rsidRPr="00CA33D5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CA33D5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27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C215DE" w:rsidP="004B00B9" w:rsidR="0071016C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27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val="nil"/>
            </w:tcBorders>
            <w:vAlign w:val="center"/>
          </w:tcPr>
          <w:p w:rsidRDefault="00C215DE" w:rsidP="001527DD" w:rsidR="0071016C" w:rsidRPr="00CA33D5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 xml:space="preserve">DOK ING d.o.o. </w:t>
            </w:r>
          </w:p>
          <w:p w:rsidRDefault="00C215DE" w:rsidP="001527DD" w:rsidR="00C215DE" w:rsidRPr="00CA33D5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OIB:399828657045</w:t>
            </w:r>
          </w:p>
        </w:tc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215DE" w:rsidP="001527DD" w:rsidR="0071016C" w:rsidRPr="00CA33D5">
            <w:pPr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Zagreb, Kanalski put 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A031FF" w:rsidP="00367038" w:rsidR="0071016C" w:rsidRPr="00CA33D5">
            <w:pPr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-rješenje o ovrsi javni bilježnik M.Matoš iz Zagreba broj Ovrv-3358/2017 od 25.10.2017. stavljeno izvan snage rješenjem Trgovačkog suda u Z</w:t>
            </w:r>
            <w:r w:rsidR="00290362" w:rsidRPr="00CA33D5">
              <w:rPr>
                <w:rFonts w:cs="Arial" w:hAnsi="Arial" w:ascii="Arial"/>
                <w:sz w:val="18"/>
                <w:szCs w:val="18"/>
              </w:rPr>
              <w:t>ag</w:t>
            </w:r>
            <w:r w:rsidRPr="00CA33D5">
              <w:rPr>
                <w:rFonts w:cs="Arial" w:hAnsi="Arial" w:ascii="Arial"/>
                <w:sz w:val="18"/>
                <w:szCs w:val="18"/>
              </w:rPr>
              <w:t>rebu broj 6.Povrv-4232/2017 od dana 5.1.2018.</w:t>
            </w:r>
            <w:r w:rsidR="00367038" w:rsidRPr="00CA33D5">
              <w:rPr>
                <w:rFonts w:cs="Arial" w:hAnsi="Arial" w:ascii="Arial"/>
                <w:sz w:val="18"/>
                <w:szCs w:val="18"/>
              </w:rPr>
              <w:t>-račun za uslugu iz 2017.godine</w:t>
            </w:r>
            <w:r w:rsidRPr="00CA33D5">
              <w:rPr>
                <w:rFonts w:cs="Arial" w:hAnsi="Arial" w:ascii="Arial"/>
                <w:sz w:val="18"/>
                <w:szCs w:val="18"/>
              </w:rPr>
              <w:t xml:space="preserve">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9163C" w:rsidP="00920236" w:rsidR="0071016C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21.328,14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031FF" w:rsidP="004B00B9" w:rsidR="0071016C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DA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71016C" w:rsidP="0042467E" w:rsidR="0071016C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C269F" w:rsidP="004B00B9" w:rsidR="0071016C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25.07</w:t>
            </w:r>
            <w:r w:rsidR="008217C1" w:rsidRPr="00CA33D5">
              <w:rPr>
                <w:rFonts w:cs="Arial" w:hAnsi="Arial" w:ascii="Arial"/>
                <w:sz w:val="18"/>
                <w:szCs w:val="18"/>
              </w:rPr>
              <w:t>.2018</w:t>
            </w:r>
          </w:p>
        </w:tc>
      </w:tr>
      <w:tr w:rsidTr="00392512" w:rsidR="0071016C" w:rsidRPr="00CA33D5">
        <w:trPr>
          <w:trHeight w:val="72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269F" w:rsidP="00487A38" w:rsidR="0071016C" w:rsidRPr="00CA33D5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CA33D5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28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9C269F" w:rsidP="004B00B9" w:rsidR="0071016C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28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val="nil"/>
            </w:tcBorders>
            <w:vAlign w:val="center"/>
          </w:tcPr>
          <w:p w:rsidRDefault="009C269F" w:rsidP="001527DD" w:rsidR="0071016C" w:rsidRPr="00CA33D5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HEP Elektra d.o.o.</w:t>
            </w:r>
          </w:p>
          <w:p w:rsidRDefault="009C269F" w:rsidP="001527DD" w:rsidR="009C269F" w:rsidRPr="00CA33D5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OIB:</w:t>
            </w:r>
            <w:r w:rsidR="00290362" w:rsidRPr="00CA33D5">
              <w:rPr>
                <w:rFonts w:cs="Arial" w:hAnsi="Arial" w:ascii="Arial"/>
                <w:sz w:val="18"/>
                <w:szCs w:val="18"/>
              </w:rPr>
              <w:t>43965974818</w:t>
            </w:r>
          </w:p>
        </w:tc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90362" w:rsidP="001527DD" w:rsidR="0071016C" w:rsidRPr="00CA33D5">
            <w:pPr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Zagreb ,Ulica grada Vukovara 37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290362" w:rsidP="001527DD" w:rsidR="0071016C" w:rsidRPr="00CA33D5">
            <w:pPr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-računi 09/17 do 3/2018 mjerno mjesto Donji Andrijevci, Grobljanska 22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290362" w:rsidP="00920236" w:rsidR="0071016C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120.444,97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290362" w:rsidP="004B00B9" w:rsidR="0071016C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DA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71016C" w:rsidP="0042467E" w:rsidR="0071016C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290362" w:rsidP="004B00B9" w:rsidR="0071016C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23.08.2018.</w:t>
            </w:r>
          </w:p>
        </w:tc>
      </w:tr>
      <w:tr w:rsidTr="00392512" w:rsidR="0071016C" w:rsidRPr="00CA33D5">
        <w:trPr>
          <w:trHeight w:val="72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D3950" w:rsidP="00487A38" w:rsidR="0071016C" w:rsidRPr="00CA33D5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CA33D5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29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BD3950" w:rsidP="004B00B9" w:rsidR="0071016C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29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val="nil"/>
            </w:tcBorders>
            <w:vAlign w:val="center"/>
          </w:tcPr>
          <w:p w:rsidRDefault="00BD3950" w:rsidP="001527DD" w:rsidR="0071016C" w:rsidRPr="00CA33D5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 xml:space="preserve">Zavod za istraživanje i razvoj sigurnosti d.o.o. </w:t>
            </w:r>
          </w:p>
          <w:p w:rsidRDefault="00BD3950" w:rsidP="009514CA" w:rsidR="0080137A" w:rsidRPr="00CA33D5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OIB:05494093403</w:t>
            </w:r>
          </w:p>
        </w:tc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D3950" w:rsidP="001527DD" w:rsidR="0071016C" w:rsidRPr="00CA33D5">
            <w:pPr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Zagreb, Ulica grada Vukovara 68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BD3950" w:rsidP="001527DD" w:rsidR="0071016C" w:rsidRPr="00CA33D5">
            <w:pPr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-usluga obrazovanja po računu 5/17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D3950" w:rsidP="00920236" w:rsidR="0071016C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6.000,00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D3950" w:rsidP="004B00B9" w:rsidR="0071016C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DA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71016C" w:rsidP="0042467E" w:rsidR="0071016C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D3950" w:rsidP="004B00B9" w:rsidR="0071016C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23.08.2018.</w:t>
            </w:r>
          </w:p>
        </w:tc>
      </w:tr>
      <w:tr w:rsidTr="00392512" w:rsidR="00C80FDB" w:rsidRPr="00CA33D5">
        <w:trPr>
          <w:trHeight w:val="72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80FDB" w:rsidP="00487A38" w:rsidR="00C80FDB" w:rsidRPr="00CA33D5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CA33D5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30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C80FDB" w:rsidP="004B00B9" w:rsidR="00C80FDB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30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val="nil"/>
            </w:tcBorders>
            <w:vAlign w:val="center"/>
          </w:tcPr>
          <w:p w:rsidRDefault="00C80FDB" w:rsidP="001527DD" w:rsidR="00C80FDB" w:rsidRPr="00CA33D5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 xml:space="preserve">HŽ CARGO d.o.o. </w:t>
            </w:r>
          </w:p>
          <w:p w:rsidRDefault="00C80FDB" w:rsidP="001527DD" w:rsidR="00C80FDB" w:rsidRPr="00CA33D5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OIB:08720210702</w:t>
            </w:r>
          </w:p>
          <w:p w:rsidRDefault="0080137A" w:rsidP="001527DD" w:rsidR="0080137A" w:rsidRPr="00CA33D5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Zastupa odvjet. Društvo Smolčić i Partneri d.o.o. iz Zagreba</w:t>
            </w:r>
          </w:p>
        </w:tc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80FDB" w:rsidP="001527DD" w:rsidR="00C80FDB" w:rsidRPr="00CA33D5">
            <w:pPr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Zagreb, Heinzelova 51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80137A" w:rsidP="006A1D24" w:rsidR="006A1D24" w:rsidRPr="00CA33D5">
            <w:pPr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 xml:space="preserve">Rješenje o ovrsi javni bilježnik V.Zajec iz Zagreba, broj Ovrv-1233/08 od 13.10.2008. stavljeno izvan snage; </w:t>
            </w:r>
            <w:r w:rsidRPr="00CA33D5">
              <w:rPr>
                <w:rFonts w:cs="Arial" w:hAnsi="Arial" w:ascii="Arial"/>
                <w:b/>
                <w:sz w:val="18"/>
                <w:szCs w:val="18"/>
              </w:rPr>
              <w:t>u tijeku parnica pred Trgovačkim sudom</w:t>
            </w:r>
            <w:r w:rsidRPr="00CA33D5">
              <w:rPr>
                <w:rFonts w:cs="Arial" w:hAnsi="Arial" w:ascii="Arial"/>
                <w:sz w:val="18"/>
                <w:szCs w:val="18"/>
              </w:rPr>
              <w:t xml:space="preserve"> u Zagrebu broj P-4713/2010</w:t>
            </w:r>
            <w:r w:rsidR="005B6B4E">
              <w:rPr>
                <w:rFonts w:cs="Arial" w:hAnsi="Arial" w:ascii="Arial"/>
                <w:sz w:val="18"/>
                <w:szCs w:val="18"/>
              </w:rPr>
              <w:t xml:space="preserve">,  </w:t>
            </w:r>
            <w:r w:rsidR="006A1D24" w:rsidRPr="00CA33D5">
              <w:rPr>
                <w:rFonts w:cs="Arial" w:hAnsi="Arial" w:ascii="Arial"/>
                <w:sz w:val="18"/>
                <w:szCs w:val="18"/>
              </w:rPr>
              <w:t>Utvrđena tražbina po rješenju o odobrenoj predstečajnoj nagodbi St-762/17, pravomoćno dana 13.6.2017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80137A" w:rsidP="00920236" w:rsidR="00C80FDB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27.254,97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80137A" w:rsidP="004B00B9" w:rsidR="00C80FDB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DA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80137A" w:rsidP="0042467E" w:rsidR="00C80FDB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Su-2022/2012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C80FDB" w:rsidP="0088633A" w:rsidR="00C80FDB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23.08.2018.</w:t>
            </w:r>
          </w:p>
        </w:tc>
      </w:tr>
      <w:tr w:rsidTr="00392512" w:rsidR="005B6B4E" w:rsidRPr="00CA33D5">
        <w:trPr>
          <w:trHeight w:val="720"/>
        </w:trPr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B6B4E" w:rsidP="000E65B0" w:rsidR="005B6B4E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lastRenderedPageBreak/>
              <w:t>Rb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5B6B4E" w:rsidP="000E65B0" w:rsidR="005B6B4E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Br. prijave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vAlign w:val="center"/>
          </w:tcPr>
          <w:p w:rsidRDefault="005B6B4E" w:rsidP="000E65B0" w:rsidR="005B6B4E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VJEROVNIK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B6B4E" w:rsidP="000E65B0" w:rsidR="005B6B4E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Adresa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5B6B4E" w:rsidP="000E65B0" w:rsidR="005B6B4E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Osnova tražbine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5B6B4E" w:rsidP="000E65B0" w:rsidR="005B6B4E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Prijavljena tražbina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5B6B4E" w:rsidP="000E65B0" w:rsidR="005B6B4E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Pristojba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5B6B4E" w:rsidP="000E65B0" w:rsidR="005B6B4E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Punomoć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5B6B4E" w:rsidP="000E65B0" w:rsidR="005B6B4E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Zaprimljeno</w:t>
            </w:r>
          </w:p>
        </w:tc>
      </w:tr>
      <w:tr w:rsidTr="00392512" w:rsidR="005B6B4E" w:rsidRPr="00CA33D5">
        <w:trPr>
          <w:trHeight w:val="167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B6B4E" w:rsidP="00487A38" w:rsidR="005B6B4E" w:rsidRPr="00CA33D5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CA33D5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31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5B6B4E" w:rsidP="004B00B9" w:rsidR="005B6B4E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31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val="nil"/>
            </w:tcBorders>
            <w:vAlign w:val="center"/>
          </w:tcPr>
          <w:p w:rsidRDefault="005B6B4E" w:rsidP="00BF061E" w:rsidR="005B6B4E" w:rsidRPr="00CA33D5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HRVATSKE VODE-pravna osoba za upravljanje vodama</w:t>
            </w:r>
          </w:p>
          <w:p w:rsidRDefault="005B6B4E" w:rsidP="00BF061E" w:rsidR="005B6B4E" w:rsidRPr="00CA33D5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OIB:28921383001</w:t>
            </w:r>
            <w:r w:rsidRPr="00CA33D5">
              <w:rPr>
                <w:rFonts w:cs="Arial" w:hAnsi="Arial" w:ascii="Arial"/>
                <w:sz w:val="18"/>
                <w:szCs w:val="18"/>
              </w:rPr>
              <w:tab/>
            </w:r>
          </w:p>
        </w:tc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B6B4E" w:rsidP="00B75DD2" w:rsidR="005B6B4E" w:rsidRPr="00CA33D5">
            <w:pPr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Zagreb, Ulica grada Vukovara 220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5B6B4E" w:rsidP="005B6B4E" w:rsidR="005B6B4E" w:rsidRPr="00385878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385878">
              <w:rPr>
                <w:rFonts w:cs="Arial" w:hAnsi="Arial" w:ascii="Arial"/>
                <w:sz w:val="16"/>
                <w:szCs w:val="16"/>
              </w:rPr>
              <w:t xml:space="preserve">Naknada </w:t>
            </w:r>
            <w:r w:rsidRPr="00385878">
              <w:rPr>
                <w:rFonts w:cs="Arial" w:hAnsi="Arial" w:ascii="Arial"/>
                <w:b/>
                <w:sz w:val="16"/>
                <w:szCs w:val="16"/>
              </w:rPr>
              <w:t>za uređenje voda</w:t>
            </w:r>
            <w:r w:rsidRPr="00385878">
              <w:rPr>
                <w:rFonts w:cs="Arial" w:hAnsi="Arial" w:ascii="Arial"/>
                <w:sz w:val="16"/>
                <w:szCs w:val="16"/>
              </w:rPr>
              <w:t xml:space="preserve"> Zagreb,Radnička cesta 173, Sv.Mateja 65, Čerinina 13,  Otona </w:t>
            </w:r>
            <w:r>
              <w:rPr>
                <w:rFonts w:cs="Arial" w:hAnsi="Arial" w:ascii="Arial"/>
                <w:sz w:val="16"/>
                <w:szCs w:val="16"/>
              </w:rPr>
              <w:t xml:space="preserve"> </w:t>
            </w:r>
            <w:r w:rsidRPr="00385878">
              <w:rPr>
                <w:rFonts w:cs="Arial" w:hAnsi="Arial" w:ascii="Arial"/>
                <w:sz w:val="16"/>
                <w:szCs w:val="16"/>
              </w:rPr>
              <w:t>Župančića</w:t>
            </w:r>
            <w:r>
              <w:rPr>
                <w:rFonts w:cs="Arial" w:hAnsi="Arial" w:ascii="Arial"/>
                <w:sz w:val="16"/>
                <w:szCs w:val="16"/>
              </w:rPr>
              <w:t xml:space="preserve"> </w:t>
            </w:r>
            <w:r w:rsidRPr="00385878">
              <w:rPr>
                <w:rFonts w:cs="Arial" w:hAnsi="Arial" w:ascii="Arial"/>
                <w:sz w:val="16"/>
                <w:szCs w:val="16"/>
              </w:rPr>
              <w:t>6  i 10</w:t>
            </w:r>
          </w:p>
          <w:p w:rsidRDefault="005B6B4E" w:rsidP="000E65B0" w:rsidR="005B6B4E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385878">
              <w:rPr>
                <w:rFonts w:cs="Arial" w:hAnsi="Arial" w:ascii="Arial"/>
                <w:sz w:val="16"/>
                <w:szCs w:val="16"/>
              </w:rPr>
              <w:t xml:space="preserve">Utvrđena tražbina po rješenju o odobrenoj predstečajnoj nagodbi St-762/17, pravomoćno dana 13.6.2017.; rješenje o ovrsi klasa:UP/I363-03/2016-15/0013 od  18.11.2016.; rješenja o obvezi. od </w:t>
            </w:r>
            <w:r>
              <w:rPr>
                <w:rFonts w:cs="Arial" w:hAnsi="Arial" w:ascii="Arial"/>
                <w:sz w:val="16"/>
                <w:szCs w:val="16"/>
              </w:rPr>
              <w:t xml:space="preserve"> </w:t>
            </w:r>
            <w:r w:rsidRPr="00385878">
              <w:rPr>
                <w:rFonts w:cs="Arial" w:hAnsi="Arial" w:ascii="Arial"/>
                <w:sz w:val="16"/>
                <w:szCs w:val="16"/>
              </w:rPr>
              <w:t>2011. do 2015.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5B6B4E" w:rsidP="00920236" w:rsidR="005B6B4E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1.211.701,43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5B6B4E" w:rsidP="004B00B9" w:rsidR="005B6B4E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5B6B4E" w:rsidP="0042467E" w:rsidR="005B6B4E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5B6B4E" w:rsidP="004B00B9" w:rsidR="005B6B4E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27.08.2018.</w:t>
            </w:r>
          </w:p>
        </w:tc>
      </w:tr>
      <w:tr w:rsidTr="00392512" w:rsidR="005B6B4E" w:rsidRPr="00CA33D5">
        <w:trPr>
          <w:trHeight w:val="720"/>
        </w:trPr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B6B4E" w:rsidP="00487A38" w:rsidR="005B6B4E" w:rsidRPr="00CA33D5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CA33D5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32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5B6B4E" w:rsidP="004B00B9" w:rsidR="005B6B4E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32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vAlign w:val="center"/>
          </w:tcPr>
          <w:p w:rsidRDefault="005B6B4E" w:rsidP="004E0FD9" w:rsidR="005B6B4E" w:rsidRPr="00CA33D5">
            <w:pPr>
              <w:spacing w:lineRule="auto" w:line="240" w:after="0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HRVATSKE VODE-pravna osoba za upravljanje vodama</w:t>
            </w:r>
          </w:p>
          <w:p w:rsidRDefault="005B6B4E" w:rsidP="004E0FD9" w:rsidR="005B6B4E" w:rsidRPr="00CA33D5">
            <w:pPr>
              <w:spacing w:lineRule="auto" w:line="240" w:after="0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OIB:28921383001</w:t>
            </w:r>
            <w:r w:rsidRPr="00CA33D5">
              <w:rPr>
                <w:rFonts w:cs="Arial" w:hAnsi="Arial" w:ascii="Arial"/>
                <w:sz w:val="18"/>
                <w:szCs w:val="18"/>
              </w:rPr>
              <w:tab/>
            </w:r>
            <w:r w:rsidRPr="00CA33D5">
              <w:rPr>
                <w:rFonts w:cs="Arial" w:hAnsi="Arial" w:ascii="Arial"/>
                <w:sz w:val="18"/>
                <w:szCs w:val="18"/>
              </w:rPr>
              <w:tab/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B6B4E" w:rsidP="00B55EA4" w:rsidR="005B6B4E" w:rsidRPr="00CA33D5">
            <w:pPr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Zagreb ,Ulica grada Vukovara 220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5B6B4E" w:rsidP="005B6B4E" w:rsidR="005B6B4E" w:rsidRPr="002717EA">
            <w:pPr>
              <w:spacing w:after="0"/>
              <w:rPr>
                <w:rFonts w:cs="Arial" w:hAnsi="Arial" w:ascii="Arial"/>
                <w:b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Naknada </w:t>
            </w:r>
            <w:r w:rsidRPr="002717EA">
              <w:rPr>
                <w:rFonts w:cs="Arial" w:hAnsi="Arial" w:ascii="Arial"/>
                <w:b/>
                <w:sz w:val="18"/>
                <w:szCs w:val="18"/>
              </w:rPr>
              <w:t>za korištenje  voda</w:t>
            </w:r>
            <w:r>
              <w:rPr>
                <w:rFonts w:cs="Arial" w:hAnsi="Arial" w:ascii="Arial"/>
                <w:b/>
                <w:sz w:val="18"/>
                <w:szCs w:val="18"/>
              </w:rPr>
              <w:t xml:space="preserve"> </w:t>
            </w:r>
          </w:p>
          <w:p w:rsidRDefault="005B6B4E" w:rsidP="005B6B4E" w:rsidR="005B6B4E" w:rsidRPr="002717EA">
            <w:pPr>
              <w:spacing w:after="0"/>
              <w:rPr>
                <w:rFonts w:cs="Arial" w:hAnsi="Arial" w:ascii="Arial"/>
                <w:b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Utvrđena tražbina po rješenju o odobrenoj predstečajnoj nagodbi St-762/17, </w:t>
            </w:r>
            <w:r>
              <w:rPr>
                <w:rFonts w:cs="Arial" w:hAnsi="Arial" w:ascii="Arial"/>
                <w:sz w:val="18"/>
                <w:szCs w:val="18"/>
              </w:rPr>
              <w:t>pravomoćno dana 13.6.2017.;</w:t>
            </w:r>
            <w:r w:rsidRPr="002717EA">
              <w:rPr>
                <w:rFonts w:cs="Arial" w:hAnsi="Arial" w:ascii="Arial"/>
                <w:b/>
                <w:sz w:val="18"/>
                <w:szCs w:val="18"/>
              </w:rPr>
              <w:t xml:space="preserve">                  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5B6B4E" w:rsidP="00920236" w:rsidR="005B6B4E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720.706,23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5B6B4E" w:rsidP="004B00B9" w:rsidR="005B6B4E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5B6B4E" w:rsidP="0042467E" w:rsidR="005B6B4E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5B6B4E" w:rsidP="00B55EA4" w:rsidR="005B6B4E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27.08.2018.</w:t>
            </w:r>
          </w:p>
        </w:tc>
      </w:tr>
      <w:tr w:rsidTr="00392512" w:rsidR="00C80FDB" w:rsidRPr="00CA33D5">
        <w:trPr>
          <w:trHeight w:val="1232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0489D" w:rsidP="00487A38" w:rsidR="00C80FDB" w:rsidRPr="00CA33D5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CA33D5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33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10489D" w:rsidP="004B00B9" w:rsidR="00C80FDB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33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val="nil"/>
            </w:tcBorders>
            <w:vAlign w:val="center"/>
          </w:tcPr>
          <w:p w:rsidRDefault="0010489D" w:rsidP="00B55EA4" w:rsidR="00C80FDB" w:rsidRPr="00CA33D5">
            <w:pPr>
              <w:spacing w:lineRule="auto" w:line="240" w:after="0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Republika Hrvatska</w:t>
            </w:r>
          </w:p>
          <w:p w:rsidRDefault="0010489D" w:rsidP="00B55EA4" w:rsidR="0010489D" w:rsidRPr="00CA33D5">
            <w:pPr>
              <w:spacing w:lineRule="auto" w:line="240" w:after="0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OIB:52634238587</w:t>
            </w:r>
          </w:p>
          <w:p w:rsidRDefault="0010489D" w:rsidP="00B55EA4" w:rsidR="0010489D" w:rsidRPr="00CA33D5">
            <w:pPr>
              <w:spacing w:lineRule="auto" w:line="240" w:after="0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Zastupa Županijsko državno odvjetništvo u Zagrebu</w:t>
            </w:r>
            <w:r w:rsidR="00F03517" w:rsidRPr="00CA33D5">
              <w:rPr>
                <w:rFonts w:cs="Arial" w:hAnsi="Arial" w:ascii="Arial"/>
                <w:sz w:val="18"/>
                <w:szCs w:val="18"/>
              </w:rPr>
              <w:t xml:space="preserve"> </w:t>
            </w:r>
          </w:p>
        </w:tc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0489D" w:rsidP="00B55EA4" w:rsidR="00C80FDB" w:rsidRPr="00CA33D5">
            <w:pPr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Zagreb, Savska cesta</w:t>
            </w:r>
            <w:r w:rsidR="002E6EB9" w:rsidRPr="00CA33D5">
              <w:rPr>
                <w:rFonts w:cs="Arial" w:hAnsi="Arial" w:ascii="Arial"/>
                <w:sz w:val="18"/>
                <w:szCs w:val="18"/>
              </w:rPr>
              <w:t xml:space="preserve"> </w:t>
            </w:r>
            <w:r w:rsidRPr="00CA33D5">
              <w:rPr>
                <w:rFonts w:cs="Arial" w:hAnsi="Arial" w:ascii="Arial"/>
                <w:sz w:val="18"/>
                <w:szCs w:val="18"/>
              </w:rPr>
              <w:t>41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810E2A" w:rsidP="00833604" w:rsidR="00C80FDB" w:rsidRPr="00CA33D5">
            <w:pPr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-trošak postupak osiguranja Općinski sud u S</w:t>
            </w:r>
            <w:r w:rsidR="00CA10B2" w:rsidRPr="00CA33D5">
              <w:rPr>
                <w:rFonts w:cs="Arial" w:hAnsi="Arial" w:ascii="Arial"/>
                <w:sz w:val="18"/>
                <w:szCs w:val="18"/>
              </w:rPr>
              <w:t>lavonskom Brodu broj Ovr-548/11 od 9.3.2011.</w:t>
            </w:r>
          </w:p>
          <w:p w:rsidRDefault="00CA10B2" w:rsidP="00833604" w:rsidR="00CA10B2" w:rsidRPr="00CA33D5">
            <w:pPr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1B15A5" w:rsidP="00920236" w:rsidR="00C80FDB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1B15A5">
              <w:rPr>
                <w:rFonts w:cs="Arial" w:hAnsi="Arial" w:ascii="Arial"/>
                <w:sz w:val="18"/>
                <w:szCs w:val="18"/>
              </w:rPr>
              <w:t>14.635,60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C80FDB" w:rsidP="004B00B9" w:rsidR="00C80FDB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10489D" w:rsidP="0042467E" w:rsidR="00C80FDB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S-DO-1261/18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10489D" w:rsidP="00B55EA4" w:rsidR="00C80FDB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27.08.2018.</w:t>
            </w:r>
          </w:p>
        </w:tc>
      </w:tr>
      <w:tr w:rsidTr="00392512" w:rsidR="00C80FDB" w:rsidRPr="00CA33D5">
        <w:trPr>
          <w:trHeight w:val="72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50DF4" w:rsidP="00487A38" w:rsidR="00C80FDB" w:rsidRPr="00CA33D5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CA33D5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34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550DF4" w:rsidP="004B00B9" w:rsidR="00C80FDB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34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val="nil"/>
            </w:tcBorders>
            <w:vAlign w:val="center"/>
          </w:tcPr>
          <w:p w:rsidRDefault="00550DF4" w:rsidP="00B55EA4" w:rsidR="00C80FDB" w:rsidRPr="00CA33D5">
            <w:pPr>
              <w:spacing w:lineRule="auto" w:line="240" w:after="0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 xml:space="preserve">RNK </w:t>
            </w:r>
            <w:r w:rsidR="009C4B5F" w:rsidRPr="00CA33D5">
              <w:rPr>
                <w:rFonts w:cs="Arial" w:hAnsi="Arial" w:ascii="Arial"/>
                <w:sz w:val="18"/>
                <w:szCs w:val="18"/>
              </w:rPr>
              <w:t>TRANSPORTI d.o.o.</w:t>
            </w:r>
          </w:p>
          <w:p w:rsidRDefault="009C4B5F" w:rsidP="00B55EA4" w:rsidR="009C4B5F" w:rsidRPr="00CA33D5">
            <w:pPr>
              <w:spacing w:lineRule="auto" w:line="240" w:after="0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OIB:46564276045</w:t>
            </w:r>
          </w:p>
        </w:tc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4B5F" w:rsidP="00B55EA4" w:rsidR="00C80FDB" w:rsidRPr="00CA33D5">
            <w:pPr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 xml:space="preserve"> 31400</w:t>
            </w:r>
            <w:r w:rsidR="00A02C98" w:rsidRPr="00CA33D5">
              <w:rPr>
                <w:rFonts w:cs="Arial" w:hAnsi="Arial" w:ascii="Arial"/>
                <w:sz w:val="18"/>
                <w:szCs w:val="18"/>
              </w:rPr>
              <w:t xml:space="preserve"> </w:t>
            </w:r>
            <w:r w:rsidRPr="00CA33D5">
              <w:rPr>
                <w:rFonts w:cs="Arial" w:hAnsi="Arial" w:ascii="Arial"/>
                <w:sz w:val="18"/>
                <w:szCs w:val="18"/>
              </w:rPr>
              <w:t>Đakovo, A.Šenoe 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AF5E22" w:rsidP="00833604" w:rsidR="00C80FDB" w:rsidRPr="00CA33D5">
            <w:pPr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računi za uslugu prijevoza 2017.godina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C4B5F" w:rsidP="00920236" w:rsidR="00C80FDB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56.938,87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C4B5F" w:rsidP="004B00B9" w:rsidR="00C80FDB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DA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C80FDB" w:rsidP="0042467E" w:rsidR="00C80FDB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C4B5F" w:rsidP="00B55EA4" w:rsidR="00C80FDB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29.08.2018.</w:t>
            </w:r>
          </w:p>
        </w:tc>
      </w:tr>
      <w:tr w:rsidTr="00392512" w:rsidR="00C80FDB" w:rsidRPr="00CA33D5">
        <w:trPr>
          <w:trHeight w:val="72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C17E0" w:rsidP="00487A38" w:rsidR="00C80FDB" w:rsidRPr="00CA33D5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CA33D5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35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2C17E0" w:rsidP="004B00B9" w:rsidR="00C80FDB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35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val="nil"/>
            </w:tcBorders>
            <w:vAlign w:val="center"/>
          </w:tcPr>
          <w:p w:rsidRDefault="002C17E0" w:rsidP="00B55EA4" w:rsidR="00C80FDB" w:rsidRPr="00CA33D5">
            <w:pPr>
              <w:spacing w:lineRule="auto" w:line="240" w:after="0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CROATIA osiguranje d.d.</w:t>
            </w:r>
          </w:p>
          <w:p w:rsidRDefault="002C17E0" w:rsidP="00B55EA4" w:rsidR="002C17E0" w:rsidRPr="00CA33D5">
            <w:pPr>
              <w:spacing w:lineRule="auto" w:line="240" w:after="0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OIB:26187994862</w:t>
            </w:r>
          </w:p>
        </w:tc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C17E0" w:rsidP="00B55EA4" w:rsidR="00C80FDB" w:rsidRPr="00CA33D5">
            <w:pPr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10000 Zagreb, Vatroslava Jagića 33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2C17E0" w:rsidP="00833604" w:rsidR="00C80FDB" w:rsidRPr="00CA33D5">
            <w:pPr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Utvrđena tražbina po rješenju o odobrenoj predstečajnoj nagodbi St-762/17, pravomoćno dana 13.6.2017</w:t>
            </w:r>
            <w:r w:rsidR="00B75DD2" w:rsidRPr="00CA33D5">
              <w:rPr>
                <w:rFonts w:cs="Arial" w:hAnsi="Arial" w:ascii="Arial"/>
                <w:sz w:val="18"/>
                <w:szCs w:val="18"/>
              </w:rPr>
              <w:t>.</w:t>
            </w:r>
          </w:p>
          <w:p w:rsidRDefault="00B75DD2" w:rsidP="00833604" w:rsidR="00B75DD2" w:rsidRPr="00CA33D5">
            <w:pPr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2C17E0" w:rsidP="00920236" w:rsidR="00C80FDB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3.268.549,43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2C17E0" w:rsidP="004B00B9" w:rsidR="00C80FDB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DA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2C17E0" w:rsidP="0042467E" w:rsidR="00C80FDB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SU-1190/2013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2C17E0" w:rsidP="00B55EA4" w:rsidR="00C80FDB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28.08.2018.</w:t>
            </w:r>
          </w:p>
        </w:tc>
      </w:tr>
      <w:tr w:rsidTr="00392512" w:rsidR="00550DF4" w:rsidRPr="00CA33D5">
        <w:trPr>
          <w:trHeight w:val="72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35E19" w:rsidP="00487A38" w:rsidR="00550DF4" w:rsidRPr="00CA33D5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CA33D5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36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235E19" w:rsidP="004B00B9" w:rsidR="00550DF4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36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val="nil"/>
            </w:tcBorders>
            <w:vAlign w:val="center"/>
          </w:tcPr>
          <w:p w:rsidRDefault="00235E19" w:rsidP="00235E19" w:rsidR="00550DF4" w:rsidRPr="00CA33D5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ERSTE&amp;STEIERMARKISCHE BANK d.d.</w:t>
            </w:r>
          </w:p>
          <w:p w:rsidRDefault="00235E19" w:rsidP="00235E19" w:rsidR="00235E19" w:rsidRPr="00CA33D5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OIB:23057039320</w:t>
            </w:r>
            <w:r w:rsidR="00CE5A47" w:rsidRPr="00CA33D5">
              <w:rPr>
                <w:rFonts w:cs="Arial" w:hAnsi="Arial" w:ascii="Arial"/>
                <w:sz w:val="18"/>
                <w:szCs w:val="18"/>
              </w:rPr>
              <w:t xml:space="preserve"> </w:t>
            </w:r>
            <w:r w:rsidR="001601FC" w:rsidRPr="00CA33D5">
              <w:rPr>
                <w:rFonts w:cs="Arial" w:hAnsi="Arial" w:ascii="Arial"/>
                <w:sz w:val="18"/>
                <w:szCs w:val="18"/>
              </w:rPr>
              <w:t xml:space="preserve"> z</w:t>
            </w:r>
            <w:r w:rsidR="00CE5A47" w:rsidRPr="00CA33D5">
              <w:rPr>
                <w:rFonts w:cs="Arial" w:hAnsi="Arial" w:ascii="Arial"/>
                <w:sz w:val="18"/>
                <w:szCs w:val="18"/>
              </w:rPr>
              <w:t>astupa odvjetničko društvo Buterin &amp;</w:t>
            </w:r>
            <w:r w:rsidR="001601FC" w:rsidRPr="00CA33D5">
              <w:rPr>
                <w:rFonts w:cs="Arial" w:hAnsi="Arial" w:ascii="Arial"/>
                <w:sz w:val="18"/>
                <w:szCs w:val="18"/>
              </w:rPr>
              <w:t xml:space="preserve"> </w:t>
            </w:r>
            <w:r w:rsidR="00CE5A47" w:rsidRPr="00CA33D5">
              <w:rPr>
                <w:rFonts w:cs="Arial" w:hAnsi="Arial" w:ascii="Arial"/>
                <w:sz w:val="18"/>
                <w:szCs w:val="18"/>
              </w:rPr>
              <w:t>Posavec  iz Zagreba</w:t>
            </w:r>
          </w:p>
        </w:tc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35E19" w:rsidP="00D22EFE" w:rsidR="00550DF4" w:rsidRPr="00CA33D5">
            <w:pPr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Rijeka, Jadranski trg 3a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F95EA9" w:rsidP="0040048C" w:rsidR="00550DF4" w:rsidRPr="00CA33D5">
            <w:pPr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Ugovor o vođenju transakcijskog računa  po Ugovoru od  20.2.2015.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235E19" w:rsidP="00920236" w:rsidR="00550DF4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46.963,51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550DF4" w:rsidP="004B00B9" w:rsidR="00550DF4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  <w:p w:rsidRDefault="000449DB" w:rsidP="004B00B9" w:rsidR="000449DB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550DF4" w:rsidP="004F7B81" w:rsidR="00550DF4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0449DB" w:rsidP="004B00B9" w:rsidR="00550DF4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26.8.2018.</w:t>
            </w:r>
          </w:p>
        </w:tc>
      </w:tr>
      <w:tr w:rsidTr="00392512" w:rsidR="00550DF4" w:rsidRPr="00CA33D5">
        <w:trPr>
          <w:trHeight w:val="72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D7E2F" w:rsidP="00487A38" w:rsidR="00550DF4" w:rsidRPr="00CA33D5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CA33D5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37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7D7E2F" w:rsidP="004B00B9" w:rsidR="00550DF4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37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val="nil"/>
            </w:tcBorders>
            <w:vAlign w:val="center"/>
          </w:tcPr>
          <w:p w:rsidRDefault="007D7E2F" w:rsidP="007D7E2F" w:rsidR="00550DF4" w:rsidRPr="00CA33D5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Međunarodna zračna luka Zagreb d.o.o.</w:t>
            </w:r>
          </w:p>
          <w:p w:rsidRDefault="007D7E2F" w:rsidP="007D7E2F" w:rsidR="007D7E2F" w:rsidRPr="00CA33D5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OIB:79446233150</w:t>
            </w:r>
          </w:p>
        </w:tc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D7E2F" w:rsidP="00D22EFE" w:rsidR="00550DF4" w:rsidRPr="00CA33D5">
            <w:pPr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10410 Velika Gorica, UL.Rudolfa Fizira 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7D7E2F" w:rsidP="0040048C" w:rsidR="00550DF4" w:rsidRPr="00CA33D5">
            <w:pPr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-naknada za otpadni papir po računima 2/17 do  8/17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7D7E2F" w:rsidP="00920236" w:rsidR="00550DF4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6.542,63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7D7E2F" w:rsidP="004B00B9" w:rsidR="00550DF4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DA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550DF4" w:rsidP="004F7B81" w:rsidR="00550DF4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7D7E2F" w:rsidP="004B00B9" w:rsidR="00550DF4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26.08.2018.</w:t>
            </w:r>
          </w:p>
        </w:tc>
      </w:tr>
      <w:tr w:rsidTr="00392512" w:rsidR="005B6B4E" w:rsidRPr="00CA33D5">
        <w:trPr>
          <w:trHeight w:val="560"/>
        </w:trPr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B6B4E" w:rsidP="000E65B0" w:rsidR="005B6B4E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lastRenderedPageBreak/>
              <w:t>Rb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5B6B4E" w:rsidP="000E65B0" w:rsidR="005B6B4E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Br. prijave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vAlign w:val="center"/>
          </w:tcPr>
          <w:p w:rsidRDefault="005B6B4E" w:rsidP="000E65B0" w:rsidR="005B6B4E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VJEROVNIK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B6B4E" w:rsidP="000E65B0" w:rsidR="005B6B4E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Adresa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5B6B4E" w:rsidP="000E65B0" w:rsidR="005B6B4E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Osnova tražbine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5B6B4E" w:rsidP="000E65B0" w:rsidR="005B6B4E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Prijavljena tražbina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5B6B4E" w:rsidP="000E65B0" w:rsidR="005B6B4E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Pristojba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5B6B4E" w:rsidP="000E65B0" w:rsidR="005B6B4E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Punomoć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5B6B4E" w:rsidP="000E65B0" w:rsidR="005B6B4E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Zaprimljeno</w:t>
            </w:r>
          </w:p>
        </w:tc>
      </w:tr>
      <w:tr w:rsidTr="00392512" w:rsidR="00550DF4" w:rsidRPr="00CA33D5">
        <w:trPr>
          <w:trHeight w:val="72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F64F1" w:rsidP="00487A38" w:rsidR="00550DF4" w:rsidRPr="00CA33D5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CA33D5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38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FF64F1" w:rsidP="004B00B9" w:rsidR="00550DF4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38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val="nil"/>
            </w:tcBorders>
            <w:vAlign w:val="center"/>
          </w:tcPr>
          <w:p w:rsidRDefault="00FF64F1" w:rsidP="00AB7EBC" w:rsidR="00550DF4" w:rsidRPr="00CA33D5">
            <w:pPr>
              <w:spacing w:lineRule="auto" w:line="240" w:after="0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Financijska agencija</w:t>
            </w:r>
          </w:p>
          <w:p w:rsidRDefault="00FF64F1" w:rsidP="00AB7EBC" w:rsidR="00FF64F1" w:rsidRPr="00CA33D5">
            <w:pPr>
              <w:spacing w:lineRule="auto" w:line="240" w:after="0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OIB:</w:t>
            </w:r>
            <w:r w:rsidR="00DA2467" w:rsidRPr="00CA33D5">
              <w:rPr>
                <w:rFonts w:cs="Arial" w:hAnsi="Arial" w:ascii="Arial"/>
                <w:sz w:val="18"/>
                <w:szCs w:val="18"/>
              </w:rPr>
              <w:t>85821130368</w:t>
            </w:r>
          </w:p>
        </w:tc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F64F1" w:rsidP="00D22EFE" w:rsidR="00550DF4" w:rsidRPr="00CA33D5">
            <w:pPr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Zagreb, Ulica grada Vukovara 70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FF64F1" w:rsidP="007C140D" w:rsidR="008C0FF3" w:rsidRPr="00CA33D5">
            <w:pPr>
              <w:spacing w:lineRule="auto" w:line="240" w:after="0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-Ugovor o obavljanju certificiranja</w:t>
            </w:r>
            <w:r w:rsidR="002762C0" w:rsidRPr="00CA33D5">
              <w:rPr>
                <w:rFonts w:cs="Arial" w:hAnsi="Arial" w:ascii="Arial"/>
                <w:sz w:val="18"/>
                <w:szCs w:val="18"/>
              </w:rPr>
              <w:t xml:space="preserve"> po računima</w:t>
            </w:r>
          </w:p>
          <w:p w:rsidRDefault="008C0FF3" w:rsidP="007C140D" w:rsidR="00FF64F1" w:rsidRPr="00CA33D5">
            <w:pPr>
              <w:spacing w:lineRule="auto" w:line="240" w:after="0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-</w:t>
            </w:r>
            <w:r w:rsidR="00FF64F1" w:rsidRPr="00CA33D5">
              <w:rPr>
                <w:rFonts w:cs="Arial" w:hAnsi="Arial" w:ascii="Arial"/>
                <w:sz w:val="18"/>
                <w:szCs w:val="18"/>
              </w:rPr>
              <w:t>Rješenje nagodbeno vijeće ZG17</w:t>
            </w:r>
            <w:r w:rsidRPr="00CA33D5">
              <w:rPr>
                <w:rFonts w:cs="Arial" w:hAnsi="Arial" w:ascii="Arial"/>
                <w:sz w:val="18"/>
                <w:szCs w:val="18"/>
              </w:rPr>
              <w:t xml:space="preserve"> –trošak predstečajne nagodbe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8C0FF3" w:rsidP="00920236" w:rsidR="00550DF4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1.506,95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8C0FF3" w:rsidP="004B00B9" w:rsidR="00550DF4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DA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550DF4" w:rsidP="004F7B81" w:rsidR="00550DF4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CC3565" w:rsidP="004B00B9" w:rsidR="00550DF4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30.08.2018.</w:t>
            </w:r>
          </w:p>
        </w:tc>
      </w:tr>
      <w:tr w:rsidTr="00392512" w:rsidR="002E6EB9" w:rsidRPr="00CA33D5">
        <w:trPr>
          <w:trHeight w:val="72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6EB9" w:rsidP="00487A38" w:rsidR="002E6EB9" w:rsidRPr="00CA33D5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CA33D5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39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2E6EB9" w:rsidP="004B00B9" w:rsidR="002E6EB9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39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val="nil"/>
            </w:tcBorders>
            <w:vAlign w:val="center"/>
          </w:tcPr>
          <w:p w:rsidRDefault="002E6EB9" w:rsidP="00964350" w:rsidR="002E6EB9" w:rsidRPr="00CA33D5">
            <w:pPr>
              <w:spacing w:lineRule="auto" w:line="240" w:after="0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Republika Hrvatska</w:t>
            </w:r>
          </w:p>
          <w:p w:rsidRDefault="002E6EB9" w:rsidP="00964350" w:rsidR="002E6EB9" w:rsidRPr="00CA33D5">
            <w:pPr>
              <w:spacing w:lineRule="auto" w:line="240" w:after="0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OIB:52634238587</w:t>
            </w:r>
          </w:p>
          <w:p w:rsidRDefault="002E6EB9" w:rsidP="00964350" w:rsidR="002E6EB9" w:rsidRPr="00CA33D5">
            <w:pPr>
              <w:spacing w:lineRule="auto" w:line="240" w:after="0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Zastupa Županijsko državno odvjetništvo u Zagrebu</w:t>
            </w:r>
          </w:p>
        </w:tc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6EB9" w:rsidP="00964350" w:rsidR="002E6EB9" w:rsidRPr="00CA33D5">
            <w:pPr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Zagreb, Savska cesta 41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0A3338" w:rsidP="0040048C" w:rsidR="002E6EB9" w:rsidRPr="00CA33D5">
            <w:pPr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Trošak zastupanja tuženika RH Ministarstvo financija u predmetima pred Trgovačkim sudom u Zagrebu broj P-126/17, P-3842/09 i P-110/14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744058" w:rsidP="00920236" w:rsidR="002E6EB9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2.600.000,00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2E6EB9" w:rsidP="004B00B9" w:rsidR="002E6EB9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2E6EB9" w:rsidP="004F7B81" w:rsidR="002E6EB9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S-DO-1261/18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0A3338" w:rsidP="00964350" w:rsidR="002E6EB9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30</w:t>
            </w:r>
            <w:r w:rsidR="002E6EB9" w:rsidRPr="00CA33D5">
              <w:rPr>
                <w:rFonts w:cs="Arial" w:hAnsi="Arial" w:ascii="Arial"/>
                <w:sz w:val="18"/>
                <w:szCs w:val="18"/>
              </w:rPr>
              <w:t>.08.2018.</w:t>
            </w:r>
          </w:p>
        </w:tc>
      </w:tr>
      <w:tr w:rsidTr="00392512" w:rsidR="00A80CEE" w:rsidRPr="00CA33D5">
        <w:trPr>
          <w:trHeight w:val="72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80CEE" w:rsidP="00487A38" w:rsidR="00A80CEE" w:rsidRPr="00CA33D5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CA33D5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40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A80CEE" w:rsidP="004B00B9" w:rsidR="00A80CEE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40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val="nil"/>
            </w:tcBorders>
            <w:vAlign w:val="center"/>
          </w:tcPr>
          <w:p w:rsidRDefault="00A80CEE" w:rsidP="00964350" w:rsidR="00A80CEE" w:rsidRPr="00CA33D5">
            <w:pPr>
              <w:spacing w:lineRule="auto" w:line="240" w:after="0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HRVATSKE VODE-pravna osoba za upravljanje vodama</w:t>
            </w:r>
          </w:p>
          <w:p w:rsidRDefault="00A80CEE" w:rsidP="00964350" w:rsidR="00A80CEE" w:rsidRPr="00CA33D5">
            <w:pPr>
              <w:spacing w:lineRule="auto" w:line="240" w:after="0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OIB:28921383001</w:t>
            </w:r>
            <w:r w:rsidRPr="00CA33D5">
              <w:rPr>
                <w:rFonts w:cs="Arial" w:hAnsi="Arial" w:ascii="Arial"/>
                <w:sz w:val="18"/>
                <w:szCs w:val="18"/>
              </w:rPr>
              <w:tab/>
            </w:r>
            <w:r w:rsidRPr="00CA33D5">
              <w:rPr>
                <w:rFonts w:cs="Arial" w:hAnsi="Arial" w:ascii="Arial"/>
                <w:sz w:val="18"/>
                <w:szCs w:val="18"/>
              </w:rPr>
              <w:tab/>
            </w:r>
          </w:p>
        </w:tc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80CEE" w:rsidP="00964350" w:rsidR="00A80CEE" w:rsidRPr="00CA33D5">
            <w:pPr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Zagreb ,Ulica grada Vukovara 220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BC3D1C" w:rsidP="0040048C" w:rsidR="00A80CEE" w:rsidRPr="00BC3D1C">
            <w:pPr>
              <w:rPr>
                <w:rFonts w:cs="Arial" w:hAnsi="Arial" w:ascii="Arial"/>
                <w:sz w:val="18"/>
                <w:szCs w:val="18"/>
              </w:rPr>
            </w:pPr>
            <w:r w:rsidRPr="00BC3D1C">
              <w:rPr>
                <w:rFonts w:cs="Arial" w:hAnsi="Arial" w:ascii="Arial"/>
                <w:sz w:val="18"/>
                <w:szCs w:val="18"/>
              </w:rPr>
              <w:t>-</w:t>
            </w:r>
            <w:r w:rsidRPr="00BC3D1C">
              <w:rPr>
                <w:rFonts w:cs="Arial" w:hAnsi="Arial" w:ascii="Arial"/>
                <w:b/>
                <w:sz w:val="18"/>
                <w:szCs w:val="18"/>
              </w:rPr>
              <w:t>rješenja o naknadi za zaštitu voda</w:t>
            </w:r>
            <w:r w:rsidRPr="00BC3D1C">
              <w:rPr>
                <w:rFonts w:cs="Arial" w:hAnsi="Arial" w:ascii="Arial"/>
                <w:sz w:val="18"/>
                <w:szCs w:val="18"/>
              </w:rPr>
              <w:t xml:space="preserve"> od 2010. do 2018;Utvrđena tražbina po rješenju o odobrenoj predstečajnoj nagodbi St-762/17, pravomoćno dana 13.6.2017.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80CEE" w:rsidP="00920236" w:rsidR="00A80CEE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 xml:space="preserve">622.365,32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80CEE" w:rsidP="004B00B9" w:rsidR="00A80CEE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80CEE" w:rsidP="004F7B81" w:rsidR="00A80CEE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80CEE" w:rsidP="004B00B9" w:rsidR="00A80CEE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30.08.2018.</w:t>
            </w:r>
          </w:p>
        </w:tc>
      </w:tr>
      <w:tr w:rsidTr="00392512" w:rsidR="00A80CEE" w:rsidRPr="00CA33D5">
        <w:trPr>
          <w:trHeight w:val="72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80CEE" w:rsidP="00487A38" w:rsidR="00A80CEE" w:rsidRPr="00CA33D5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CA33D5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41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A80CEE" w:rsidP="004B00B9" w:rsidR="00A80CEE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41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val="nil"/>
            </w:tcBorders>
            <w:vAlign w:val="center"/>
          </w:tcPr>
          <w:p w:rsidRDefault="003346F4" w:rsidP="00AA2CF9" w:rsidR="00A80CEE" w:rsidRPr="00CA33D5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KRIŽOVLJAN GRAD-gospodarenje otpadom d.o.o.</w:t>
            </w:r>
          </w:p>
          <w:p w:rsidRDefault="003346F4" w:rsidP="00AA2CF9" w:rsidR="007B1BA1" w:rsidRPr="00CA33D5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OIB:88564351466</w:t>
            </w:r>
            <w:r w:rsidR="007B1BA1" w:rsidRPr="00CA33D5">
              <w:rPr>
                <w:rFonts w:cs="Arial" w:hAnsi="Arial" w:ascii="Arial"/>
                <w:sz w:val="18"/>
                <w:szCs w:val="18"/>
              </w:rPr>
              <w:t xml:space="preserve"> </w:t>
            </w:r>
          </w:p>
          <w:p w:rsidRDefault="007B1BA1" w:rsidP="00AA2CF9" w:rsidR="003346F4" w:rsidRPr="00CA33D5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zastupa odvjetnički Ured Dina Galić i Janica Plantak iz Varaždina</w:t>
            </w:r>
          </w:p>
        </w:tc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346F4" w:rsidP="00D22EFE" w:rsidR="00A80CEE" w:rsidRPr="00CA33D5">
            <w:pPr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Babinec, Varaždinska ulica 202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3346F4" w:rsidP="00BC3D1C" w:rsidR="003B4CC9" w:rsidRPr="00CA33D5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-rješenje o ovrsi javni bilježnik Z.Batušić-Šlogar iz Sesveta, broj Ovrv-26/17 ovršno dana.6.3.2018; rješenje o osiguranju Trgovačkog suda u Osijeku, Staln</w:t>
            </w:r>
            <w:r w:rsidR="00250826" w:rsidRPr="00CA33D5">
              <w:rPr>
                <w:rFonts w:cs="Arial" w:hAnsi="Arial" w:ascii="Arial"/>
                <w:sz w:val="18"/>
                <w:szCs w:val="18"/>
              </w:rPr>
              <w:t>a</w:t>
            </w:r>
            <w:r w:rsidRPr="00CA33D5">
              <w:rPr>
                <w:rFonts w:cs="Arial" w:hAnsi="Arial" w:ascii="Arial"/>
                <w:sz w:val="18"/>
                <w:szCs w:val="18"/>
              </w:rPr>
              <w:t xml:space="preserve"> služba Slavonski Brod  br</w:t>
            </w:r>
            <w:r w:rsidR="005C6579" w:rsidRPr="00CA33D5">
              <w:rPr>
                <w:rFonts w:cs="Arial" w:hAnsi="Arial" w:ascii="Arial"/>
                <w:sz w:val="18"/>
                <w:szCs w:val="18"/>
              </w:rPr>
              <w:t>oj Ovr-3454/17 od dana 2</w:t>
            </w:r>
            <w:r w:rsidR="003B4CC9" w:rsidRPr="00CA33D5">
              <w:rPr>
                <w:rFonts w:cs="Arial" w:hAnsi="Arial" w:ascii="Arial"/>
                <w:sz w:val="18"/>
                <w:szCs w:val="18"/>
              </w:rPr>
              <w:t>0.12.2017.</w:t>
            </w:r>
          </w:p>
          <w:p w:rsidRDefault="003B4CC9" w:rsidP="00BC3D1C" w:rsidR="008B499C" w:rsidRPr="00CA33D5">
            <w:pPr>
              <w:spacing w:after="0"/>
              <w:rPr>
                <w:rFonts w:cs="Arial" w:hAnsi="Arial" w:ascii="Arial"/>
                <w:b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 xml:space="preserve">razlučno pravo </w:t>
            </w:r>
            <w:r w:rsidR="003346F4" w:rsidRPr="00CA33D5">
              <w:rPr>
                <w:rFonts w:cs="Arial" w:hAnsi="Arial" w:ascii="Arial"/>
                <w:sz w:val="18"/>
                <w:szCs w:val="18"/>
              </w:rPr>
              <w:t xml:space="preserve"> </w:t>
            </w:r>
            <w:r w:rsidR="00010D6F" w:rsidRPr="00CA33D5">
              <w:rPr>
                <w:rFonts w:cs="Arial" w:hAnsi="Arial" w:ascii="Arial"/>
                <w:sz w:val="18"/>
                <w:szCs w:val="18"/>
              </w:rPr>
              <w:t>čl. 168 SZ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46E1D" w:rsidP="00920236" w:rsidR="00A80CEE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531.717,00</w:t>
            </w:r>
          </w:p>
          <w:p w:rsidRDefault="00F1680E" w:rsidP="00920236" w:rsidR="00F1680E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80CEE" w:rsidP="004B00B9" w:rsidR="00A80CEE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80CEE" w:rsidP="004F7B81" w:rsidR="00A80CEE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3346F4" w:rsidP="004B00B9" w:rsidR="00A80CEE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31.08.2018</w:t>
            </w:r>
          </w:p>
        </w:tc>
      </w:tr>
      <w:tr w:rsidTr="00392512" w:rsidR="008B499C" w:rsidRPr="00CA33D5">
        <w:trPr>
          <w:trHeight w:val="72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B499C" w:rsidP="00487A38" w:rsidR="008B499C" w:rsidRPr="00CA33D5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CA33D5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42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8B499C" w:rsidP="004B00B9" w:rsidR="008B499C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42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val="nil"/>
            </w:tcBorders>
            <w:vAlign w:val="center"/>
          </w:tcPr>
          <w:p w:rsidRDefault="008B499C" w:rsidP="0009146D" w:rsidR="008B499C" w:rsidRPr="00CA33D5">
            <w:pPr>
              <w:spacing w:lineRule="auto" w:line="240" w:after="0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HEP OPSKRBA d.o.o.</w:t>
            </w:r>
          </w:p>
          <w:p w:rsidRDefault="008B499C" w:rsidP="0009146D" w:rsidR="008B499C" w:rsidRPr="00CA33D5">
            <w:pPr>
              <w:spacing w:lineRule="auto" w:line="240" w:after="0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OIB:63073332379</w:t>
            </w:r>
          </w:p>
        </w:tc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B499C" w:rsidP="00D22EFE" w:rsidR="008B499C" w:rsidRPr="00CA33D5">
            <w:pPr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Zagreb, Ulica grada Vukovara 37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8B499C" w:rsidP="00964350" w:rsidR="008B499C" w:rsidRPr="00CA33D5">
            <w:pPr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Utvrđena tražbina po rješenju o odobrenoj predstečajnoj nagodbi St-762/17, pravomoćno dana 13.6.2017</w:t>
            </w:r>
            <w:r w:rsidR="00BC16A5" w:rsidRPr="00CA33D5">
              <w:rPr>
                <w:rFonts w:cs="Arial" w:hAnsi="Arial" w:ascii="Arial"/>
                <w:sz w:val="18"/>
                <w:szCs w:val="18"/>
              </w:rPr>
              <w:t>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8B499C" w:rsidP="00920236" w:rsidR="008B499C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5.010.600,33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C16A5" w:rsidP="004B00B9" w:rsidR="008B499C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DA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8B499C" w:rsidP="004F7B81" w:rsidR="008B499C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8B499C" w:rsidP="004B00B9" w:rsidR="008B499C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31.08.2018.</w:t>
            </w:r>
          </w:p>
        </w:tc>
      </w:tr>
      <w:tr w:rsidTr="00392512" w:rsidR="008B499C" w:rsidRPr="00CA33D5">
        <w:trPr>
          <w:trHeight w:val="72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15E66" w:rsidP="00487A38" w:rsidR="008B499C" w:rsidRPr="00CA33D5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CA33D5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43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015E66" w:rsidP="004B00B9" w:rsidR="008B499C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43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val="nil"/>
            </w:tcBorders>
            <w:vAlign w:val="center"/>
          </w:tcPr>
          <w:p w:rsidRDefault="005A6B28" w:rsidP="0009146D" w:rsidR="008B499C" w:rsidRPr="00CA33D5">
            <w:pPr>
              <w:spacing w:lineRule="auto" w:line="240" w:after="0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 xml:space="preserve">HP-HRVATSKA POŠTA d.d. </w:t>
            </w:r>
          </w:p>
          <w:p w:rsidRDefault="00015E66" w:rsidP="0009146D" w:rsidR="00015E66" w:rsidRPr="00CA33D5">
            <w:pPr>
              <w:spacing w:lineRule="auto" w:line="240" w:after="0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OIB:87311810356</w:t>
            </w:r>
          </w:p>
        </w:tc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15E66" w:rsidP="00D22EFE" w:rsidR="008B499C" w:rsidRPr="00CA33D5">
            <w:pPr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Zagreb, Jurišićeva 13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015E66" w:rsidP="0040048C" w:rsidR="008B499C" w:rsidRPr="00CA33D5">
            <w:pPr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Ugovor o poslovnoj suradnji DP-3/2-2351/10; Utvrđena tražbina po rješenju o odobrenoj predstečajnoj nagodbi St-762/17, pravomoćno dana 13.6.2017.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015E66" w:rsidP="00920236" w:rsidR="008B499C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25.237,22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3C7522" w:rsidP="004B00B9" w:rsidR="008B499C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DA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8B499C" w:rsidP="004F7B81" w:rsidR="008B499C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015E66" w:rsidP="004B00B9" w:rsidR="008B499C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31.08.2018</w:t>
            </w:r>
          </w:p>
        </w:tc>
      </w:tr>
      <w:tr w:rsidTr="00392512" w:rsidR="007F1C55" w:rsidRPr="00CA33D5">
        <w:trPr>
          <w:trHeight w:val="72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D7A52" w:rsidP="00487A38" w:rsidR="007F1C55" w:rsidRPr="00CA33D5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CA33D5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44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BD7A52" w:rsidP="004B00B9" w:rsidR="007F1C55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44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val="nil"/>
            </w:tcBorders>
            <w:vAlign w:val="center"/>
          </w:tcPr>
          <w:p w:rsidRDefault="00BD7A52" w:rsidP="00250380" w:rsidR="00BD7A52" w:rsidRPr="00CA33D5">
            <w:pPr>
              <w:spacing w:lineRule="auto" w:line="240" w:after="0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EKO-FLOR PLUS d.o.o.</w:t>
            </w:r>
          </w:p>
          <w:p w:rsidRDefault="00BD7A52" w:rsidP="00250380" w:rsidR="00BD7A52" w:rsidRPr="00CA33D5">
            <w:pPr>
              <w:spacing w:lineRule="auto" w:line="240" w:after="0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OIB:50730247993</w:t>
            </w:r>
          </w:p>
        </w:tc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D7A52" w:rsidP="00D22EFE" w:rsidR="007F1C55">
            <w:pPr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49243  Oroslavlje, Mokrice 180/C</w:t>
            </w:r>
          </w:p>
          <w:p w:rsidRDefault="00BC3D1C" w:rsidP="00D22EFE" w:rsidR="00BC3D1C" w:rsidRPr="00CA33D5">
            <w:pPr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10087C" w:rsidP="00D24654" w:rsidR="007F1C55" w:rsidRPr="00CA33D5">
            <w:pPr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Račun za robu</w:t>
            </w:r>
            <w:r w:rsidR="00D24654" w:rsidRPr="00CA33D5">
              <w:rPr>
                <w:rFonts w:cs="Arial" w:hAnsi="Arial" w:ascii="Arial"/>
                <w:sz w:val="18"/>
                <w:szCs w:val="18"/>
              </w:rPr>
              <w:t xml:space="preserve"> 1/15</w:t>
            </w:r>
            <w:r w:rsidR="00BB2E4B" w:rsidRPr="00CA33D5">
              <w:rPr>
                <w:rFonts w:cs="Arial" w:hAnsi="Arial" w:ascii="Arial"/>
                <w:sz w:val="18"/>
                <w:szCs w:val="18"/>
              </w:rPr>
              <w:t>;</w:t>
            </w:r>
            <w:r w:rsidRPr="00CA33D5">
              <w:rPr>
                <w:rFonts w:cs="Arial" w:hAnsi="Arial" w:ascii="Arial"/>
                <w:sz w:val="18"/>
                <w:szCs w:val="18"/>
              </w:rPr>
              <w:t xml:space="preserve">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D7A52" w:rsidP="00920236" w:rsidR="007F1C55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13.701,56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D7A52" w:rsidP="004B00B9" w:rsidR="007F1C55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DA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7F1C55" w:rsidP="004F7B81" w:rsidR="007F1C55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D7A52" w:rsidP="004B00B9" w:rsidR="007F1C55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03.09.2018</w:t>
            </w:r>
          </w:p>
        </w:tc>
      </w:tr>
      <w:tr w:rsidTr="00392512" w:rsidR="00BC3D1C" w:rsidRPr="00CA33D5">
        <w:trPr>
          <w:trHeight w:val="720"/>
        </w:trPr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C3D1C" w:rsidP="000E65B0" w:rsidR="00BC3D1C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lastRenderedPageBreak/>
              <w:t>Rb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BC3D1C" w:rsidP="000E65B0" w:rsidR="00BC3D1C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Br. prijave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vAlign w:val="center"/>
          </w:tcPr>
          <w:p w:rsidRDefault="00BC3D1C" w:rsidP="000E65B0" w:rsidR="00BC3D1C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VJEROVNIK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C3D1C" w:rsidP="000E65B0" w:rsidR="00BC3D1C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Adresa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BC3D1C" w:rsidP="000E65B0" w:rsidR="00BC3D1C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Osnova tražbine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C3D1C" w:rsidP="000E65B0" w:rsidR="00BC3D1C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Prijavljena tražbina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C3D1C" w:rsidP="000E65B0" w:rsidR="00BC3D1C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Pristojba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C3D1C" w:rsidP="000E65B0" w:rsidR="00BC3D1C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Punomoć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C3D1C" w:rsidP="000E65B0" w:rsidR="00BC3D1C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Zaprimljeno</w:t>
            </w:r>
          </w:p>
        </w:tc>
      </w:tr>
      <w:tr w:rsidTr="00392512" w:rsidR="007F1C55" w:rsidRPr="00CA33D5">
        <w:trPr>
          <w:trHeight w:val="68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A28EC" w:rsidP="00487A38" w:rsidR="007F1C55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CA33D5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45</w:t>
            </w:r>
          </w:p>
          <w:p w:rsidRDefault="00392512" w:rsidP="00487A38" w:rsidR="00392512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</w:p>
          <w:p w:rsidRDefault="00392512" w:rsidP="00487A38" w:rsidR="00392512" w:rsidRPr="00CA33D5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FA28EC" w:rsidP="004B00B9" w:rsidR="007F1C55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45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val="nil"/>
            </w:tcBorders>
            <w:vAlign w:val="center"/>
          </w:tcPr>
          <w:p w:rsidRDefault="00FA28EC" w:rsidP="00250380" w:rsidR="007F1C55" w:rsidRPr="00CA33D5">
            <w:pPr>
              <w:spacing w:lineRule="auto" w:line="240" w:after="0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MARTIN STROJ d.o.o.</w:t>
            </w:r>
          </w:p>
          <w:p w:rsidRDefault="00FA28EC" w:rsidP="00250380" w:rsidR="00FA28EC" w:rsidRPr="00CA33D5">
            <w:pPr>
              <w:spacing w:lineRule="auto" w:line="240" w:after="0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OIB:70903581556</w:t>
            </w:r>
          </w:p>
          <w:p w:rsidRDefault="00FA28EC" w:rsidP="00392512" w:rsidR="00FA28EC" w:rsidRPr="00392512">
            <w:r w:rsidRPr="00CA33D5">
              <w:t>Zastupa odvjetnik T.Valičević iz Zagreba</w:t>
            </w:r>
          </w:p>
        </w:tc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A28EC" w:rsidP="00D22EFE" w:rsidR="007F1C55" w:rsidRPr="00CA33D5">
            <w:pPr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Sv. Martin pod Okićem, Sv,Martin pod Okićem 18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FA28EC" w:rsidP="00FB6D19" w:rsidR="007F1C55" w:rsidRPr="00CA33D5">
            <w:pPr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 xml:space="preserve">Rješenje o ovrsi javnog bilježnika T.Sudar broj:Ovrv-362/17od 3.8.2017.;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FA28EC" w:rsidP="00920236" w:rsidR="007F1C55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1.344,98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FA28EC" w:rsidP="004B00B9" w:rsidR="007F1C55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DA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FA28EC" w:rsidP="004F7B81" w:rsidR="007F1C55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DA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FA28EC" w:rsidP="004B00B9" w:rsidR="007F1C55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05.09.2018.</w:t>
            </w:r>
          </w:p>
        </w:tc>
      </w:tr>
      <w:tr w:rsidTr="00392512" w:rsidR="007F1C55" w:rsidRPr="00CA33D5">
        <w:trPr>
          <w:trHeight w:val="72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01BDB" w:rsidP="00487A38" w:rsidR="007F1C55" w:rsidRPr="00CA33D5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CA33D5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46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101BDB" w:rsidP="004B00B9" w:rsidR="007F1C55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46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val="nil"/>
            </w:tcBorders>
            <w:vAlign w:val="center"/>
          </w:tcPr>
          <w:p w:rsidRDefault="00B25131" w:rsidP="00101BDB" w:rsidR="007F1C55" w:rsidRPr="00CA33D5">
            <w:pPr>
              <w:spacing w:lineRule="auto" w:line="240" w:after="0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INTEGRALNI MARKETING I KOMUNIK</w:t>
            </w:r>
            <w:r w:rsidR="00101BDB" w:rsidRPr="00CA33D5">
              <w:rPr>
                <w:rFonts w:cs="Arial" w:hAnsi="Arial" w:ascii="Arial"/>
                <w:sz w:val="18"/>
                <w:szCs w:val="18"/>
              </w:rPr>
              <w:t>ACIJE d.o.o.</w:t>
            </w:r>
          </w:p>
          <w:p w:rsidRDefault="00101BDB" w:rsidP="00101BDB" w:rsidR="00101BDB" w:rsidRPr="00CA33D5">
            <w:pPr>
              <w:spacing w:lineRule="auto" w:line="240" w:after="0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OIB:14364100048</w:t>
            </w:r>
          </w:p>
          <w:p w:rsidRDefault="00C618F5" w:rsidP="00101BDB" w:rsidR="00C618F5" w:rsidRPr="00CA33D5">
            <w:pPr>
              <w:spacing w:lineRule="auto" w:line="240" w:after="0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Zastupa odvjetničko društvo odvjetnici Sanja Neveščanin Mateša i drugi</w:t>
            </w:r>
          </w:p>
        </w:tc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01BDB" w:rsidP="00D22EFE" w:rsidR="007F1C55" w:rsidRPr="00CA33D5">
            <w:pPr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Zagreb, Ul grada Vukovara 269 f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C618F5" w:rsidP="00C618F5" w:rsidR="007F1C55" w:rsidRPr="00CA33D5">
            <w:pPr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 xml:space="preserve">Rješenje o ovrsi javnog bilježnika M.Dujić iz Varaždina broj Ovrv-881/10 od 30.09.2010.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101BDB" w:rsidP="00920236" w:rsidR="007F1C55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154.231,70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101BDB" w:rsidP="004B00B9" w:rsidR="007F1C55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DA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C618F5" w:rsidP="004F7B81" w:rsidR="007F1C55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DA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101BDB" w:rsidP="004B00B9" w:rsidR="007F1C55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05.09.2018.</w:t>
            </w:r>
          </w:p>
        </w:tc>
      </w:tr>
      <w:tr w:rsidTr="00392512" w:rsidR="007F1C55" w:rsidRPr="00CA33D5">
        <w:trPr>
          <w:trHeight w:val="72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50380" w:rsidP="00487A38" w:rsidR="007F1C55" w:rsidRPr="00CA33D5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CA33D5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47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250380" w:rsidP="004B00B9" w:rsidR="007F1C55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47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val="nil"/>
            </w:tcBorders>
            <w:vAlign w:val="center"/>
          </w:tcPr>
          <w:p w:rsidRDefault="00E1499F" w:rsidP="00E1499F" w:rsidR="007F1C55" w:rsidRPr="00CA33D5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 xml:space="preserve">Hrvatski zavod za mirovinsko osiguranje Zagreb, Područni ured Slavonski Brod </w:t>
            </w:r>
          </w:p>
          <w:p w:rsidRDefault="00E1499F" w:rsidP="00E1499F" w:rsidR="00E1499F" w:rsidRPr="00CA33D5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OIB:84397956623</w:t>
            </w:r>
          </w:p>
        </w:tc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1499F" w:rsidP="00E1499F" w:rsidR="007F1C55" w:rsidRPr="00CA33D5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Slavonski Brod</w:t>
            </w:r>
          </w:p>
          <w:p w:rsidRDefault="00E1499F" w:rsidP="00E1499F" w:rsidR="00E1499F" w:rsidRPr="00CA33D5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Naselje, Slavonija 1bb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E1499F" w:rsidP="0040048C" w:rsidR="007F1C55" w:rsidRPr="00CA33D5">
            <w:pPr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 xml:space="preserve">Pravomoćna presuda Trgovačkog suda u Osijeku broj 3P-550/12-10 od 3.12.2012. </w:t>
            </w:r>
          </w:p>
          <w:p w:rsidRDefault="00B25131" w:rsidP="0040048C" w:rsidR="00B25131" w:rsidRPr="00CA33D5">
            <w:pPr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1499F" w:rsidP="00920236" w:rsidR="007F1C55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396.427,11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7F1C55" w:rsidP="004B00B9" w:rsidR="007F1C55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7F1C55" w:rsidP="004F7B81" w:rsidR="007F1C55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1499F" w:rsidP="004B00B9" w:rsidR="007F1C55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05.09.2018.</w:t>
            </w:r>
          </w:p>
        </w:tc>
      </w:tr>
      <w:tr w:rsidTr="00392512" w:rsidR="00BC3D1C" w:rsidRPr="00CA33D5">
        <w:trPr>
          <w:trHeight w:val="72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C3D1C" w:rsidP="00487A38" w:rsidR="00BC3D1C" w:rsidRPr="00CA33D5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CA33D5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48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BC3D1C" w:rsidP="004B00B9" w:rsidR="00BC3D1C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48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val="nil"/>
            </w:tcBorders>
            <w:vAlign w:val="center"/>
          </w:tcPr>
          <w:p w:rsidRDefault="00BC3D1C" w:rsidP="00136835" w:rsidR="00BC3D1C" w:rsidRPr="00CA33D5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Vodoopskrba i odvodnja d.o.o.</w:t>
            </w:r>
          </w:p>
          <w:p w:rsidRDefault="00BC3D1C" w:rsidP="00136835" w:rsidR="00BC3D1C" w:rsidRPr="00CA33D5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OIB:83416546499</w:t>
            </w:r>
          </w:p>
        </w:tc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C3D1C" w:rsidP="00D22EFE" w:rsidR="00BC3D1C" w:rsidRPr="00CA33D5">
            <w:pPr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Zagreb, Folnegovićeva 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BC3D1C" w:rsidP="000E65B0" w:rsidR="00BC3D1C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F047EE">
              <w:rPr>
                <w:rFonts w:cs="Arial" w:hAnsi="Arial" w:ascii="Arial"/>
                <w:sz w:val="18"/>
                <w:szCs w:val="18"/>
              </w:rPr>
              <w:t>Utvrđena tražbina po rješenju o odobrenoj predstečajnoj nagodbi St-762/17, pr</w:t>
            </w:r>
            <w:r>
              <w:rPr>
                <w:rFonts w:cs="Arial" w:hAnsi="Arial" w:ascii="Arial"/>
                <w:sz w:val="18"/>
                <w:szCs w:val="18"/>
              </w:rPr>
              <w:t xml:space="preserve">avomoćno dana 13.6.2017. </w:t>
            </w:r>
          </w:p>
          <w:p w:rsidRDefault="00BC3D1C" w:rsidP="000E65B0" w:rsidR="00BC3D1C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-računi za vodu i odvodnju 2015-2018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C3D1C" w:rsidP="00920236" w:rsidR="00BC3D1C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21.910.589,80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C3D1C" w:rsidP="004B00B9" w:rsidR="00BC3D1C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DA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C3D1C" w:rsidP="004F7B81" w:rsidR="00BC3D1C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C3D1C" w:rsidP="004B00B9" w:rsidR="00BC3D1C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06.09.2018</w:t>
            </w:r>
          </w:p>
        </w:tc>
      </w:tr>
      <w:tr w:rsidTr="003C1483" w:rsidR="00392512" w:rsidRPr="00CA33D5">
        <w:trPr>
          <w:trHeight w:val="1062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92512" w:rsidP="00487A38" w:rsidR="00392512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49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392512" w:rsidP="004B00B9" w:rsidR="00392512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49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val="nil"/>
            </w:tcBorders>
          </w:tcPr>
          <w:p w:rsidRDefault="00392512" w:rsidP="00392512" w:rsidR="00392512" w:rsidRPr="00CA33D5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RH Ministarstvo financija, Porezna uprava, Područni ured Zagreb</w:t>
            </w:r>
          </w:p>
          <w:p w:rsidRDefault="00392512" w:rsidP="00392512" w:rsidR="00392512" w:rsidRPr="00CA33D5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OIB:18683136487</w:t>
            </w:r>
          </w:p>
          <w:p w:rsidRDefault="00392512" w:rsidP="00392512" w:rsidR="00392512" w:rsidRPr="00CA33D5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Zastupa Županijsko državno odvjetništvo u Zagrebu</w:t>
            </w:r>
          </w:p>
        </w:tc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92512" w:rsidP="00392512" w:rsidR="00392512" w:rsidRPr="00CA33D5">
            <w:pPr>
              <w:rPr>
                <w:rFonts w:cs="Arial" w:hAnsi="Arial" w:ascii="Arial"/>
                <w:sz w:val="18"/>
                <w:szCs w:val="18"/>
              </w:rPr>
            </w:pPr>
            <w:r w:rsidRPr="00392512">
              <w:rPr>
                <w:rFonts w:cs="Arial" w:hAnsi="Arial" w:ascii="Arial"/>
                <w:sz w:val="18"/>
                <w:szCs w:val="18"/>
              </w:rPr>
              <w:t>Zagreb, Savska cesta 41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392512" w:rsidP="00392512" w:rsidR="00392512" w:rsidRPr="00CA33D5">
            <w:pPr>
              <w:spacing w:lineRule="auto" w:line="240" w:after="0"/>
              <w:rPr>
                <w:rFonts w:cs="Arial" w:hAnsi="Arial" w:ascii="Arial"/>
                <w:sz w:val="18"/>
                <w:szCs w:val="18"/>
              </w:rPr>
            </w:pPr>
            <w:r w:rsidRPr="00392512">
              <w:rPr>
                <w:rFonts w:cs="Arial" w:hAnsi="Arial" w:ascii="Arial"/>
                <w:sz w:val="18"/>
                <w:szCs w:val="18"/>
              </w:rPr>
              <w:t>Porezi, doprinosi druga javna davanja JOPPD obrasci, ID obrasci;Obavijest o razlučnom pravu na nekretninama i pokretninama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</w:tcPr>
          <w:p w:rsidRDefault="00392512" w:rsidP="003C1483" w:rsidR="00392512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392512">
              <w:rPr>
                <w:rFonts w:cs="Arial" w:hAnsi="Arial" w:ascii="Arial"/>
                <w:sz w:val="18"/>
                <w:szCs w:val="18"/>
              </w:rPr>
              <w:t>51.461.072,00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</w:tcPr>
          <w:p w:rsidRDefault="00392512" w:rsidP="00392512" w:rsidR="00392512" w:rsidRPr="00CA33D5">
            <w:pPr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</w:tcPr>
          <w:p w:rsidRDefault="00392512" w:rsidP="00392512" w:rsidR="00392512" w:rsidRPr="00CA33D5">
            <w:pPr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</w:tcPr>
          <w:p w:rsidRDefault="00392512" w:rsidP="00392512" w:rsidR="00392512" w:rsidRPr="00CA33D5">
            <w:pPr>
              <w:rPr>
                <w:rFonts w:cs="Arial" w:hAnsi="Arial" w:ascii="Arial"/>
                <w:sz w:val="18"/>
                <w:szCs w:val="18"/>
              </w:rPr>
            </w:pPr>
            <w:r w:rsidRPr="00392512">
              <w:rPr>
                <w:rFonts w:cs="Arial" w:hAnsi="Arial" w:ascii="Arial"/>
                <w:sz w:val="18"/>
                <w:szCs w:val="18"/>
              </w:rPr>
              <w:t>06.09.2018</w:t>
            </w:r>
          </w:p>
        </w:tc>
      </w:tr>
      <w:tr w:rsidTr="00392512" w:rsidR="0027613F" w:rsidRPr="00CA33D5">
        <w:trPr>
          <w:trHeight w:val="72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36835" w:rsidP="00487A38" w:rsidR="0027613F" w:rsidRPr="00CA33D5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CA33D5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50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136835" w:rsidP="004B00B9" w:rsidR="0027613F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50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val="nil"/>
            </w:tcBorders>
            <w:vAlign w:val="center"/>
          </w:tcPr>
          <w:p w:rsidRDefault="00EF3A10" w:rsidP="001F3ECC" w:rsidR="0027613F" w:rsidRPr="00CA33D5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 xml:space="preserve">PLIN-PROJEKT d.o.o. </w:t>
            </w:r>
          </w:p>
          <w:p w:rsidRDefault="00EF3A10" w:rsidP="001F3ECC" w:rsidR="00EF3A10" w:rsidRPr="00CA33D5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OIB:42679240944</w:t>
            </w:r>
          </w:p>
          <w:p w:rsidRDefault="001F3ECC" w:rsidP="001F3ECC" w:rsidR="001F3ECC" w:rsidRPr="00CA33D5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Zastupa</w:t>
            </w:r>
            <w:r w:rsidR="00361E10" w:rsidRPr="00CA33D5">
              <w:rPr>
                <w:rFonts w:cs="Arial" w:hAnsi="Arial" w:ascii="Arial"/>
                <w:sz w:val="18"/>
                <w:szCs w:val="18"/>
              </w:rPr>
              <w:t xml:space="preserve"> </w:t>
            </w:r>
            <w:r w:rsidRPr="00CA33D5">
              <w:rPr>
                <w:rFonts w:cs="Arial" w:hAnsi="Arial" w:ascii="Arial"/>
                <w:sz w:val="18"/>
                <w:szCs w:val="18"/>
              </w:rPr>
              <w:t xml:space="preserve">odvjetnik D.Urban iz Nove Gradiške </w:t>
            </w:r>
          </w:p>
        </w:tc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F3A10" w:rsidP="00D22EFE" w:rsidR="0027613F" w:rsidRPr="00CA33D5">
            <w:pPr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Nova Gradiška, A.Stepinca 36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B352EC" w:rsidP="0005440F" w:rsidR="0027613F" w:rsidRPr="00CA33D5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-rješenje i presuda Trgovačkog suda u Osijeku broj</w:t>
            </w:r>
            <w:r w:rsidR="0005440F" w:rsidRPr="00CA33D5">
              <w:rPr>
                <w:rFonts w:cs="Arial" w:hAnsi="Arial" w:ascii="Arial"/>
                <w:sz w:val="18"/>
                <w:szCs w:val="18"/>
              </w:rPr>
              <w:t xml:space="preserve"> </w:t>
            </w:r>
            <w:r w:rsidRPr="00CA33D5">
              <w:rPr>
                <w:rFonts w:cs="Arial" w:hAnsi="Arial" w:ascii="Arial"/>
                <w:sz w:val="18"/>
                <w:szCs w:val="18"/>
              </w:rPr>
              <w:t>6</w:t>
            </w:r>
            <w:r w:rsidR="0005440F" w:rsidRPr="00CA33D5">
              <w:rPr>
                <w:rFonts w:cs="Arial" w:hAnsi="Arial" w:ascii="Arial"/>
                <w:sz w:val="18"/>
                <w:szCs w:val="18"/>
              </w:rPr>
              <w:t xml:space="preserve"> </w:t>
            </w:r>
            <w:r w:rsidRPr="00CA33D5">
              <w:rPr>
                <w:rFonts w:cs="Arial" w:hAnsi="Arial" w:ascii="Arial"/>
                <w:sz w:val="18"/>
                <w:szCs w:val="18"/>
              </w:rPr>
              <w:t xml:space="preserve">Povrv-1494/12-48 od 17.01.2014. pravomoćno 21.2.2018. ovršno 21.4.2018. </w:t>
            </w:r>
          </w:p>
          <w:p w:rsidRDefault="00E4219A" w:rsidP="0005440F" w:rsidR="00E4219A" w:rsidRPr="00CA33D5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Utvrđena tražbina po rješenju o odobrenoj predstečajnoj nagodbi St-762/17, pravomoćno dana 13.6.2017.</w:t>
            </w:r>
            <w:r w:rsidR="00A57D39">
              <w:rPr>
                <w:rFonts w:cs="Arial" w:hAnsi="Arial" w:ascii="Arial"/>
                <w:sz w:val="18"/>
                <w:szCs w:val="18"/>
              </w:rPr>
              <w:t xml:space="preserve"> </w:t>
            </w:r>
          </w:p>
          <w:p w:rsidRDefault="00E4219A" w:rsidP="0005440F" w:rsidR="00A74065" w:rsidRPr="00CA33D5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R</w:t>
            </w:r>
            <w:r w:rsidR="00A74065" w:rsidRPr="00CA33D5">
              <w:rPr>
                <w:rFonts w:cs="Arial" w:hAnsi="Arial" w:ascii="Arial"/>
                <w:sz w:val="18"/>
                <w:szCs w:val="18"/>
              </w:rPr>
              <w:t xml:space="preserve">azlučno pravo </w:t>
            </w:r>
          </w:p>
          <w:p w:rsidRDefault="00B352EC" w:rsidP="00735181" w:rsidR="00B352EC" w:rsidRPr="00CA33D5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 xml:space="preserve">-rješenje o osiguranju Općinskog građanskog suda u Zagrebu Ovr-2253/12 od 5.11.2012.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1F3ECC" w:rsidP="00920236" w:rsidR="0027613F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5.603.151,15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361E10" w:rsidP="004B00B9" w:rsidR="0027613F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DA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1F3ECC" w:rsidP="004F7B81" w:rsidR="0027613F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 xml:space="preserve">DA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F3A10" w:rsidP="004B00B9" w:rsidR="0027613F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06.09.2018.</w:t>
            </w:r>
          </w:p>
        </w:tc>
      </w:tr>
      <w:tr w:rsidTr="00392512" w:rsidR="00BC3D1C" w:rsidRPr="00CA33D5">
        <w:trPr>
          <w:trHeight w:val="418"/>
        </w:trPr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C3D1C" w:rsidP="000E65B0" w:rsidR="00BC3D1C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lastRenderedPageBreak/>
              <w:t>Rb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BC3D1C" w:rsidP="000E65B0" w:rsidR="00BC3D1C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Br. prijave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vAlign w:val="center"/>
          </w:tcPr>
          <w:p w:rsidRDefault="00BC3D1C" w:rsidP="000E65B0" w:rsidR="00BC3D1C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VJEROVNIK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C3D1C" w:rsidP="000E65B0" w:rsidR="00BC3D1C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Adresa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BC3D1C" w:rsidP="000E65B0" w:rsidR="00BC3D1C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Osnova tražbine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C3D1C" w:rsidP="000E65B0" w:rsidR="00BC3D1C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Prijavljena tražbina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C3D1C" w:rsidP="000E65B0" w:rsidR="00BC3D1C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Pristojba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C3D1C" w:rsidP="000E65B0" w:rsidR="00BC3D1C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Punomoć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C3D1C" w:rsidP="000E65B0" w:rsidR="00BC3D1C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Zaprimljeno</w:t>
            </w:r>
          </w:p>
        </w:tc>
      </w:tr>
      <w:tr w:rsidTr="00776774" w:rsidR="0027613F" w:rsidRPr="00776774">
        <w:trPr>
          <w:trHeight w:val="58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35181" w:rsidP="00487A38" w:rsidR="0027613F" w:rsidRPr="00776774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776774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51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DE1A31" w:rsidP="004B00B9" w:rsidR="0027613F" w:rsidRPr="00776774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776774">
              <w:rPr>
                <w:rFonts w:cs="Arial" w:hAnsi="Arial" w:ascii="Arial"/>
                <w:sz w:val="16"/>
                <w:szCs w:val="16"/>
              </w:rPr>
              <w:t>51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val="nil"/>
            </w:tcBorders>
            <w:vAlign w:val="center"/>
          </w:tcPr>
          <w:p w:rsidRDefault="00DE1A31" w:rsidP="00FE0AD1" w:rsidR="0027613F" w:rsidRPr="00776774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776774">
              <w:rPr>
                <w:rFonts w:cs="Arial" w:hAnsi="Arial" w:ascii="Arial"/>
                <w:sz w:val="16"/>
                <w:szCs w:val="16"/>
              </w:rPr>
              <w:t>GOTRA LOGISTIKA d.o.o.</w:t>
            </w:r>
          </w:p>
          <w:p w:rsidRDefault="00DE1A31" w:rsidP="00FE0AD1" w:rsidR="00DE1A31" w:rsidRPr="00776774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776774">
              <w:rPr>
                <w:rFonts w:cs="Arial" w:hAnsi="Arial" w:ascii="Arial"/>
                <w:sz w:val="16"/>
                <w:szCs w:val="16"/>
              </w:rPr>
              <w:t>OIB:66545217126</w:t>
            </w:r>
          </w:p>
          <w:p w:rsidRDefault="00DE1A31" w:rsidP="00071147" w:rsidR="00DE1A31" w:rsidRPr="00776774">
            <w:pPr>
              <w:rPr>
                <w:rFonts w:cs="Arial" w:hAnsi="Arial" w:ascii="Arial"/>
                <w:sz w:val="16"/>
                <w:szCs w:val="16"/>
              </w:rPr>
            </w:pPr>
            <w:r w:rsidRPr="00776774">
              <w:rPr>
                <w:rFonts w:cs="Arial" w:hAnsi="Arial" w:ascii="Arial"/>
                <w:sz w:val="16"/>
                <w:szCs w:val="16"/>
              </w:rPr>
              <w:t xml:space="preserve">Zastupa odvjetnik Ksenija Čerin iz Zagreba </w:t>
            </w:r>
          </w:p>
        </w:tc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E1A31" w:rsidP="00D22EFE" w:rsidR="0027613F" w:rsidRPr="00776774">
            <w:pPr>
              <w:rPr>
                <w:rFonts w:cs="Arial" w:hAnsi="Arial" w:ascii="Arial"/>
                <w:sz w:val="16"/>
                <w:szCs w:val="16"/>
              </w:rPr>
            </w:pPr>
            <w:r w:rsidRPr="00776774">
              <w:rPr>
                <w:rFonts w:cs="Arial" w:hAnsi="Arial" w:ascii="Arial"/>
                <w:sz w:val="16"/>
                <w:szCs w:val="16"/>
              </w:rPr>
              <w:t>49218</w:t>
            </w:r>
            <w:r w:rsidR="0005440F" w:rsidRPr="00776774">
              <w:rPr>
                <w:rFonts w:cs="Arial" w:hAnsi="Arial" w:ascii="Arial"/>
                <w:sz w:val="16"/>
                <w:szCs w:val="16"/>
              </w:rPr>
              <w:t xml:space="preserve"> </w:t>
            </w:r>
            <w:r w:rsidRPr="00776774">
              <w:rPr>
                <w:rFonts w:cs="Arial" w:hAnsi="Arial" w:ascii="Arial"/>
                <w:sz w:val="16"/>
                <w:szCs w:val="16"/>
              </w:rPr>
              <w:t>Pregrada, A.Thierrva 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DE1A31" w:rsidP="0040048C" w:rsidR="0027613F" w:rsidRPr="00776774">
            <w:pPr>
              <w:rPr>
                <w:rFonts w:cs="Arial" w:hAnsi="Arial" w:ascii="Arial"/>
                <w:sz w:val="16"/>
                <w:szCs w:val="16"/>
              </w:rPr>
            </w:pPr>
            <w:r w:rsidRPr="00776774">
              <w:rPr>
                <w:rFonts w:cs="Arial" w:hAnsi="Arial" w:ascii="Arial"/>
                <w:sz w:val="16"/>
                <w:szCs w:val="16"/>
              </w:rPr>
              <w:t>Roba po računu; rješenje o ovrsi javni bilježni</w:t>
            </w:r>
            <w:r w:rsidR="00FE0AD1" w:rsidRPr="00776774">
              <w:rPr>
                <w:rFonts w:cs="Arial" w:hAnsi="Arial" w:ascii="Arial"/>
                <w:sz w:val="16"/>
                <w:szCs w:val="16"/>
              </w:rPr>
              <w:t>k Ž. Maroslavac</w:t>
            </w:r>
            <w:r w:rsidRPr="00776774">
              <w:rPr>
                <w:rFonts w:cs="Arial" w:hAnsi="Arial" w:ascii="Arial"/>
                <w:sz w:val="16"/>
                <w:szCs w:val="16"/>
              </w:rPr>
              <w:t>k</w:t>
            </w:r>
            <w:r w:rsidR="00FE0AD1" w:rsidRPr="00776774">
              <w:rPr>
                <w:rFonts w:cs="Arial" w:hAnsi="Arial" w:ascii="Arial"/>
                <w:sz w:val="16"/>
                <w:szCs w:val="16"/>
              </w:rPr>
              <w:t xml:space="preserve">, </w:t>
            </w:r>
            <w:r w:rsidRPr="00776774">
              <w:rPr>
                <w:rFonts w:cs="Arial" w:hAnsi="Arial" w:ascii="Arial"/>
                <w:sz w:val="16"/>
                <w:szCs w:val="16"/>
              </w:rPr>
              <w:t xml:space="preserve"> Ovrv-7454/17 od 25.10.2017.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DE1A31" w:rsidP="00920236" w:rsidR="0027613F" w:rsidRPr="00776774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776774">
              <w:rPr>
                <w:rFonts w:cs="Arial" w:hAnsi="Arial" w:ascii="Arial"/>
                <w:sz w:val="16"/>
                <w:szCs w:val="16"/>
              </w:rPr>
              <w:t>4.466,87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DE1A31" w:rsidP="004B00B9" w:rsidR="0027613F" w:rsidRPr="00776774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776774">
              <w:rPr>
                <w:rFonts w:cs="Arial" w:hAnsi="Arial" w:ascii="Arial"/>
                <w:sz w:val="16"/>
                <w:szCs w:val="16"/>
              </w:rPr>
              <w:t>DA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DE1A31" w:rsidP="004F7B81" w:rsidR="0027613F" w:rsidRPr="00776774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776774">
              <w:rPr>
                <w:rFonts w:cs="Arial" w:hAnsi="Arial" w:ascii="Arial"/>
                <w:sz w:val="16"/>
                <w:szCs w:val="16"/>
              </w:rPr>
              <w:t>DA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DE1A31" w:rsidP="004B00B9" w:rsidR="0027613F" w:rsidRPr="00776774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776774">
              <w:rPr>
                <w:rFonts w:cs="Arial" w:hAnsi="Arial" w:ascii="Arial"/>
                <w:sz w:val="16"/>
                <w:szCs w:val="16"/>
              </w:rPr>
              <w:t>06.09.2018</w:t>
            </w:r>
          </w:p>
        </w:tc>
      </w:tr>
      <w:tr w:rsidTr="00392512" w:rsidR="0027613F" w:rsidRPr="00776774">
        <w:trPr>
          <w:trHeight w:val="72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E0AD1" w:rsidP="00487A38" w:rsidR="0027613F" w:rsidRPr="00776774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776774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52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FE0AD1" w:rsidP="004B00B9" w:rsidR="0027613F" w:rsidRPr="00776774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776774">
              <w:rPr>
                <w:rFonts w:cs="Arial" w:hAnsi="Arial" w:ascii="Arial"/>
                <w:sz w:val="16"/>
                <w:szCs w:val="16"/>
              </w:rPr>
              <w:t>52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val="nil"/>
            </w:tcBorders>
            <w:vAlign w:val="center"/>
          </w:tcPr>
          <w:p w:rsidRDefault="00FE0AD1" w:rsidP="00FE0AD1" w:rsidR="0027613F" w:rsidRPr="00776774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776774">
              <w:rPr>
                <w:rFonts w:cs="Arial" w:hAnsi="Arial" w:ascii="Arial"/>
                <w:sz w:val="16"/>
                <w:szCs w:val="16"/>
              </w:rPr>
              <w:t>VODOVOD I KANALIZACIJA d.o.o.</w:t>
            </w:r>
          </w:p>
          <w:p w:rsidRDefault="00FE0AD1" w:rsidP="00FE0AD1" w:rsidR="00FE0AD1" w:rsidRPr="00776774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776774">
              <w:rPr>
                <w:rFonts w:cs="Arial" w:hAnsi="Arial" w:ascii="Arial"/>
                <w:sz w:val="16"/>
                <w:szCs w:val="16"/>
              </w:rPr>
              <w:t>OIB:56826138353</w:t>
            </w:r>
          </w:p>
        </w:tc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E0AD1" w:rsidP="00D22EFE" w:rsidR="0027613F" w:rsidRPr="00776774">
            <w:pPr>
              <w:rPr>
                <w:rFonts w:cs="Arial" w:hAnsi="Arial" w:ascii="Arial"/>
                <w:sz w:val="16"/>
                <w:szCs w:val="16"/>
              </w:rPr>
            </w:pPr>
            <w:r w:rsidRPr="00776774">
              <w:rPr>
                <w:rFonts w:cs="Arial" w:hAnsi="Arial" w:ascii="Arial"/>
                <w:sz w:val="16"/>
                <w:szCs w:val="16"/>
              </w:rPr>
              <w:t>Split,</w:t>
            </w:r>
            <w:r w:rsidR="006348EA" w:rsidRPr="00776774">
              <w:rPr>
                <w:rFonts w:cs="Arial" w:hAnsi="Arial" w:ascii="Arial"/>
                <w:sz w:val="16"/>
                <w:szCs w:val="16"/>
              </w:rPr>
              <w:t xml:space="preserve"> </w:t>
            </w:r>
            <w:r w:rsidRPr="00776774">
              <w:rPr>
                <w:rFonts w:cs="Arial" w:hAnsi="Arial" w:ascii="Arial"/>
                <w:sz w:val="16"/>
                <w:szCs w:val="16"/>
              </w:rPr>
              <w:t>Biokovska 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6348EA" w:rsidP="0040048C" w:rsidR="0027613F" w:rsidRPr="00776774">
            <w:pPr>
              <w:rPr>
                <w:rFonts w:cs="Arial" w:hAnsi="Arial" w:ascii="Arial"/>
                <w:sz w:val="16"/>
                <w:szCs w:val="16"/>
              </w:rPr>
            </w:pPr>
            <w:r w:rsidRPr="00776774">
              <w:rPr>
                <w:rFonts w:cs="Arial" w:hAnsi="Arial" w:ascii="Arial"/>
                <w:sz w:val="16"/>
                <w:szCs w:val="16"/>
              </w:rPr>
              <w:t xml:space="preserve">- rješenje o ovrsi javni bilježnik B.Jurišić  Ovrv-4496/13  od 02.10.2013. </w:t>
            </w:r>
            <w:r w:rsidR="009538EF" w:rsidRPr="00776774">
              <w:rPr>
                <w:rFonts w:cs="Arial" w:hAnsi="Arial" w:ascii="Arial"/>
                <w:sz w:val="16"/>
                <w:szCs w:val="16"/>
              </w:rPr>
              <w:t xml:space="preserve">Utvrđena tražbina po rješenju o odobrenoj predstečajnoj nagodbi St-762/17, pravomoćno dana 13.6.2017.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FE0AD1" w:rsidP="00920236" w:rsidR="0027613F" w:rsidRPr="00776774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776774">
              <w:rPr>
                <w:rFonts w:cs="Arial" w:hAnsi="Arial" w:ascii="Arial"/>
                <w:sz w:val="16"/>
                <w:szCs w:val="16"/>
              </w:rPr>
              <w:t>2.617,55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71F1B" w:rsidP="004B00B9" w:rsidR="0027613F" w:rsidRPr="00776774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776774">
              <w:rPr>
                <w:rFonts w:cs="Arial" w:hAnsi="Arial" w:ascii="Arial"/>
                <w:sz w:val="16"/>
                <w:szCs w:val="16"/>
              </w:rPr>
              <w:t>DA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27613F" w:rsidP="004F7B81" w:rsidR="0027613F" w:rsidRPr="00776774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FE0AD1" w:rsidP="004B00B9" w:rsidR="0027613F" w:rsidRPr="00776774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776774">
              <w:rPr>
                <w:rFonts w:cs="Arial" w:hAnsi="Arial" w:ascii="Arial"/>
                <w:sz w:val="16"/>
                <w:szCs w:val="16"/>
              </w:rPr>
              <w:t>06.09.2018</w:t>
            </w:r>
          </w:p>
        </w:tc>
      </w:tr>
      <w:tr w:rsidTr="00392512" w:rsidR="00EB6A24" w:rsidRPr="00776774">
        <w:trPr>
          <w:trHeight w:val="720"/>
        </w:trPr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B6A24" w:rsidP="00487A38" w:rsidR="00EB6A24" w:rsidRPr="00776774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776774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53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EB6A24" w:rsidP="004B00B9" w:rsidR="00EB6A24" w:rsidRPr="00776774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776774">
              <w:rPr>
                <w:rFonts w:cs="Arial" w:hAnsi="Arial" w:ascii="Arial"/>
                <w:sz w:val="16"/>
                <w:szCs w:val="16"/>
              </w:rPr>
              <w:t>53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vAlign w:val="center"/>
          </w:tcPr>
          <w:p w:rsidRDefault="00BD712E" w:rsidP="00A85687" w:rsidR="00EB6A24" w:rsidRPr="00776774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776774">
              <w:rPr>
                <w:rFonts w:cs="Arial" w:hAnsi="Arial" w:ascii="Arial"/>
                <w:sz w:val="16"/>
                <w:szCs w:val="16"/>
              </w:rPr>
              <w:t xml:space="preserve">Dom zdravlja </w:t>
            </w:r>
            <w:r w:rsidR="00EB6A24" w:rsidRPr="00776774">
              <w:rPr>
                <w:rFonts w:cs="Arial" w:hAnsi="Arial" w:ascii="Arial"/>
                <w:sz w:val="16"/>
                <w:szCs w:val="16"/>
              </w:rPr>
              <w:t>ZAGREB-CENTAR</w:t>
            </w:r>
          </w:p>
          <w:p w:rsidRDefault="00EB6A24" w:rsidP="00A85687" w:rsidR="00EB6A24" w:rsidRPr="00776774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776774">
              <w:rPr>
                <w:rFonts w:cs="Arial" w:hAnsi="Arial" w:ascii="Arial"/>
                <w:sz w:val="16"/>
                <w:szCs w:val="16"/>
              </w:rPr>
              <w:t>OIB:00053084642 zastupa odvjetničko društvo Krsnik &amp;Partneri d.o.o. iz  Zagreba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B6A24" w:rsidP="0016213B" w:rsidR="00EB6A24" w:rsidRPr="00776774">
            <w:pPr>
              <w:rPr>
                <w:rFonts w:cs="Arial" w:hAnsi="Arial" w:ascii="Arial"/>
                <w:sz w:val="16"/>
                <w:szCs w:val="16"/>
              </w:rPr>
            </w:pPr>
            <w:r w:rsidRPr="00776774">
              <w:rPr>
                <w:rFonts w:cs="Arial" w:hAnsi="Arial" w:ascii="Arial"/>
                <w:sz w:val="16"/>
                <w:szCs w:val="16"/>
              </w:rPr>
              <w:t>Zagreb, Runjaninova 4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EB6A24" w:rsidP="004D4E8E" w:rsidR="00EB6A24" w:rsidRPr="00776774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776774">
              <w:rPr>
                <w:rFonts w:cs="Arial" w:hAnsi="Arial" w:ascii="Arial"/>
                <w:sz w:val="16"/>
                <w:szCs w:val="16"/>
              </w:rPr>
              <w:t>-rješenje o ovrsi javni bilježnik A.Hukelj posl broj Ovrv-6276/14 od 24.07.2014.</w:t>
            </w:r>
          </w:p>
          <w:p w:rsidRDefault="00EB6A24" w:rsidP="004D4E8E" w:rsidR="00EB6A24" w:rsidRPr="00776774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776774">
              <w:rPr>
                <w:rFonts w:cs="Arial" w:hAnsi="Arial" w:ascii="Arial"/>
                <w:sz w:val="16"/>
                <w:szCs w:val="16"/>
              </w:rPr>
              <w:t xml:space="preserve">Pravomoćno i ovršno 05.8.2014. </w:t>
            </w:r>
          </w:p>
          <w:p w:rsidRDefault="00EB6A24" w:rsidP="006D4815" w:rsidR="00EB6A24" w:rsidRPr="00776774">
            <w:pPr>
              <w:rPr>
                <w:rFonts w:cs="Arial" w:hAnsi="Arial" w:ascii="Arial"/>
                <w:sz w:val="16"/>
                <w:szCs w:val="16"/>
              </w:rPr>
            </w:pPr>
            <w:r w:rsidRPr="00776774">
              <w:rPr>
                <w:rFonts w:cs="Arial" w:hAnsi="Arial" w:ascii="Arial"/>
                <w:sz w:val="16"/>
                <w:szCs w:val="16"/>
              </w:rPr>
              <w:t>rješenju o odobrenoj predstečajnoj nagodbi St-762/17, pravomoćno dana 13.6.2017</w:t>
            </w:r>
            <w:r w:rsidRPr="00776774">
              <w:rPr>
                <w:rFonts w:cs="Arial" w:hAnsi="Arial" w:ascii="Arial"/>
                <w:b/>
                <w:sz w:val="16"/>
                <w:szCs w:val="16"/>
              </w:rPr>
              <w:t>¨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D4815" w:rsidP="00920236" w:rsidR="00EB6A24" w:rsidRPr="00776774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776774">
              <w:rPr>
                <w:rFonts w:cs="Arial" w:hAnsi="Arial" w:ascii="Arial"/>
                <w:sz w:val="16"/>
                <w:szCs w:val="16"/>
              </w:rPr>
              <w:t>13.375,47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B6A24" w:rsidP="004B00B9" w:rsidR="00EB6A24" w:rsidRPr="00776774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776774">
              <w:rPr>
                <w:rFonts w:cs="Arial" w:hAnsi="Arial" w:ascii="Arial"/>
                <w:sz w:val="16"/>
                <w:szCs w:val="16"/>
              </w:rPr>
              <w:t>DA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B6A24" w:rsidP="004F7B81" w:rsidR="00EB6A24" w:rsidRPr="00776774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B6A24" w:rsidP="007B42CB" w:rsidR="00EB6A24" w:rsidRPr="00776774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776774">
              <w:rPr>
                <w:rFonts w:cs="Arial" w:hAnsi="Arial" w:ascii="Arial"/>
                <w:sz w:val="16"/>
                <w:szCs w:val="16"/>
              </w:rPr>
              <w:t>06.09.2018</w:t>
            </w:r>
          </w:p>
        </w:tc>
      </w:tr>
      <w:tr w:rsidTr="00392512" w:rsidR="00472BCF" w:rsidRPr="00776774">
        <w:trPr>
          <w:trHeight w:val="72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72BCF" w:rsidP="00487A38" w:rsidR="00472BCF" w:rsidRPr="00776774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776774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54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472BCF" w:rsidP="004B00B9" w:rsidR="00472BCF" w:rsidRPr="00776774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776774">
              <w:rPr>
                <w:rFonts w:cs="Arial" w:hAnsi="Arial" w:ascii="Arial"/>
                <w:sz w:val="16"/>
                <w:szCs w:val="16"/>
              </w:rPr>
              <w:t>54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val="nil"/>
            </w:tcBorders>
            <w:vAlign w:val="center"/>
          </w:tcPr>
          <w:p w:rsidRDefault="00472BCF" w:rsidP="00AB7B10" w:rsidR="00472BCF" w:rsidRPr="00776774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776774">
              <w:rPr>
                <w:rFonts w:cs="Arial" w:hAnsi="Arial" w:ascii="Arial"/>
                <w:sz w:val="16"/>
                <w:szCs w:val="16"/>
              </w:rPr>
              <w:t xml:space="preserve">EUROHERC OSIGURANJE d.d. </w:t>
            </w:r>
          </w:p>
          <w:p w:rsidRDefault="00472BCF" w:rsidP="00AB7B10" w:rsidR="00472BCF" w:rsidRPr="00776774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776774">
              <w:rPr>
                <w:rFonts w:cs="Arial" w:hAnsi="Arial" w:ascii="Arial"/>
                <w:sz w:val="16"/>
                <w:szCs w:val="16"/>
              </w:rPr>
              <w:t>OIB:22694857747</w:t>
            </w:r>
          </w:p>
        </w:tc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72BCF" w:rsidP="00D22EFE" w:rsidR="00472BCF" w:rsidRPr="00776774">
            <w:pPr>
              <w:rPr>
                <w:rFonts w:cs="Arial" w:hAnsi="Arial" w:ascii="Arial"/>
                <w:sz w:val="16"/>
                <w:szCs w:val="16"/>
              </w:rPr>
            </w:pPr>
            <w:r w:rsidRPr="00776774">
              <w:rPr>
                <w:rFonts w:cs="Arial" w:hAnsi="Arial" w:ascii="Arial"/>
                <w:sz w:val="16"/>
                <w:szCs w:val="16"/>
              </w:rPr>
              <w:t>Zagreb, Ulica grada Vukovara 282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472BCF" w:rsidP="008B1FB1" w:rsidR="00472BCF" w:rsidRPr="00776774">
            <w:pPr>
              <w:rPr>
                <w:rFonts w:cs="Arial" w:hAnsi="Arial" w:ascii="Arial"/>
                <w:sz w:val="16"/>
                <w:szCs w:val="16"/>
              </w:rPr>
            </w:pPr>
            <w:r w:rsidRPr="00776774">
              <w:rPr>
                <w:rFonts w:cs="Arial" w:hAnsi="Arial" w:ascii="Arial"/>
                <w:sz w:val="16"/>
                <w:szCs w:val="16"/>
              </w:rPr>
              <w:t>rješenju o odobrenoj predstečajnoj nagodbi St-762/17, pravomoćno dana 13.6.2017.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72BCF" w:rsidP="008B1FB1" w:rsidR="00472BCF" w:rsidRPr="00776774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776774">
              <w:rPr>
                <w:rFonts w:cs="Arial" w:hAnsi="Arial" w:ascii="Arial"/>
                <w:sz w:val="16"/>
                <w:szCs w:val="16"/>
              </w:rPr>
              <w:t>5.453,85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72BCF" w:rsidP="004B00B9" w:rsidR="00472BCF" w:rsidRPr="00776774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776774">
              <w:rPr>
                <w:rFonts w:cs="Arial" w:hAnsi="Arial" w:ascii="Arial"/>
                <w:sz w:val="16"/>
                <w:szCs w:val="16"/>
              </w:rPr>
              <w:t>DA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67C71" w:rsidP="004F7B81" w:rsidR="00472BCF" w:rsidRPr="00776774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776774">
              <w:rPr>
                <w:rFonts w:cs="Arial" w:hAnsi="Arial" w:ascii="Arial"/>
                <w:sz w:val="16"/>
                <w:szCs w:val="16"/>
              </w:rPr>
              <w:t>DA</w:t>
            </w:r>
            <w:r w:rsidR="001858A7" w:rsidRPr="00776774">
              <w:rPr>
                <w:rFonts w:cs="Arial" w:hAnsi="Arial" w:ascii="Arial"/>
                <w:sz w:val="16"/>
                <w:szCs w:val="16"/>
              </w:rPr>
              <w:t xml:space="preserve">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72BCF" w:rsidP="004B00B9" w:rsidR="00472BCF" w:rsidRPr="00776774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776774">
              <w:rPr>
                <w:rFonts w:cs="Arial" w:hAnsi="Arial" w:ascii="Arial"/>
                <w:sz w:val="16"/>
                <w:szCs w:val="16"/>
              </w:rPr>
              <w:t>07.09.2018.</w:t>
            </w:r>
          </w:p>
        </w:tc>
      </w:tr>
      <w:tr w:rsidTr="00392512" w:rsidR="00EB6A24" w:rsidRPr="00776774">
        <w:trPr>
          <w:trHeight w:val="72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B6A24" w:rsidP="00AB7B10" w:rsidR="00EB6A24" w:rsidRPr="00776774">
            <w:pPr>
              <w:spacing w:lineRule="auto" w:line="240"/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776774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55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EB6A24" w:rsidP="00AB7B10" w:rsidR="00EB6A24" w:rsidRPr="00776774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776774">
              <w:rPr>
                <w:rFonts w:cs="Arial" w:hAnsi="Arial" w:ascii="Arial"/>
                <w:sz w:val="16"/>
                <w:szCs w:val="16"/>
              </w:rPr>
              <w:t>55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val="nil"/>
            </w:tcBorders>
            <w:vAlign w:val="center"/>
          </w:tcPr>
          <w:p w:rsidRDefault="00EB6A24" w:rsidP="00AB7B10" w:rsidR="00EB6A24" w:rsidRPr="00776774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776774">
              <w:rPr>
                <w:rFonts w:cs="Arial" w:hAnsi="Arial" w:ascii="Arial"/>
                <w:sz w:val="16"/>
                <w:szCs w:val="16"/>
              </w:rPr>
              <w:t>GEWINDE d.o.o.</w:t>
            </w:r>
          </w:p>
          <w:p w:rsidRDefault="00EB6A24" w:rsidP="00AB7B10" w:rsidR="00EB6A24" w:rsidRPr="00776774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776774">
              <w:rPr>
                <w:rFonts w:cs="Arial" w:hAnsi="Arial" w:ascii="Arial"/>
                <w:sz w:val="16"/>
                <w:szCs w:val="16"/>
              </w:rPr>
              <w:t>OIB:46662592772</w:t>
            </w:r>
          </w:p>
          <w:p w:rsidRDefault="00EB6A24" w:rsidP="00AB7B10" w:rsidR="00EB6A24" w:rsidRPr="00776774">
            <w:pPr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B6A24" w:rsidP="00AB7B10" w:rsidR="00EB6A24" w:rsidRPr="00776774">
            <w:pPr>
              <w:spacing w:lineRule="auto" w:line="240" w:after="0"/>
              <w:rPr>
                <w:rFonts w:cs="Arial" w:hAnsi="Arial" w:ascii="Arial"/>
                <w:sz w:val="16"/>
                <w:szCs w:val="16"/>
              </w:rPr>
            </w:pPr>
            <w:r w:rsidRPr="00776774">
              <w:rPr>
                <w:rFonts w:cs="Arial" w:hAnsi="Arial" w:ascii="Arial"/>
                <w:sz w:val="16"/>
                <w:szCs w:val="16"/>
              </w:rPr>
              <w:t>31000 Osijek</w:t>
            </w:r>
          </w:p>
          <w:p w:rsidRDefault="00EB6A24" w:rsidP="00AB7B10" w:rsidR="00EB6A24" w:rsidRPr="00776774">
            <w:pPr>
              <w:spacing w:lineRule="auto" w:line="240" w:after="0"/>
              <w:rPr>
                <w:rFonts w:cs="Arial" w:hAnsi="Arial" w:ascii="Arial"/>
                <w:sz w:val="16"/>
                <w:szCs w:val="16"/>
              </w:rPr>
            </w:pPr>
            <w:r w:rsidRPr="00776774">
              <w:rPr>
                <w:rFonts w:cs="Arial" w:hAnsi="Arial" w:ascii="Arial"/>
                <w:sz w:val="16"/>
                <w:szCs w:val="16"/>
              </w:rPr>
              <w:t>S.S.Strossmayera 127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EB6A24" w:rsidP="00AB7B10" w:rsidR="00EB6A24" w:rsidRPr="00776774">
            <w:pPr>
              <w:rPr>
                <w:rFonts w:cs="Arial" w:hAnsi="Arial" w:ascii="Arial"/>
                <w:sz w:val="16"/>
                <w:szCs w:val="16"/>
              </w:rPr>
            </w:pPr>
            <w:r w:rsidRPr="00776774">
              <w:rPr>
                <w:rFonts w:cs="Arial" w:hAnsi="Arial" w:ascii="Arial"/>
                <w:sz w:val="16"/>
                <w:szCs w:val="16"/>
              </w:rPr>
              <w:t xml:space="preserve">račun za isporuku roba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B6A24" w:rsidP="00AB7B10" w:rsidR="00EB6A24" w:rsidRPr="00776774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776774">
              <w:rPr>
                <w:rFonts w:cs="Arial" w:hAnsi="Arial" w:ascii="Arial"/>
                <w:sz w:val="16"/>
                <w:szCs w:val="16"/>
              </w:rPr>
              <w:t>9.265,99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B6A24" w:rsidP="00AB7B10" w:rsidR="00EB6A24" w:rsidRPr="00776774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776774">
              <w:rPr>
                <w:rFonts w:cs="Arial" w:hAnsi="Arial" w:ascii="Arial"/>
                <w:sz w:val="16"/>
                <w:szCs w:val="16"/>
              </w:rPr>
              <w:t>DA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B6A24" w:rsidP="00AB7B10" w:rsidR="00EB6A24" w:rsidRPr="00776774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B6A24" w:rsidP="00AB7B10" w:rsidR="00EB6A24" w:rsidRPr="00776774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776774">
              <w:rPr>
                <w:rFonts w:cs="Arial" w:hAnsi="Arial" w:ascii="Arial"/>
                <w:sz w:val="16"/>
                <w:szCs w:val="16"/>
              </w:rPr>
              <w:t>07.09.2018.</w:t>
            </w:r>
          </w:p>
        </w:tc>
      </w:tr>
      <w:tr w:rsidTr="00392512" w:rsidR="00EB6A24" w:rsidRPr="00776774">
        <w:trPr>
          <w:trHeight w:val="72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B6A24" w:rsidP="00487A38" w:rsidR="00EB6A24" w:rsidRPr="00776774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776774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56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EB6A24" w:rsidP="004B00B9" w:rsidR="00EB6A24" w:rsidRPr="00776774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776774">
              <w:rPr>
                <w:rFonts w:cs="Arial" w:hAnsi="Arial" w:ascii="Arial"/>
                <w:sz w:val="16"/>
                <w:szCs w:val="16"/>
              </w:rPr>
              <w:t>56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val="nil"/>
            </w:tcBorders>
            <w:vAlign w:val="center"/>
          </w:tcPr>
          <w:p w:rsidRDefault="00EB6A24" w:rsidP="006C5101" w:rsidR="00EB6A24" w:rsidRPr="00776774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776774">
              <w:rPr>
                <w:rFonts w:cs="Arial" w:hAnsi="Arial" w:ascii="Arial"/>
                <w:sz w:val="16"/>
                <w:szCs w:val="16"/>
              </w:rPr>
              <w:t>EX SLAVONIJA d.o.o.</w:t>
            </w:r>
          </w:p>
          <w:p w:rsidRDefault="00EB6A24" w:rsidP="006C5101" w:rsidR="00EB6A24" w:rsidRPr="00776774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776774">
              <w:rPr>
                <w:rFonts w:cs="Arial" w:hAnsi="Arial" w:ascii="Arial"/>
                <w:sz w:val="16"/>
                <w:szCs w:val="16"/>
              </w:rPr>
              <w:t>OIB:26709634423</w:t>
            </w:r>
          </w:p>
          <w:p w:rsidRDefault="00EB6A24" w:rsidP="006C5101" w:rsidR="00EB6A24" w:rsidRPr="00776774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776774">
              <w:rPr>
                <w:rFonts w:cs="Arial" w:hAnsi="Arial" w:ascii="Arial"/>
                <w:sz w:val="16"/>
                <w:szCs w:val="16"/>
              </w:rPr>
              <w:t>Zastupa odvjetnik Dragomir Urban iz Nove Gradiške</w:t>
            </w:r>
          </w:p>
        </w:tc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B6A24" w:rsidP="00D22EFE" w:rsidR="00EB6A24" w:rsidRPr="00776774">
            <w:pPr>
              <w:rPr>
                <w:rFonts w:cs="Arial" w:hAnsi="Arial" w:ascii="Arial"/>
                <w:sz w:val="16"/>
                <w:szCs w:val="16"/>
              </w:rPr>
            </w:pPr>
            <w:r w:rsidRPr="00776774">
              <w:rPr>
                <w:rFonts w:cs="Arial" w:hAnsi="Arial" w:ascii="Arial"/>
                <w:sz w:val="16"/>
                <w:szCs w:val="16"/>
              </w:rPr>
              <w:t>Vrbje, Kralja Tomislava 57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EB6A24" w:rsidP="0040048C" w:rsidR="00EB6A24" w:rsidRPr="00776774">
            <w:pPr>
              <w:rPr>
                <w:rFonts w:cs="Arial" w:hAnsi="Arial" w:ascii="Arial"/>
                <w:sz w:val="16"/>
                <w:szCs w:val="16"/>
              </w:rPr>
            </w:pPr>
            <w:r w:rsidRPr="00776774">
              <w:rPr>
                <w:rFonts w:cs="Arial" w:hAnsi="Arial" w:ascii="Arial"/>
                <w:sz w:val="16"/>
                <w:szCs w:val="16"/>
              </w:rPr>
              <w:t xml:space="preserve">Računi za isporuku roba 2016;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B6A24" w:rsidP="00920236" w:rsidR="00EB6A24" w:rsidRPr="00776774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776774">
              <w:rPr>
                <w:rFonts w:cs="Arial" w:hAnsi="Arial" w:ascii="Arial"/>
                <w:sz w:val="16"/>
                <w:szCs w:val="16"/>
              </w:rPr>
              <w:t>306.955,08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B6A24" w:rsidP="004B00B9" w:rsidR="00EB6A24" w:rsidRPr="00776774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776774">
              <w:rPr>
                <w:rFonts w:cs="Arial" w:hAnsi="Arial" w:ascii="Arial"/>
                <w:sz w:val="16"/>
                <w:szCs w:val="16"/>
              </w:rPr>
              <w:t>DA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B6A24" w:rsidP="004F7B81" w:rsidR="00EB6A24" w:rsidRPr="00776774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776774">
              <w:rPr>
                <w:rFonts w:cs="Arial" w:hAnsi="Arial" w:ascii="Arial"/>
                <w:sz w:val="16"/>
                <w:szCs w:val="16"/>
              </w:rPr>
              <w:t>DA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B6A24" w:rsidP="004B00B9" w:rsidR="00EB6A24" w:rsidRPr="00776774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776774">
              <w:rPr>
                <w:rFonts w:cs="Arial" w:hAnsi="Arial" w:ascii="Arial"/>
                <w:sz w:val="16"/>
                <w:szCs w:val="16"/>
              </w:rPr>
              <w:t>07.09.2018.</w:t>
            </w:r>
          </w:p>
        </w:tc>
      </w:tr>
      <w:tr w:rsidTr="00392512" w:rsidR="00EB6A24" w:rsidRPr="00CA33D5">
        <w:trPr>
          <w:trHeight w:val="72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B6A24" w:rsidP="00487A38" w:rsidR="00EB6A24" w:rsidRPr="00CA33D5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CA33D5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57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EB6A24" w:rsidP="004B00B9" w:rsidR="00EB6A24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57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val="nil"/>
            </w:tcBorders>
            <w:vAlign w:val="center"/>
          </w:tcPr>
          <w:p w:rsidRDefault="00EB6A24" w:rsidP="00BC3D1C" w:rsidR="00EB6A24" w:rsidRPr="00CA33D5">
            <w:pPr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Gradska plinara Zagreb-Opskrba d.o.o.OIB:74364571096</w:t>
            </w:r>
          </w:p>
        </w:tc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B6A24" w:rsidP="00D22EFE" w:rsidR="00EB6A24" w:rsidRPr="00CA33D5">
            <w:pPr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Zagreb,Radnička cesta 173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EB6A24" w:rsidP="0040048C" w:rsidR="00EB6A24" w:rsidRPr="00CA33D5">
            <w:pPr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Opskrba prirodnim plinom po računima 1/18 do 7/18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B6A24" w:rsidP="00920236" w:rsidR="00EB6A24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23.017,62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B6A24" w:rsidP="004B00B9" w:rsidR="00EB6A24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DA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B6A24" w:rsidP="004F7B81" w:rsidR="00EB6A24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B6A24" w:rsidP="004B00B9" w:rsidR="00EB6A24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07.09.2018.</w:t>
            </w:r>
          </w:p>
        </w:tc>
      </w:tr>
      <w:tr w:rsidTr="00392512" w:rsidR="00EB6A24" w:rsidRPr="00CA33D5">
        <w:trPr>
          <w:trHeight w:val="72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B6A24" w:rsidP="00487A38" w:rsidR="00EB6A24" w:rsidRPr="00CA33D5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CA33D5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58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EB6A24" w:rsidP="004B00B9" w:rsidR="00EB6A24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58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val="nil"/>
            </w:tcBorders>
            <w:vAlign w:val="center"/>
          </w:tcPr>
          <w:p w:rsidRDefault="00EB6A24" w:rsidP="00503862" w:rsidR="00EB6A24" w:rsidRPr="00CA33D5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 xml:space="preserve">Miroslav Lipovac </w:t>
            </w:r>
          </w:p>
          <w:p w:rsidRDefault="00EB6A24" w:rsidP="00503862" w:rsidR="00EB6A24" w:rsidRPr="00CA33D5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OIB:</w:t>
            </w:r>
          </w:p>
        </w:tc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B6A24" w:rsidP="00D22EFE" w:rsidR="00EB6A24" w:rsidRPr="00CA33D5">
            <w:pPr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Zagreb, Celjska 34a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EB6A24" w:rsidP="00503862" w:rsidR="00EB6A24" w:rsidRPr="00BC3D1C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BC3D1C">
              <w:rPr>
                <w:rFonts w:cs="Arial" w:hAnsi="Arial" w:ascii="Arial"/>
                <w:b/>
                <w:sz w:val="16"/>
                <w:szCs w:val="16"/>
              </w:rPr>
              <w:t xml:space="preserve">Izlučno pravo </w:t>
            </w:r>
            <w:r w:rsidRPr="00BC3D1C">
              <w:rPr>
                <w:rFonts w:cs="Arial" w:hAnsi="Arial" w:ascii="Arial"/>
                <w:sz w:val="16"/>
                <w:szCs w:val="16"/>
              </w:rPr>
              <w:t>nekretnina kč br 1734/2 prije 846/3 upisane u zk ul 11345 prije 1928 ko Slavonski Brod , u naravi skladište u ul. Mile Budaka u Sl. Brodu,</w:t>
            </w:r>
          </w:p>
          <w:p w:rsidRDefault="00EB6A24" w:rsidP="00503862" w:rsidR="00EB6A24" w:rsidRPr="00BC3D1C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BC3D1C">
              <w:rPr>
                <w:rFonts w:cs="Arial" w:hAnsi="Arial" w:ascii="Arial"/>
                <w:sz w:val="16"/>
                <w:szCs w:val="16"/>
              </w:rPr>
              <w:t>temeljem Sporazuma o prijenosu prava vlasništva od 3.srpnja 2009. G</w:t>
            </w:r>
          </w:p>
          <w:p w:rsidRDefault="00EB6A24" w:rsidP="00503862" w:rsidR="00EB6A24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BC3D1C">
              <w:rPr>
                <w:rFonts w:cs="Arial" w:hAnsi="Arial" w:ascii="Arial"/>
                <w:sz w:val="16"/>
                <w:szCs w:val="16"/>
              </w:rPr>
              <w:t>-</w:t>
            </w:r>
            <w:r w:rsidRPr="00BC3D1C">
              <w:rPr>
                <w:rFonts w:cs="Arial" w:hAnsi="Arial" w:ascii="Arial"/>
                <w:b/>
                <w:sz w:val="16"/>
                <w:szCs w:val="16"/>
              </w:rPr>
              <w:t>u tijeku spor na Općinskom sudu u Sl. Brodu broj P-1331/2012</w:t>
            </w:r>
            <w:r w:rsidRPr="00BC3D1C">
              <w:rPr>
                <w:rFonts w:cs="Arial" w:hAnsi="Arial" w:ascii="Arial"/>
                <w:sz w:val="16"/>
                <w:szCs w:val="16"/>
              </w:rPr>
              <w:t xml:space="preserve">  </w:t>
            </w:r>
          </w:p>
          <w:p w:rsidRDefault="00776774" w:rsidP="00503862" w:rsidR="00776774" w:rsidRPr="00BC3D1C">
            <w:pPr>
              <w:spacing w:after="0"/>
              <w:rPr>
                <w:rFonts w:cs="Arial" w:hAnsi="Arial" w:ascii="Arial"/>
                <w:b/>
                <w:sz w:val="16"/>
                <w:szCs w:val="16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B6A24" w:rsidP="00920236" w:rsidR="00EB6A24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B6A24" w:rsidP="004B00B9" w:rsidR="00EB6A24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B6A24" w:rsidP="004F7B81" w:rsidR="00EB6A24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B6A24" w:rsidP="004B00B9" w:rsidR="00EB6A24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11.09.2018.</w:t>
            </w:r>
          </w:p>
        </w:tc>
      </w:tr>
      <w:tr w:rsidTr="00392512" w:rsidR="00EB6A24" w:rsidRPr="00CA33D5">
        <w:trPr>
          <w:trHeight w:val="418"/>
        </w:trPr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B6A24" w:rsidP="009520F8" w:rsidR="00EB6A24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lastRenderedPageBreak/>
              <w:t>Rb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EB6A24" w:rsidP="009520F8" w:rsidR="00EB6A24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Br. prijave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vAlign w:val="center"/>
          </w:tcPr>
          <w:p w:rsidRDefault="00EB6A24" w:rsidP="009520F8" w:rsidR="00EB6A24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VJEROVNIK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B6A24" w:rsidP="009520F8" w:rsidR="00EB6A24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Adresa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EB6A24" w:rsidP="009520F8" w:rsidR="00EB6A24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Osnova tražbine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B6A24" w:rsidP="009520F8" w:rsidR="00EB6A24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Prijavljena tražbina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B6A24" w:rsidP="009520F8" w:rsidR="00EB6A24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Pristojba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B6A24" w:rsidP="009520F8" w:rsidR="00EB6A24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Punomoć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B6A24" w:rsidP="009520F8" w:rsidR="00EB6A24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Zaprimljeno</w:t>
            </w:r>
          </w:p>
        </w:tc>
      </w:tr>
      <w:tr w:rsidTr="00392512" w:rsidR="00EB6A24" w:rsidRPr="00CA33D5">
        <w:trPr>
          <w:trHeight w:val="720"/>
        </w:trPr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B6A24" w:rsidP="00487A38" w:rsidR="00EB6A24" w:rsidRPr="00CA33D5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CA33D5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59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EB6A24" w:rsidP="009520F8" w:rsidR="00EB6A24" w:rsidRPr="00CA33D5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CA33D5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59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vAlign w:val="center"/>
          </w:tcPr>
          <w:p w:rsidRDefault="00EB6A24" w:rsidP="00761F9D" w:rsidR="00EB6A24" w:rsidRPr="00CA33D5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Zagrebački holding d.o.o.</w:t>
            </w:r>
          </w:p>
          <w:p w:rsidRDefault="00EB6A24" w:rsidP="00761F9D" w:rsidR="00EB6A24" w:rsidRPr="00CA33D5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OIB:85584865987</w:t>
            </w:r>
          </w:p>
          <w:p w:rsidRDefault="00EB6A24" w:rsidP="00761F9D" w:rsidR="00EB6A24" w:rsidRPr="00CA33D5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Zastupa punomoćnik po zaposlenju Tomislav Bilić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B6A24" w:rsidP="00D22EFE" w:rsidR="00EB6A24" w:rsidRPr="00CA33D5">
            <w:pPr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Zagreb,Ulica grada Vukovara 41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EB6A24" w:rsidP="009B58A0" w:rsidR="00EB6A24" w:rsidRPr="00CA33D5">
            <w:pPr>
              <w:jc w:val="both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-Podružnica Zagrebparking i Podružnica Čistoća;rješenjuo odobrenoj predstečajnoj nagodbi St-762/17, pravomoćno dana 13.6.2017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B6A24" w:rsidP="00A57D39" w:rsidR="00EB6A24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36.680,69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B6A24" w:rsidP="004B00B9" w:rsidR="00EB6A24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DA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B6A24" w:rsidP="004F7B81" w:rsidR="00EB6A24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DA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B6A24" w:rsidP="004B00B9" w:rsidR="00EB6A24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11.09.2018.</w:t>
            </w:r>
          </w:p>
        </w:tc>
      </w:tr>
      <w:tr w:rsidTr="00392512" w:rsidR="00EB6A24" w:rsidRPr="00CA33D5">
        <w:trPr>
          <w:trHeight w:val="926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B6A24" w:rsidP="00487A38" w:rsidR="00EB6A24" w:rsidRPr="00CA33D5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CA33D5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60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EB6A24" w:rsidP="009520F8" w:rsidR="00EB6A24" w:rsidRPr="00CA33D5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CA33D5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60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val="nil"/>
            </w:tcBorders>
            <w:vAlign w:val="center"/>
          </w:tcPr>
          <w:p w:rsidRDefault="00EB6A24" w:rsidP="00246046" w:rsidR="00EB6A24" w:rsidRPr="00CA33D5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TIMES COMPUTERS d.o.o.</w:t>
            </w:r>
          </w:p>
          <w:p w:rsidRDefault="00EB6A24" w:rsidP="00A57D39" w:rsidR="00EB6A24" w:rsidRPr="00CA33D5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OIB:40073428557</w:t>
            </w:r>
          </w:p>
        </w:tc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B6A24" w:rsidP="00D22EFE" w:rsidR="00EB6A24" w:rsidRPr="00CA33D5">
            <w:pPr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Zagreb,Ožujska 12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EB6A24" w:rsidP="0040048C" w:rsidR="00EB6A24" w:rsidRPr="00CA33D5">
            <w:pPr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Presuda Trgovačkog suda u Zagrebu P-623/2009 od 29.03.2013. pravomoćna 10.05.2017, ovršna 11.11.2017. po računima za isporučenu robu i usluge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B6A24" w:rsidP="00A57D39" w:rsidR="00EB6A24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218.717,87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B6A24" w:rsidP="004B00B9" w:rsidR="00EB6A24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DA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B6A24" w:rsidP="004F7B81" w:rsidR="00EB6A24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B6A24" w:rsidP="004B00B9" w:rsidR="00EB6A24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11.09.2018.</w:t>
            </w:r>
          </w:p>
        </w:tc>
      </w:tr>
      <w:tr w:rsidTr="00392512" w:rsidR="00EB6A24" w:rsidRPr="00CA33D5">
        <w:trPr>
          <w:trHeight w:val="72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B6A24" w:rsidP="00487A38" w:rsidR="00EB6A24" w:rsidRPr="00CA33D5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CA33D5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61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EB6A24" w:rsidP="009520F8" w:rsidR="00EB6A24" w:rsidRPr="00CA33D5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CA33D5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61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val="nil"/>
            </w:tcBorders>
            <w:vAlign w:val="center"/>
          </w:tcPr>
          <w:p w:rsidRDefault="00EB6A24" w:rsidP="00C95CAF" w:rsidR="00EB6A24" w:rsidRPr="00CA33D5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DARKO SMJEROG  vl. poljoprivredni obrt Složna braća</w:t>
            </w:r>
          </w:p>
          <w:p w:rsidRDefault="00EB6A24" w:rsidP="00C95CAF" w:rsidR="00EB6A24" w:rsidRPr="00CA33D5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OIB:40403901213</w:t>
            </w:r>
          </w:p>
          <w:p w:rsidRDefault="00EB6A24" w:rsidP="00C95CAF" w:rsidR="00EB6A24" w:rsidRPr="00CA33D5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Zastupa odvjetnik Drgomir Urban iz Nove Gradiške</w:t>
            </w:r>
          </w:p>
        </w:tc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B6A24" w:rsidP="00D22EFE" w:rsidR="00EB6A24" w:rsidRPr="00CA33D5">
            <w:pPr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Gornji Bogićevci, Novi Kraj 105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EB6A24" w:rsidP="0040048C" w:rsidR="00EB6A24" w:rsidRPr="00CA33D5">
            <w:pPr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 xml:space="preserve">Računi isporuka roba 2016.g ; rješenje o ovrsi javni bilježnik B.Lovrić iz Zagreba, broj Ovrv-14/17 od24.2.2017.pravomoćno 08.03.2017.g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B6A24" w:rsidP="00A57D39" w:rsidR="00EB6A24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75.060,75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B6A24" w:rsidP="004B00B9" w:rsidR="00EB6A24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DA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B6A24" w:rsidP="004F7B81" w:rsidR="00EB6A24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DA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B6A24" w:rsidP="004B00B9" w:rsidR="00EB6A24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11.09.2018.</w:t>
            </w:r>
          </w:p>
        </w:tc>
      </w:tr>
      <w:tr w:rsidTr="00392512" w:rsidR="00EB6A24" w:rsidRPr="00CA33D5">
        <w:trPr>
          <w:trHeight w:val="72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B6A24" w:rsidP="00487A38" w:rsidR="00EB6A24" w:rsidRPr="00CA33D5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CA33D5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62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EB6A24" w:rsidP="009520F8" w:rsidR="00EB6A24" w:rsidRPr="00CA33D5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CA33D5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62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val="nil"/>
            </w:tcBorders>
            <w:vAlign w:val="center"/>
          </w:tcPr>
          <w:p w:rsidRDefault="00EB6A24" w:rsidP="005A2607" w:rsidR="00EB6A24" w:rsidRPr="00CA33D5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Čistoća d.o.o.</w:t>
            </w:r>
          </w:p>
          <w:p w:rsidRDefault="00EB6A24" w:rsidP="005A2607" w:rsidR="00EB6A24" w:rsidRPr="00CA33D5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OIB:38812451417</w:t>
            </w:r>
          </w:p>
        </w:tc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B6A24" w:rsidP="00D22EFE" w:rsidR="00EB6A24" w:rsidRPr="00CA33D5">
            <w:pPr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Split, Put Plokita 81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EB6A24" w:rsidP="00A57D39" w:rsidR="00EB6A24" w:rsidRPr="00CA33D5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-komunalna naknada posl.prostor  Split Put Stinice bb i Dugopolje Sv Duje 6</w:t>
            </w:r>
          </w:p>
          <w:p w:rsidRDefault="00EB6A24" w:rsidP="00A57D39" w:rsidR="00EB6A24" w:rsidRPr="00CA33D5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 xml:space="preserve">rješenju o odobrenoj predstečajnoj nagodbi St-762/17, pravomoćno dana 13.6.2017,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B6A24" w:rsidP="00A57D39" w:rsidR="00EB6A24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162.993,52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B6A24" w:rsidP="004B00B9" w:rsidR="00EB6A24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DA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B6A24" w:rsidP="004F7B81" w:rsidR="00EB6A24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B6A24" w:rsidP="004B00B9" w:rsidR="00EB6A24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11.09.2018</w:t>
            </w:r>
          </w:p>
        </w:tc>
      </w:tr>
      <w:tr w:rsidTr="00392512" w:rsidR="00EB6A24" w:rsidRPr="00CA33D5">
        <w:trPr>
          <w:trHeight w:val="618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B6A24" w:rsidP="00487A38" w:rsidR="00EB6A24" w:rsidRPr="00CA33D5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CA33D5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63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EB6A24" w:rsidP="009520F8" w:rsidR="00EB6A24" w:rsidRPr="00CA33D5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CA33D5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63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val="nil"/>
            </w:tcBorders>
            <w:vAlign w:val="center"/>
          </w:tcPr>
          <w:p w:rsidRDefault="00EB6A24" w:rsidP="00D103C7" w:rsidR="00EB6A24" w:rsidRPr="00CA33D5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GKP ČAKOM d.o.o.</w:t>
            </w:r>
          </w:p>
          <w:p w:rsidRDefault="00EB6A24" w:rsidP="00D103C7" w:rsidR="00EB6A24" w:rsidRPr="00CA33D5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OIB:14001865632</w:t>
            </w:r>
          </w:p>
        </w:tc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B6A24" w:rsidP="00D22EFE" w:rsidR="00EB6A24" w:rsidRPr="00CA33D5">
            <w:pPr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 xml:space="preserve">Mihovljan, Mihovljanska 1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EB6A24" w:rsidP="00A83754" w:rsidR="00EB6A24" w:rsidRPr="00CA33D5">
            <w:pPr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 xml:space="preserve"> Potraživanje utvrđeno po rješenju o odobrenoj predstečajnoj nagodbi St-762/17, pr</w:t>
            </w:r>
            <w:r w:rsidR="00A57D39">
              <w:rPr>
                <w:rFonts w:cs="Arial" w:hAnsi="Arial" w:ascii="Arial"/>
                <w:sz w:val="18"/>
                <w:szCs w:val="18"/>
              </w:rPr>
              <w:t>avomoćno dana 13.6.2017.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B6A24" w:rsidP="00A57D39" w:rsidR="00EB6A24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29.629,05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B6A24" w:rsidP="004B00B9" w:rsidR="00EB6A24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DA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B6A24" w:rsidP="004F7B81" w:rsidR="00EB6A24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B6A24" w:rsidP="009520F8" w:rsidR="00EB6A24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11.09.2018</w:t>
            </w:r>
          </w:p>
        </w:tc>
      </w:tr>
      <w:tr w:rsidTr="00392512" w:rsidR="00EB6A24" w:rsidRPr="00CA33D5">
        <w:trPr>
          <w:trHeight w:val="702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B6A24" w:rsidP="00487A38" w:rsidR="00EB6A24" w:rsidRPr="00CA33D5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CA33D5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64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EB6A24" w:rsidP="009520F8" w:rsidR="00EB6A24" w:rsidRPr="00CA33D5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CA33D5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64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val="nil"/>
            </w:tcBorders>
            <w:vAlign w:val="center"/>
          </w:tcPr>
          <w:p w:rsidRDefault="00EB6A24" w:rsidP="00D103C7" w:rsidR="00EB6A24" w:rsidRPr="00CA33D5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IGOR BOŠTIK nositelj OPG Igor Boštik</w:t>
            </w:r>
            <w:r w:rsidR="00A57D39">
              <w:rPr>
                <w:rFonts w:cs="Arial" w:hAnsi="Arial" w:ascii="Arial"/>
                <w:sz w:val="18"/>
                <w:szCs w:val="18"/>
              </w:rPr>
              <w:t xml:space="preserve">, </w:t>
            </w:r>
            <w:r w:rsidRPr="00CA33D5">
              <w:rPr>
                <w:rFonts w:cs="Arial" w:hAnsi="Arial" w:ascii="Arial"/>
                <w:sz w:val="18"/>
                <w:szCs w:val="18"/>
              </w:rPr>
              <w:t>OIB:72924335589</w:t>
            </w:r>
          </w:p>
          <w:p w:rsidRDefault="00EB6A24" w:rsidP="00A57D39" w:rsidR="00EB6A24" w:rsidRPr="00CA33D5">
            <w:pPr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 xml:space="preserve">Zastupa odvjetnik Elvis Sever-Koren iz Zagreba </w:t>
            </w:r>
          </w:p>
        </w:tc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57D39" w:rsidP="00D22EFE" w:rsidR="00EB6A24" w:rsidRPr="00CA33D5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Ivanovo Selo, </w:t>
            </w:r>
            <w:r w:rsidR="00EB6A24" w:rsidRPr="00CA33D5">
              <w:rPr>
                <w:rFonts w:cs="Arial" w:hAnsi="Arial" w:ascii="Arial"/>
                <w:sz w:val="18"/>
                <w:szCs w:val="18"/>
              </w:rPr>
              <w:t>Zagrebačka 12</w:t>
            </w:r>
            <w:r w:rsidR="00EB6A24" w:rsidRPr="00CA33D5">
              <w:rPr>
                <w:rFonts w:cs="Arial" w:hAnsi="Arial" w:ascii="Arial"/>
                <w:sz w:val="18"/>
                <w:szCs w:val="18"/>
              </w:rPr>
              <w:tab/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EB6A24" w:rsidP="00A57D39" w:rsidR="00EB6A24" w:rsidRPr="00CA33D5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 xml:space="preserve">-isporuka roba računi iz 2016.godine </w:t>
            </w:r>
          </w:p>
          <w:p w:rsidRDefault="00EB6A24" w:rsidP="00A57D39" w:rsidR="00EB6A24" w:rsidRPr="00CA33D5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 xml:space="preserve">-rješenje o ovrsi javni bilježnik B.Lovrić iz Zagreba, broj Ovrv-136/16;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B6A24" w:rsidP="00A57D39" w:rsidR="00EB6A24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39.184,77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B6A24" w:rsidP="004B00B9" w:rsidR="00EB6A24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B6A24" w:rsidP="004F7B81" w:rsidR="00EB6A24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B6A24" w:rsidP="004B00B9" w:rsidR="00EB6A24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11.09.2018</w:t>
            </w:r>
          </w:p>
        </w:tc>
      </w:tr>
      <w:tr w:rsidTr="00392512" w:rsidR="00EB6A24" w:rsidRPr="00CA33D5">
        <w:trPr>
          <w:trHeight w:val="521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B6A24" w:rsidP="00487A38" w:rsidR="00EB6A24" w:rsidRPr="00CA33D5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CA33D5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65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EB6A24" w:rsidP="009520F8" w:rsidR="00EB6A24" w:rsidRPr="00CA33D5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CA33D5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65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val="nil"/>
            </w:tcBorders>
          </w:tcPr>
          <w:p w:rsidRDefault="00EB6A24" w:rsidP="00A57D39" w:rsidR="00EB6A24" w:rsidRPr="00CA33D5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PRVI FAKTOR d.o.o. u likvidaciji</w:t>
            </w:r>
          </w:p>
          <w:p w:rsidRDefault="00EB6A24" w:rsidP="00A57D39" w:rsidR="00EB6A24" w:rsidRPr="00CA33D5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OIB:63278028028623</w:t>
            </w:r>
          </w:p>
        </w:tc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B6A24" w:rsidP="00D22EFE" w:rsidR="00EB6A24" w:rsidRPr="00CA33D5">
            <w:pPr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Zagreb ,Hektorovićeva 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EB6A24" w:rsidP="0040048C" w:rsidR="00EB6A24" w:rsidRPr="00CA33D5">
            <w:pPr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Potraživanje utvrđeno po rješenju o odobrenoj predstečajnoj nagodbi St-762/17, pravomoćno dana 13.6.2017.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B6A24" w:rsidP="00A57D39" w:rsidR="00EB6A24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5.667.464,09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B6A24" w:rsidP="004B00B9" w:rsidR="00EB6A24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B6A24" w:rsidP="004F7B81" w:rsidR="00EB6A24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B6A24" w:rsidP="004B00B9" w:rsidR="00EB6A24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11.09.2018</w:t>
            </w:r>
          </w:p>
        </w:tc>
      </w:tr>
      <w:tr w:rsidTr="00392512" w:rsidR="00EB6A24" w:rsidRPr="00A57D39">
        <w:trPr>
          <w:trHeight w:val="72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B6A24" w:rsidP="00487A38" w:rsidR="00EB6A24" w:rsidRPr="00A57D3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A57D39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66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EB6A24" w:rsidP="009520F8" w:rsidR="00EB6A24" w:rsidRPr="00A57D3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A57D39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66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val="nil"/>
            </w:tcBorders>
            <w:vAlign w:val="center"/>
          </w:tcPr>
          <w:p w:rsidRDefault="00EB6A24" w:rsidP="002B6A79" w:rsidR="00EB6A24" w:rsidRPr="00A57D39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A57D39">
              <w:rPr>
                <w:rFonts w:cs="Arial" w:hAnsi="Arial" w:ascii="Arial"/>
                <w:sz w:val="16"/>
                <w:szCs w:val="16"/>
              </w:rPr>
              <w:t>BARABAN MIJO vlasnik obrta Javni prijevoz Mijo Baraban</w:t>
            </w:r>
          </w:p>
          <w:p w:rsidRDefault="00EB6A24" w:rsidP="00A57D39" w:rsidR="00EB6A24" w:rsidRPr="00A57D39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A57D39">
              <w:rPr>
                <w:rFonts w:cs="Arial" w:hAnsi="Arial" w:ascii="Arial"/>
                <w:sz w:val="16"/>
                <w:szCs w:val="16"/>
              </w:rPr>
              <w:t>OIB:95248591103</w:t>
            </w:r>
            <w:r w:rsidR="00A57D39">
              <w:rPr>
                <w:rFonts w:cs="Arial" w:hAnsi="Arial" w:ascii="Arial"/>
                <w:sz w:val="16"/>
                <w:szCs w:val="16"/>
              </w:rPr>
              <w:t xml:space="preserve">, </w:t>
            </w:r>
            <w:r w:rsidRPr="00A57D39">
              <w:rPr>
                <w:rFonts w:cs="Arial" w:hAnsi="Arial" w:ascii="Arial"/>
                <w:sz w:val="16"/>
                <w:szCs w:val="16"/>
              </w:rPr>
              <w:t>Zastupa odvjetnik Domagoj Miličević iz Požege</w:t>
            </w:r>
          </w:p>
        </w:tc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B6A24" w:rsidP="00D22EFE" w:rsidR="00EB6A24" w:rsidRPr="00A57D39">
            <w:pPr>
              <w:rPr>
                <w:rFonts w:cs="Arial" w:hAnsi="Arial" w:ascii="Arial"/>
                <w:sz w:val="16"/>
                <w:szCs w:val="16"/>
              </w:rPr>
            </w:pPr>
            <w:r w:rsidRPr="00A57D39">
              <w:rPr>
                <w:rFonts w:cs="Arial" w:hAnsi="Arial" w:ascii="Arial"/>
                <w:sz w:val="16"/>
                <w:szCs w:val="16"/>
              </w:rPr>
              <w:t>Požega, Đure Basaričeka 117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EB6A24" w:rsidP="00A57D39" w:rsidR="00EB6A24" w:rsidRPr="00A57D39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A57D39">
              <w:rPr>
                <w:rFonts w:cs="Arial" w:hAnsi="Arial" w:ascii="Arial"/>
                <w:sz w:val="16"/>
                <w:szCs w:val="16"/>
              </w:rPr>
              <w:t xml:space="preserve">Račun za uslugu prijevoza iz 2017 .g </w:t>
            </w:r>
          </w:p>
          <w:p w:rsidRDefault="00EB6A24" w:rsidP="00A57D39" w:rsidR="00EB6A24" w:rsidRPr="00A57D39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A57D39">
              <w:rPr>
                <w:rFonts w:cs="Arial" w:hAnsi="Arial" w:ascii="Arial"/>
                <w:sz w:val="16"/>
                <w:szCs w:val="16"/>
              </w:rPr>
              <w:t xml:space="preserve">rješenje o ovrsi javni bilježnik V.Pučar iz Zagreba od 29.08.2017.  broj Ovrv-392/17 ;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B6A24" w:rsidP="00920236" w:rsidR="00EB6A24" w:rsidRPr="00A57D39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A57D39">
              <w:rPr>
                <w:rFonts w:cs="Arial" w:hAnsi="Arial" w:ascii="Arial"/>
                <w:sz w:val="16"/>
                <w:szCs w:val="16"/>
              </w:rPr>
              <w:t>4.879,86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B6A24" w:rsidP="004B00B9" w:rsidR="00EB6A24" w:rsidRPr="00A57D39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A57D39">
              <w:rPr>
                <w:rFonts w:cs="Arial" w:hAnsi="Arial" w:ascii="Arial"/>
                <w:sz w:val="16"/>
                <w:szCs w:val="16"/>
              </w:rPr>
              <w:t>DA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B6A24" w:rsidP="004F7B81" w:rsidR="00EB6A24" w:rsidRPr="00A57D39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A57D39">
              <w:rPr>
                <w:rFonts w:cs="Arial" w:hAnsi="Arial" w:ascii="Arial"/>
                <w:sz w:val="16"/>
                <w:szCs w:val="16"/>
              </w:rPr>
              <w:t>DA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B6A24" w:rsidP="004B00B9" w:rsidR="00EB6A24" w:rsidRPr="00A57D39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A57D39">
              <w:rPr>
                <w:rFonts w:cs="Arial" w:hAnsi="Arial" w:ascii="Arial"/>
                <w:sz w:val="16"/>
                <w:szCs w:val="16"/>
              </w:rPr>
              <w:t>11.09.2018</w:t>
            </w:r>
          </w:p>
        </w:tc>
      </w:tr>
      <w:tr w:rsidTr="00392512" w:rsidR="00A57D39" w:rsidRPr="00CA33D5">
        <w:trPr>
          <w:trHeight w:val="276"/>
        </w:trPr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57D39" w:rsidP="000E65B0" w:rsidR="00A57D39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lastRenderedPageBreak/>
              <w:t>Rb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A57D39" w:rsidP="000E65B0" w:rsidR="00A57D39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Br. prijave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vAlign w:val="center"/>
          </w:tcPr>
          <w:p w:rsidRDefault="00A57D39" w:rsidP="000E65B0" w:rsidR="00A57D39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VJEROVNIK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57D39" w:rsidP="000E65B0" w:rsidR="00A57D39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Adresa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A57D39" w:rsidP="000E65B0" w:rsidR="00A57D39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Osnova tražbine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57D39" w:rsidP="000E65B0" w:rsidR="00A57D39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Prijavljena tražbina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57D39" w:rsidP="000E65B0" w:rsidR="00A57D39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Pristojba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57D39" w:rsidP="000E65B0" w:rsidR="00A57D39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Punomoć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57D39" w:rsidP="000E65B0" w:rsidR="00A57D39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Zaprimljeno</w:t>
            </w:r>
          </w:p>
        </w:tc>
      </w:tr>
      <w:tr w:rsidTr="00392512" w:rsidR="00EB6A24" w:rsidRPr="00776774">
        <w:trPr>
          <w:trHeight w:val="72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B6A24" w:rsidP="00487A38" w:rsidR="00EB6A24" w:rsidRPr="00776774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776774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67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EB6A24" w:rsidP="009520F8" w:rsidR="00EB6A24" w:rsidRPr="00776774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776774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67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val="nil"/>
            </w:tcBorders>
            <w:vAlign w:val="center"/>
          </w:tcPr>
          <w:p w:rsidRDefault="00EB6A24" w:rsidP="000C38F9" w:rsidR="00EB6A24" w:rsidRPr="00776774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776774">
              <w:rPr>
                <w:rFonts w:cs="Arial" w:hAnsi="Arial" w:ascii="Arial"/>
                <w:sz w:val="16"/>
                <w:szCs w:val="16"/>
              </w:rPr>
              <w:t>KARLA BRANDT vlasnik OPG Karla Brandt</w:t>
            </w:r>
            <w:r w:rsidR="007E29EB" w:rsidRPr="00776774">
              <w:rPr>
                <w:rFonts w:cs="Arial" w:hAnsi="Arial" w:ascii="Arial"/>
                <w:sz w:val="16"/>
                <w:szCs w:val="16"/>
              </w:rPr>
              <w:t xml:space="preserve">, </w:t>
            </w:r>
            <w:r w:rsidRPr="00776774">
              <w:rPr>
                <w:rFonts w:cs="Arial" w:hAnsi="Arial" w:ascii="Arial"/>
                <w:sz w:val="16"/>
                <w:szCs w:val="16"/>
              </w:rPr>
              <w:t>OIB:41689546041</w:t>
            </w:r>
          </w:p>
          <w:p w:rsidRDefault="00EB6A24" w:rsidP="000C38F9" w:rsidR="00EB6A24" w:rsidRPr="00776774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776774">
              <w:rPr>
                <w:rFonts w:cs="Arial" w:hAnsi="Arial" w:ascii="Arial"/>
                <w:sz w:val="16"/>
                <w:szCs w:val="16"/>
              </w:rPr>
              <w:t xml:space="preserve">Zastupa odvjetnik Hrvoje Jović iz Vinkovaca </w:t>
            </w:r>
          </w:p>
        </w:tc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B6A24" w:rsidP="00D22EFE" w:rsidR="00EB6A24" w:rsidRPr="00776774">
            <w:pPr>
              <w:rPr>
                <w:rFonts w:cs="Arial" w:hAnsi="Arial" w:ascii="Arial"/>
                <w:sz w:val="16"/>
                <w:szCs w:val="16"/>
              </w:rPr>
            </w:pPr>
            <w:r w:rsidRPr="00776774">
              <w:rPr>
                <w:rFonts w:cs="Arial" w:hAnsi="Arial" w:ascii="Arial"/>
                <w:sz w:val="16"/>
                <w:szCs w:val="16"/>
              </w:rPr>
              <w:t>Svinjarevci, M.Gupca 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EB6A24" w:rsidP="007E29EB" w:rsidR="00EB6A24" w:rsidRPr="00776774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776774">
              <w:rPr>
                <w:rFonts w:cs="Arial" w:hAnsi="Arial" w:ascii="Arial"/>
                <w:sz w:val="16"/>
                <w:szCs w:val="16"/>
              </w:rPr>
              <w:t xml:space="preserve">Računi iz 8 i 9 mjeseca 2016 .godine, izvod iz poslovnih knjiga </w:t>
            </w:r>
          </w:p>
          <w:p w:rsidRDefault="00EB6A24" w:rsidP="007E29EB" w:rsidR="00EB6A24" w:rsidRPr="00776774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776774">
              <w:rPr>
                <w:rFonts w:cs="Arial" w:hAnsi="Arial" w:ascii="Arial"/>
                <w:sz w:val="16"/>
                <w:szCs w:val="16"/>
              </w:rPr>
              <w:t xml:space="preserve">rješenje o ovrsi javni bilježnik A.Hukelj  iz Zagreba od 14.02.2018.  broj  Ovrv-559/17 pravomoćno dana 18.04.2017.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B6A24" w:rsidP="009514CA" w:rsidR="00EB6A24" w:rsidRPr="00776774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776774">
              <w:rPr>
                <w:rFonts w:cs="Arial" w:hAnsi="Arial" w:ascii="Arial"/>
                <w:sz w:val="16"/>
                <w:szCs w:val="16"/>
              </w:rPr>
              <w:t>108.828,07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B6A24" w:rsidP="004B00B9" w:rsidR="00EB6A24" w:rsidRPr="00776774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776774">
              <w:rPr>
                <w:rFonts w:cs="Arial" w:hAnsi="Arial" w:ascii="Arial"/>
                <w:sz w:val="16"/>
                <w:szCs w:val="16"/>
              </w:rPr>
              <w:t>DA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B6A24" w:rsidP="004F7B81" w:rsidR="00EB6A24" w:rsidRPr="00776774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776774">
              <w:rPr>
                <w:rFonts w:cs="Arial" w:hAnsi="Arial" w:ascii="Arial"/>
                <w:sz w:val="16"/>
                <w:szCs w:val="16"/>
              </w:rPr>
              <w:t>DA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B6A24" w:rsidP="004B00B9" w:rsidR="00EB6A24" w:rsidRPr="00776774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776774">
              <w:rPr>
                <w:rFonts w:cs="Arial" w:hAnsi="Arial" w:ascii="Arial"/>
                <w:sz w:val="16"/>
                <w:szCs w:val="16"/>
              </w:rPr>
              <w:t>11.09.2018</w:t>
            </w:r>
          </w:p>
        </w:tc>
      </w:tr>
      <w:tr w:rsidTr="00392512" w:rsidR="00EB6A24" w:rsidRPr="00776774">
        <w:trPr>
          <w:trHeight w:val="72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B6A24" w:rsidP="00487A38" w:rsidR="00EB6A24" w:rsidRPr="00776774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776774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68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EB6A24" w:rsidP="009520F8" w:rsidR="00EB6A24" w:rsidRPr="00776774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776774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68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val="nil"/>
            </w:tcBorders>
            <w:vAlign w:val="center"/>
          </w:tcPr>
          <w:p w:rsidRDefault="00EB6A24" w:rsidP="00775237" w:rsidR="00EB6A24" w:rsidRPr="00776774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776774">
              <w:rPr>
                <w:rFonts w:cs="Arial" w:hAnsi="Arial" w:ascii="Arial"/>
                <w:sz w:val="16"/>
                <w:szCs w:val="16"/>
              </w:rPr>
              <w:t xml:space="preserve">ADDIKO BANK d.d. </w:t>
            </w:r>
          </w:p>
          <w:p w:rsidRDefault="00EB6A24" w:rsidP="00775237" w:rsidR="00EB6A24" w:rsidRPr="00776774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776774">
              <w:rPr>
                <w:rFonts w:cs="Arial" w:hAnsi="Arial" w:ascii="Arial"/>
                <w:sz w:val="16"/>
                <w:szCs w:val="16"/>
              </w:rPr>
              <w:t>OIB:14036333877</w:t>
            </w:r>
          </w:p>
          <w:p w:rsidRDefault="00EB6A24" w:rsidP="00775237" w:rsidR="00EB6A24" w:rsidRPr="00776774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776774">
              <w:rPr>
                <w:rFonts w:cs="Arial" w:hAnsi="Arial" w:ascii="Arial"/>
                <w:sz w:val="16"/>
                <w:szCs w:val="16"/>
              </w:rPr>
              <w:t>prije  Hypo Alpe Adria bank d.d.</w:t>
            </w:r>
          </w:p>
          <w:p w:rsidRDefault="00EB6A24" w:rsidP="00775237" w:rsidR="00EB6A24" w:rsidRPr="00776774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776774">
              <w:rPr>
                <w:rFonts w:cs="Arial" w:hAnsi="Arial" w:ascii="Arial"/>
                <w:sz w:val="16"/>
                <w:szCs w:val="16"/>
              </w:rPr>
              <w:t xml:space="preserve">Zastupa odvjetničko društvo Mamić,Perić,Reberski, Rimac iz Zagreba  </w:t>
            </w:r>
          </w:p>
        </w:tc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B6A24" w:rsidP="00D22EFE" w:rsidR="00EB6A24" w:rsidRPr="00776774">
            <w:pPr>
              <w:rPr>
                <w:rFonts w:cs="Arial" w:hAnsi="Arial" w:ascii="Arial"/>
                <w:sz w:val="16"/>
                <w:szCs w:val="16"/>
              </w:rPr>
            </w:pPr>
            <w:r w:rsidRPr="00776774">
              <w:rPr>
                <w:rFonts w:cs="Arial" w:hAnsi="Arial" w:ascii="Arial"/>
                <w:sz w:val="16"/>
                <w:szCs w:val="16"/>
              </w:rPr>
              <w:t>Zagreb, Slavonska avenija 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EB6A24" w:rsidP="007E29EB" w:rsidR="00EB6A24" w:rsidRPr="00776774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776774">
              <w:rPr>
                <w:rFonts w:cs="Arial" w:hAnsi="Arial" w:ascii="Arial"/>
                <w:sz w:val="16"/>
                <w:szCs w:val="16"/>
              </w:rPr>
              <w:t>-novčana tražbina temeljem rješenja o ovrsi Općinskog građanskog suda u Zagrebu broj Ovr-2327/10 od 10.9.2010</w:t>
            </w:r>
          </w:p>
          <w:p w:rsidRDefault="00EB6A24" w:rsidP="007E29EB" w:rsidR="00EB6A24" w:rsidRPr="00776774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776774">
              <w:rPr>
                <w:rFonts w:cs="Arial" w:hAnsi="Arial" w:ascii="Arial"/>
                <w:sz w:val="16"/>
                <w:szCs w:val="16"/>
              </w:rPr>
              <w:t xml:space="preserve">-Obavijest o razlučnom pravu temeljem: Ugovora o kreditu 301-112/2005 sa sporazumom o osiguranju novčane tražbine zasnivanjem založnog prava –korisnik kredita PAN-Papirna industrija Tvornica kartona i kartonske ambalaže d.o.o. </w:t>
            </w:r>
          </w:p>
          <w:p w:rsidRDefault="00EB6A24" w:rsidP="007E29EB" w:rsidR="00EB6A24" w:rsidRPr="00776774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776774">
              <w:rPr>
                <w:rFonts w:cs="Arial" w:hAnsi="Arial" w:ascii="Arial"/>
                <w:sz w:val="16"/>
                <w:szCs w:val="16"/>
              </w:rPr>
              <w:t>Prisilno založno pravo temeljem rješenje o osiguranju  Ovr-723/10 od 20.04.2010. koje je potvrđeno   rešenjem  Županijskog suda u Zagrebu broj Gžovr-3140/11 od 23.10.2012.</w:t>
            </w:r>
          </w:p>
          <w:p w:rsidRDefault="00EB6A24" w:rsidP="007E29EB" w:rsidR="00EB6A24" w:rsidRPr="00776774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776774">
              <w:rPr>
                <w:rFonts w:cs="Arial" w:hAnsi="Arial" w:ascii="Arial"/>
                <w:sz w:val="16"/>
                <w:szCs w:val="16"/>
              </w:rPr>
              <w:t xml:space="preserve"> koje proizlazi iz Ugovora o kreditu broj 301-275/2006sa sporazumom o osiguranju novčane tražbine, korisnik kredita PAN-Papirna industrija Tvornica kartona i kartonske ambalaže, stečajni dužnik =ZALOŽNI DUŽNIK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B6A24" w:rsidP="009514CA" w:rsidR="00EB6A24" w:rsidRPr="00776774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776774">
              <w:rPr>
                <w:rFonts w:cs="Arial" w:hAnsi="Arial" w:ascii="Arial"/>
                <w:sz w:val="16"/>
                <w:szCs w:val="16"/>
              </w:rPr>
              <w:t xml:space="preserve">2.937,77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B6A24" w:rsidP="004B00B9" w:rsidR="00EB6A24" w:rsidRPr="00776774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776774">
              <w:rPr>
                <w:rFonts w:cs="Arial" w:hAnsi="Arial" w:ascii="Arial"/>
                <w:sz w:val="16"/>
                <w:szCs w:val="16"/>
              </w:rPr>
              <w:t>DA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B6A24" w:rsidP="004F7B81" w:rsidR="00EB6A24" w:rsidRPr="00776774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776774">
              <w:rPr>
                <w:rFonts w:cs="Arial" w:hAnsi="Arial" w:ascii="Arial"/>
                <w:sz w:val="16"/>
                <w:szCs w:val="16"/>
              </w:rPr>
              <w:t>DA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B6A24" w:rsidP="004B00B9" w:rsidR="00EB6A24" w:rsidRPr="00776774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776774">
              <w:rPr>
                <w:rFonts w:cs="Arial" w:hAnsi="Arial" w:ascii="Arial"/>
                <w:sz w:val="16"/>
                <w:szCs w:val="16"/>
              </w:rPr>
              <w:t>14.09.2018.</w:t>
            </w:r>
          </w:p>
        </w:tc>
      </w:tr>
      <w:tr w:rsidTr="00392512" w:rsidR="00EB6A24" w:rsidRPr="00776774">
        <w:trPr>
          <w:trHeight w:val="72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B6A24" w:rsidP="00487A38" w:rsidR="00EB6A24" w:rsidRPr="00776774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776774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69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EB6A24" w:rsidP="009520F8" w:rsidR="00EB6A24" w:rsidRPr="00776774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776774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69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val="nil"/>
            </w:tcBorders>
            <w:vAlign w:val="center"/>
          </w:tcPr>
          <w:p w:rsidRDefault="00EB6A24" w:rsidP="00071147" w:rsidR="00EB6A24" w:rsidRPr="00776774">
            <w:pPr>
              <w:rPr>
                <w:rFonts w:cs="Arial" w:hAnsi="Arial" w:ascii="Arial"/>
                <w:sz w:val="16"/>
                <w:szCs w:val="16"/>
              </w:rPr>
            </w:pPr>
            <w:r w:rsidRPr="00776774">
              <w:rPr>
                <w:rFonts w:cs="Arial" w:hAnsi="Arial" w:ascii="Arial"/>
                <w:sz w:val="16"/>
                <w:szCs w:val="16"/>
              </w:rPr>
              <w:t>HETA ASSET RESOLUTION AG prije Hypo Alpe Adria Bank International AG</w:t>
            </w:r>
          </w:p>
          <w:p w:rsidRDefault="00EB6A24" w:rsidP="002619E0" w:rsidR="00EB6A24" w:rsidRPr="00776774">
            <w:pPr>
              <w:rPr>
                <w:rFonts w:cs="Arial" w:hAnsi="Arial" w:ascii="Arial"/>
                <w:sz w:val="16"/>
                <w:szCs w:val="16"/>
              </w:rPr>
            </w:pPr>
            <w:r w:rsidRPr="00776774">
              <w:rPr>
                <w:rFonts w:cs="Arial" w:hAnsi="Arial" w:ascii="Arial"/>
                <w:sz w:val="16"/>
                <w:szCs w:val="16"/>
              </w:rPr>
              <w:t>OIB:90730821413</w:t>
            </w:r>
          </w:p>
          <w:p w:rsidRDefault="00EB6A24" w:rsidP="002619E0" w:rsidR="00EB6A24" w:rsidRPr="00776774">
            <w:pPr>
              <w:rPr>
                <w:rFonts w:cs="Arial" w:hAnsi="Arial" w:ascii="Arial"/>
                <w:sz w:val="16"/>
                <w:szCs w:val="16"/>
              </w:rPr>
            </w:pPr>
            <w:r w:rsidRPr="00776774">
              <w:rPr>
                <w:rFonts w:cs="Arial" w:hAnsi="Arial" w:ascii="Arial"/>
                <w:sz w:val="16"/>
                <w:szCs w:val="16"/>
              </w:rPr>
              <w:t xml:space="preserve">Zastupa odvjetničko društvo Mamić,Perić,Reberski, Rimac iz Zagreba  </w:t>
            </w:r>
          </w:p>
        </w:tc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B6A24" w:rsidP="00D22EFE" w:rsidR="00EB6A24" w:rsidRPr="00776774">
            <w:pPr>
              <w:rPr>
                <w:rFonts w:cs="Arial" w:hAnsi="Arial" w:ascii="Arial"/>
                <w:sz w:val="16"/>
                <w:szCs w:val="16"/>
              </w:rPr>
            </w:pPr>
            <w:r w:rsidRPr="00776774">
              <w:rPr>
                <w:rFonts w:cs="Arial" w:hAnsi="Arial" w:ascii="Arial"/>
                <w:sz w:val="16"/>
                <w:szCs w:val="16"/>
              </w:rPr>
              <w:t xml:space="preserve">Kalgenfurt am Wörthersee, Alpen Adria platz 1, Republika Austrija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EB6A24" w:rsidP="001A401D" w:rsidR="00EB6A24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776774">
              <w:rPr>
                <w:rFonts w:cs="Arial" w:hAnsi="Arial" w:ascii="Arial"/>
                <w:sz w:val="16"/>
                <w:szCs w:val="16"/>
              </w:rPr>
              <w:t xml:space="preserve">-troškovi ovršnog postupka Rješenje o ovrsi Općinskog građanskog suda u Zagrebu broj Ovr-1394/10 od 30.04.2010.  </w:t>
            </w:r>
            <w:r w:rsidRPr="00776774">
              <w:rPr>
                <w:rFonts w:cs="Arial" w:hAnsi="Arial" w:ascii="Arial"/>
                <w:b/>
                <w:sz w:val="16"/>
                <w:szCs w:val="16"/>
              </w:rPr>
              <w:t>sada</w:t>
            </w:r>
            <w:r w:rsidRPr="00776774">
              <w:rPr>
                <w:rFonts w:cs="Arial" w:hAnsi="Arial" w:ascii="Arial"/>
                <w:sz w:val="16"/>
                <w:szCs w:val="16"/>
              </w:rPr>
              <w:t xml:space="preserve"> Općinskog građanskog suda u Novom Zagrebu broj Ovr-541/15 </w:t>
            </w:r>
            <w:r w:rsidR="001A401D" w:rsidRPr="00776774">
              <w:rPr>
                <w:rFonts w:cs="Arial" w:hAnsi="Arial" w:ascii="Arial"/>
                <w:sz w:val="16"/>
                <w:szCs w:val="16"/>
              </w:rPr>
              <w:t xml:space="preserve">; </w:t>
            </w:r>
            <w:r w:rsidRPr="00776774">
              <w:rPr>
                <w:rFonts w:cs="Arial" w:hAnsi="Arial" w:ascii="Arial"/>
                <w:b/>
                <w:sz w:val="16"/>
                <w:szCs w:val="16"/>
              </w:rPr>
              <w:t>Razlučno pravo</w:t>
            </w:r>
            <w:r w:rsidRPr="00776774">
              <w:rPr>
                <w:rFonts w:cs="Arial" w:hAnsi="Arial" w:ascii="Arial"/>
                <w:sz w:val="16"/>
                <w:szCs w:val="16"/>
              </w:rPr>
              <w:t xml:space="preserve"> temeljem Ugovora o kreditnom poslu u inozemstvu bro jHR/1583 korisnik kredita PAN-Papirna industrija Tvornica kartona i kartonske ambalaže, stečajni dužnik =ZALOŽNI DUŽNIK     i Sporazum radi osiguranja novčane tražbine zasnivanjem založnog prava solemiziran od strane javnog bilježnika Alemke Gajski 13.7.2007 broj OV-22877/2007,</w:t>
            </w:r>
          </w:p>
          <w:p w:rsidRDefault="00776774" w:rsidP="001A401D" w:rsidR="00776774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</w:p>
          <w:p w:rsidRDefault="00776774" w:rsidP="001A401D" w:rsidR="00776774" w:rsidRPr="00776774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379B6" w:rsidP="00920236" w:rsidR="00EB6A24" w:rsidRPr="00776774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776774">
              <w:rPr>
                <w:rFonts w:cs="Arial" w:hAnsi="Arial" w:ascii="Arial"/>
                <w:sz w:val="16"/>
                <w:szCs w:val="16"/>
              </w:rPr>
              <w:t>128.635</w:t>
            </w:r>
            <w:r w:rsidR="00EB6A24" w:rsidRPr="00776774">
              <w:rPr>
                <w:rFonts w:cs="Arial" w:hAnsi="Arial" w:ascii="Arial"/>
                <w:sz w:val="16"/>
                <w:szCs w:val="16"/>
              </w:rPr>
              <w:t>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B6A24" w:rsidP="004B00B9" w:rsidR="00EB6A24" w:rsidRPr="00776774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B6A24" w:rsidP="004F7B81" w:rsidR="00EB6A24" w:rsidRPr="00776774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776774">
              <w:rPr>
                <w:rFonts w:cs="Arial" w:hAnsi="Arial" w:ascii="Arial"/>
                <w:sz w:val="16"/>
                <w:szCs w:val="16"/>
              </w:rPr>
              <w:t>DA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B6A24" w:rsidP="004B00B9" w:rsidR="00EB6A24" w:rsidRPr="00776774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776774">
              <w:rPr>
                <w:rFonts w:cs="Arial" w:hAnsi="Arial" w:ascii="Arial"/>
                <w:sz w:val="16"/>
                <w:szCs w:val="16"/>
              </w:rPr>
              <w:t>17.09.2018.</w:t>
            </w:r>
          </w:p>
        </w:tc>
      </w:tr>
      <w:tr w:rsidTr="00392512" w:rsidR="00F53A63" w:rsidRPr="007E29EB">
        <w:trPr>
          <w:trHeight w:val="720"/>
        </w:trPr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53A63" w:rsidP="000E65B0" w:rsidR="00F53A63" w:rsidRPr="007E29EB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E29EB">
              <w:rPr>
                <w:rFonts w:cs="Arial" w:hAnsi="Arial" w:ascii="Arial"/>
                <w:sz w:val="18"/>
                <w:szCs w:val="18"/>
              </w:rPr>
              <w:lastRenderedPageBreak/>
              <w:t>Rb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F53A63" w:rsidP="000E65B0" w:rsidR="00F53A63" w:rsidRPr="007E29EB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E29EB">
              <w:rPr>
                <w:rFonts w:cs="Arial" w:hAnsi="Arial" w:ascii="Arial"/>
                <w:sz w:val="18"/>
                <w:szCs w:val="18"/>
              </w:rPr>
              <w:t>Br. prijave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vAlign w:val="center"/>
          </w:tcPr>
          <w:p w:rsidRDefault="00F53A63" w:rsidP="000E65B0" w:rsidR="00F53A63" w:rsidRPr="007E29EB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E29EB">
              <w:rPr>
                <w:rFonts w:cs="Arial" w:hAnsi="Arial" w:ascii="Arial"/>
                <w:sz w:val="18"/>
                <w:szCs w:val="18"/>
              </w:rPr>
              <w:t>VJEROVNIK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53A63" w:rsidP="000E65B0" w:rsidR="00F53A63" w:rsidRPr="007E29EB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E29EB">
              <w:rPr>
                <w:rFonts w:cs="Arial" w:hAnsi="Arial" w:ascii="Arial"/>
                <w:sz w:val="18"/>
                <w:szCs w:val="18"/>
              </w:rPr>
              <w:t>Adresa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F53A63" w:rsidP="000E65B0" w:rsidR="00F53A63" w:rsidRPr="007E29EB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E29EB">
              <w:rPr>
                <w:rFonts w:cs="Arial" w:hAnsi="Arial" w:ascii="Arial"/>
                <w:sz w:val="18"/>
                <w:szCs w:val="18"/>
              </w:rPr>
              <w:t>Osnova tražbine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F53A63" w:rsidP="000E65B0" w:rsidR="00F53A63" w:rsidRPr="007E29EB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E29EB">
              <w:rPr>
                <w:rFonts w:cs="Arial" w:hAnsi="Arial" w:ascii="Arial"/>
                <w:sz w:val="18"/>
                <w:szCs w:val="18"/>
              </w:rPr>
              <w:t>Prijavljena tražbina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F53A63" w:rsidP="000E65B0" w:rsidR="00F53A63" w:rsidRPr="007E29EB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E29EB">
              <w:rPr>
                <w:rFonts w:cs="Arial" w:hAnsi="Arial" w:ascii="Arial"/>
                <w:sz w:val="18"/>
                <w:szCs w:val="18"/>
              </w:rPr>
              <w:t>Pristojba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F53A63" w:rsidP="000E65B0" w:rsidR="00F53A63" w:rsidRPr="007E29EB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E29EB">
              <w:rPr>
                <w:rFonts w:cs="Arial" w:hAnsi="Arial" w:ascii="Arial"/>
                <w:sz w:val="18"/>
                <w:szCs w:val="18"/>
              </w:rPr>
              <w:t>Punomoć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F53A63" w:rsidP="000E65B0" w:rsidR="00F53A63" w:rsidRPr="007E29EB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E29EB">
              <w:rPr>
                <w:rFonts w:cs="Arial" w:hAnsi="Arial" w:ascii="Arial"/>
                <w:sz w:val="18"/>
                <w:szCs w:val="18"/>
              </w:rPr>
              <w:t>Zaprimljeno</w:t>
            </w:r>
          </w:p>
        </w:tc>
      </w:tr>
      <w:tr w:rsidTr="00392512" w:rsidR="00EB6A24" w:rsidRPr="007E29EB">
        <w:trPr>
          <w:trHeight w:val="72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B6A24" w:rsidP="00487A38" w:rsidR="00EB6A24" w:rsidRPr="007E29EB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7E29EB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70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EB6A24" w:rsidP="009520F8" w:rsidR="00EB6A24" w:rsidRPr="007E29EB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7E29EB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70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val="nil"/>
            </w:tcBorders>
            <w:vAlign w:val="center"/>
          </w:tcPr>
          <w:p w:rsidRDefault="00EB6A24" w:rsidP="006A3D66" w:rsidR="00EB6A24" w:rsidRPr="007E29EB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7E29EB">
              <w:rPr>
                <w:rFonts w:cs="Arial" w:hAnsi="Arial" w:ascii="Arial"/>
                <w:sz w:val="18"/>
                <w:szCs w:val="18"/>
              </w:rPr>
              <w:t xml:space="preserve">Suvlasnici stambene zgrade u Zagrebu, Gomboševa 30, zastupa Gradsko stambeno komunalno gospodarstvo d.o.o. </w:t>
            </w:r>
          </w:p>
          <w:p w:rsidRDefault="00EB6A24" w:rsidP="006A3D66" w:rsidR="00EB6A24" w:rsidRPr="007E29EB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7E29EB">
              <w:rPr>
                <w:rFonts w:cs="Arial" w:hAnsi="Arial" w:ascii="Arial"/>
                <w:sz w:val="18"/>
                <w:szCs w:val="18"/>
              </w:rPr>
              <w:t>OIB:03744272526</w:t>
            </w:r>
          </w:p>
        </w:tc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B6A24" w:rsidP="00D22EFE" w:rsidR="00EB6A24" w:rsidRPr="007E29EB">
            <w:pPr>
              <w:rPr>
                <w:rFonts w:cs="Arial" w:hAnsi="Arial" w:ascii="Arial"/>
                <w:sz w:val="18"/>
                <w:szCs w:val="18"/>
              </w:rPr>
            </w:pPr>
            <w:r w:rsidRPr="007E29EB">
              <w:rPr>
                <w:rFonts w:cs="Arial" w:hAnsi="Arial" w:ascii="Arial"/>
                <w:sz w:val="18"/>
                <w:szCs w:val="18"/>
              </w:rPr>
              <w:t>Zagreb, Savska cesta 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EB6A24" w:rsidP="007D4208" w:rsidR="00EB6A24" w:rsidRPr="007E29EB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7E29EB">
              <w:rPr>
                <w:rFonts w:cs="Arial" w:hAnsi="Arial" w:ascii="Arial"/>
                <w:sz w:val="18"/>
                <w:szCs w:val="18"/>
              </w:rPr>
              <w:t>Pričuva stambena zgrada Zagreb, Gomboševa 30, objekt 05041120</w:t>
            </w:r>
          </w:p>
          <w:p w:rsidRDefault="00EB6A24" w:rsidP="007D4208" w:rsidR="00EB6A24" w:rsidRPr="007E29EB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7E29EB">
              <w:rPr>
                <w:rFonts w:cs="Arial" w:hAnsi="Arial" w:ascii="Arial"/>
                <w:sz w:val="18"/>
                <w:szCs w:val="18"/>
              </w:rPr>
              <w:t xml:space="preserve">-rješenju o odobrenoj predstečajnoj nagodbi St-762/17, pravomoćno dana 13.6.2017.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F1E08" w:rsidP="00212ACD" w:rsidR="00EB6A24" w:rsidRPr="007E29EB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E29EB">
              <w:rPr>
                <w:rFonts w:cs="Arial" w:hAnsi="Arial" w:ascii="Arial"/>
                <w:sz w:val="18"/>
                <w:szCs w:val="18"/>
              </w:rPr>
              <w:t>6.553,09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B6A24" w:rsidP="004B00B9" w:rsidR="00EB6A24" w:rsidRPr="007E29EB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E29EB">
              <w:rPr>
                <w:rFonts w:cs="Arial" w:hAnsi="Arial" w:ascii="Arial"/>
                <w:sz w:val="18"/>
                <w:szCs w:val="18"/>
              </w:rPr>
              <w:t>DA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B6A24" w:rsidP="004F7B81" w:rsidR="00EB6A24" w:rsidRPr="007E29EB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B6A24" w:rsidP="004B00B9" w:rsidR="00EB6A24" w:rsidRPr="007E29EB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E29EB">
              <w:rPr>
                <w:rFonts w:cs="Arial" w:hAnsi="Arial" w:ascii="Arial"/>
                <w:sz w:val="18"/>
                <w:szCs w:val="18"/>
              </w:rPr>
              <w:t>17.09.2018.</w:t>
            </w:r>
          </w:p>
        </w:tc>
      </w:tr>
      <w:tr w:rsidTr="00392512" w:rsidR="00EB6A24" w:rsidRPr="007E29EB">
        <w:trPr>
          <w:trHeight w:val="72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B6A24" w:rsidP="00487A38" w:rsidR="00EB6A24" w:rsidRPr="007E29EB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7E29EB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71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EB6A24" w:rsidP="009520F8" w:rsidR="00EB6A24" w:rsidRPr="007E29EB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7E29EB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71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val="nil"/>
            </w:tcBorders>
            <w:vAlign w:val="center"/>
          </w:tcPr>
          <w:p w:rsidRDefault="00EB6A24" w:rsidP="00212ACD" w:rsidR="00EB6A24" w:rsidRPr="007E29EB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7E29EB">
              <w:rPr>
                <w:rFonts w:cs="Arial" w:hAnsi="Arial" w:ascii="Arial"/>
                <w:sz w:val="18"/>
                <w:szCs w:val="18"/>
              </w:rPr>
              <w:t xml:space="preserve">Suvlasnici stambene zgrade u Zagrebu, Otona Žiupančića 10, zastupa Gradsko stambeno komunalno gospodarstvo d.o.o. </w:t>
            </w:r>
          </w:p>
          <w:p w:rsidRDefault="00EB6A24" w:rsidP="00212ACD" w:rsidR="00EB6A24" w:rsidRPr="007E29EB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7E29EB">
              <w:rPr>
                <w:rFonts w:cs="Arial" w:hAnsi="Arial" w:ascii="Arial"/>
                <w:sz w:val="18"/>
                <w:szCs w:val="18"/>
              </w:rPr>
              <w:t>OIB:03744272526</w:t>
            </w:r>
            <w:r w:rsidRPr="007E29EB">
              <w:rPr>
                <w:rFonts w:cs="Arial" w:hAnsi="Arial" w:ascii="Arial"/>
                <w:sz w:val="18"/>
                <w:szCs w:val="18"/>
              </w:rPr>
              <w:tab/>
            </w:r>
          </w:p>
        </w:tc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B6A24" w:rsidP="00D22EFE" w:rsidR="00EB6A24" w:rsidRPr="007E29EB">
            <w:pPr>
              <w:rPr>
                <w:rFonts w:cs="Arial" w:hAnsi="Arial" w:ascii="Arial"/>
                <w:sz w:val="18"/>
                <w:szCs w:val="18"/>
              </w:rPr>
            </w:pPr>
            <w:r w:rsidRPr="007E29EB">
              <w:rPr>
                <w:rFonts w:cs="Arial" w:hAnsi="Arial" w:ascii="Arial"/>
                <w:sz w:val="18"/>
                <w:szCs w:val="18"/>
              </w:rPr>
              <w:t>Zagreb, Savska cesta 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EB6A24" w:rsidP="007D4208" w:rsidR="00EB6A24" w:rsidRPr="007E29EB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7E29EB">
              <w:rPr>
                <w:rFonts w:cs="Arial" w:hAnsi="Arial" w:ascii="Arial"/>
                <w:sz w:val="18"/>
                <w:szCs w:val="18"/>
              </w:rPr>
              <w:t>Pričuva stambena zgrada Zagreb, Otona Župančića 10, objekt 03995666</w:t>
            </w:r>
          </w:p>
          <w:p w:rsidRDefault="00EB6A24" w:rsidP="007D4208" w:rsidR="00EB6A24" w:rsidRPr="007E29EB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7E29EB">
              <w:rPr>
                <w:rFonts w:cs="Arial" w:hAnsi="Arial" w:ascii="Arial"/>
                <w:sz w:val="18"/>
                <w:szCs w:val="18"/>
              </w:rPr>
              <w:t>-rješenju o odobrenoj predstečajnoj nagodbi St-762/17, pravomoćno dana 13.6.2017.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D674E8" w:rsidP="00212ACD" w:rsidR="00EB6A24" w:rsidRPr="007E29EB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E29EB">
              <w:rPr>
                <w:rFonts w:cs="Arial" w:hAnsi="Arial" w:ascii="Arial"/>
                <w:sz w:val="18"/>
                <w:szCs w:val="18"/>
              </w:rPr>
              <w:t>14.899,93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B6A24" w:rsidP="004B00B9" w:rsidR="00EB6A24" w:rsidRPr="007E29EB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E29EB">
              <w:rPr>
                <w:rFonts w:cs="Arial" w:hAnsi="Arial" w:ascii="Arial"/>
                <w:sz w:val="18"/>
                <w:szCs w:val="18"/>
              </w:rPr>
              <w:t>DA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B6A24" w:rsidP="004F7B81" w:rsidR="00EB6A24" w:rsidRPr="007E29EB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B6A24" w:rsidP="004B00B9" w:rsidR="00EB6A24" w:rsidRPr="007E29EB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E29EB">
              <w:rPr>
                <w:rFonts w:cs="Arial" w:hAnsi="Arial" w:ascii="Arial"/>
                <w:sz w:val="18"/>
                <w:szCs w:val="18"/>
              </w:rPr>
              <w:t>17.09.2018.</w:t>
            </w:r>
          </w:p>
        </w:tc>
      </w:tr>
      <w:tr w:rsidTr="00392512" w:rsidR="00EB6A24" w:rsidRPr="007E29EB">
        <w:trPr>
          <w:trHeight w:val="72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B6A24" w:rsidP="00487A38" w:rsidR="00EB6A24" w:rsidRPr="007E29EB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7E29EB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72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EB6A24" w:rsidP="004B00B9" w:rsidR="00EB6A24" w:rsidRPr="007E29EB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E29EB">
              <w:rPr>
                <w:rFonts w:cs="Arial" w:hAnsi="Arial" w:ascii="Arial"/>
                <w:sz w:val="18"/>
                <w:szCs w:val="18"/>
              </w:rPr>
              <w:t>72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val="nil"/>
            </w:tcBorders>
            <w:vAlign w:val="center"/>
          </w:tcPr>
          <w:p w:rsidRDefault="00EB6A24" w:rsidP="00212ACD" w:rsidR="00EB6A24" w:rsidRPr="007E29EB">
            <w:pPr>
              <w:rPr>
                <w:rFonts w:cs="Arial" w:hAnsi="Arial" w:ascii="Arial"/>
                <w:sz w:val="18"/>
                <w:szCs w:val="18"/>
              </w:rPr>
            </w:pPr>
            <w:r w:rsidRPr="007E29EB">
              <w:rPr>
                <w:rFonts w:cs="Arial" w:hAnsi="Arial" w:ascii="Arial"/>
                <w:sz w:val="18"/>
                <w:szCs w:val="18"/>
              </w:rPr>
              <w:t xml:space="preserve">Suvlasnici stambene zgrade u Zagrebu, Čerinina 13, zastupa Gradsko stambeno komunalno gospodarstvo d.o.o. </w:t>
            </w:r>
          </w:p>
          <w:p w:rsidRDefault="00EB6A24" w:rsidP="00212ACD" w:rsidR="00EB6A24" w:rsidRPr="007E29EB">
            <w:pPr>
              <w:rPr>
                <w:rFonts w:cs="Arial" w:hAnsi="Arial" w:ascii="Arial"/>
                <w:sz w:val="18"/>
                <w:szCs w:val="18"/>
              </w:rPr>
            </w:pPr>
            <w:r w:rsidRPr="007E29EB">
              <w:rPr>
                <w:rFonts w:cs="Arial" w:hAnsi="Arial" w:ascii="Arial"/>
                <w:sz w:val="18"/>
                <w:szCs w:val="18"/>
              </w:rPr>
              <w:t>OIB:03744272526</w:t>
            </w:r>
            <w:r w:rsidRPr="007E29EB">
              <w:rPr>
                <w:rFonts w:cs="Arial" w:hAnsi="Arial" w:ascii="Arial"/>
                <w:sz w:val="18"/>
                <w:szCs w:val="18"/>
              </w:rPr>
              <w:tab/>
            </w:r>
          </w:p>
        </w:tc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B6A24" w:rsidP="00172339" w:rsidR="00EB6A24" w:rsidRPr="007E29EB">
            <w:pPr>
              <w:rPr>
                <w:rFonts w:cs="Arial" w:hAnsi="Arial" w:ascii="Arial"/>
                <w:sz w:val="18"/>
                <w:szCs w:val="18"/>
              </w:rPr>
            </w:pPr>
            <w:r w:rsidRPr="007E29EB">
              <w:rPr>
                <w:rFonts w:cs="Arial" w:hAnsi="Arial" w:ascii="Arial"/>
                <w:sz w:val="18"/>
                <w:szCs w:val="18"/>
              </w:rPr>
              <w:t>Zagreb, Savska cesta 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EB6A24" w:rsidP="00172339" w:rsidR="00EB6A24" w:rsidRPr="007E29EB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7E29EB">
              <w:rPr>
                <w:rFonts w:cs="Arial" w:hAnsi="Arial" w:ascii="Arial"/>
                <w:sz w:val="18"/>
                <w:szCs w:val="18"/>
              </w:rPr>
              <w:t>Pričuva stambena zgrada Zagreb, Čerinina 13, objekt 05044731</w:t>
            </w:r>
          </w:p>
          <w:p w:rsidRDefault="00EB6A24" w:rsidP="00172339" w:rsidR="00EB6A24" w:rsidRPr="007E29EB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7E29EB">
              <w:rPr>
                <w:rFonts w:cs="Arial" w:hAnsi="Arial" w:ascii="Arial"/>
                <w:sz w:val="18"/>
                <w:szCs w:val="18"/>
              </w:rPr>
              <w:t>-rješenju o odobrenoj predstečajnoj nagodbi St-762/17, pravomoćno dana 13.6.2017.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7E0216" w:rsidP="00920236" w:rsidR="00EB6A24" w:rsidRPr="007E29EB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E29EB">
              <w:rPr>
                <w:rFonts w:cs="Arial" w:hAnsi="Arial" w:ascii="Arial"/>
                <w:sz w:val="18"/>
                <w:szCs w:val="18"/>
              </w:rPr>
              <w:t>11.684,24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B6A24" w:rsidP="004B00B9" w:rsidR="00EB6A24" w:rsidRPr="007E29EB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E29EB">
              <w:rPr>
                <w:rFonts w:cs="Arial" w:hAnsi="Arial" w:ascii="Arial"/>
                <w:sz w:val="18"/>
                <w:szCs w:val="18"/>
              </w:rPr>
              <w:t>DA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B6A24" w:rsidP="004F7B81" w:rsidR="00EB6A24" w:rsidRPr="007E29EB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B6A24" w:rsidP="004B00B9" w:rsidR="00EB6A24" w:rsidRPr="007E29EB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E29EB">
              <w:rPr>
                <w:rFonts w:cs="Arial" w:hAnsi="Arial" w:ascii="Arial"/>
                <w:sz w:val="18"/>
                <w:szCs w:val="18"/>
              </w:rPr>
              <w:t>17.09.2018</w:t>
            </w:r>
          </w:p>
        </w:tc>
      </w:tr>
      <w:tr w:rsidTr="00392512" w:rsidR="00EB6A24" w:rsidRPr="007E29EB">
        <w:trPr>
          <w:trHeight w:val="72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B6A24" w:rsidP="00487A38" w:rsidR="00EB6A24" w:rsidRPr="007E29EB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7E29EB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73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EB6A24" w:rsidP="004B00B9" w:rsidR="00EB6A24" w:rsidRPr="007E29EB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E29EB">
              <w:rPr>
                <w:rFonts w:cs="Arial" w:hAnsi="Arial" w:ascii="Arial"/>
                <w:sz w:val="18"/>
                <w:szCs w:val="18"/>
              </w:rPr>
              <w:t>73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val="nil"/>
            </w:tcBorders>
            <w:vAlign w:val="center"/>
          </w:tcPr>
          <w:p w:rsidRDefault="00EB6A24" w:rsidP="002D77D6" w:rsidR="00EB6A24" w:rsidRPr="007E29EB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7E29EB">
              <w:rPr>
                <w:rFonts w:cs="Arial" w:hAnsi="Arial" w:ascii="Arial"/>
                <w:sz w:val="18"/>
                <w:szCs w:val="18"/>
              </w:rPr>
              <w:t xml:space="preserve">Suvlasnici stambene zgrade u Zagrebu, Svetog Mateja 65, zastupa Gradsko stambeno komunalno gospodarstvo d.o.o. </w:t>
            </w:r>
          </w:p>
          <w:p w:rsidRDefault="00EB6A24" w:rsidP="002D77D6" w:rsidR="00EB6A24" w:rsidRPr="007E29EB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7E29EB">
              <w:rPr>
                <w:rFonts w:cs="Arial" w:hAnsi="Arial" w:ascii="Arial"/>
                <w:sz w:val="18"/>
                <w:szCs w:val="18"/>
              </w:rPr>
              <w:t>OIB:03744272526</w:t>
            </w:r>
            <w:r w:rsidRPr="007E29EB">
              <w:rPr>
                <w:rFonts w:cs="Arial" w:hAnsi="Arial" w:ascii="Arial"/>
                <w:sz w:val="18"/>
                <w:szCs w:val="18"/>
              </w:rPr>
              <w:tab/>
            </w:r>
          </w:p>
        </w:tc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B6A24" w:rsidP="00172339" w:rsidR="00EB6A24" w:rsidRPr="007E29EB">
            <w:pPr>
              <w:rPr>
                <w:rFonts w:cs="Arial" w:hAnsi="Arial" w:ascii="Arial"/>
                <w:sz w:val="18"/>
                <w:szCs w:val="18"/>
              </w:rPr>
            </w:pPr>
            <w:r w:rsidRPr="007E29EB">
              <w:rPr>
                <w:rFonts w:cs="Arial" w:hAnsi="Arial" w:ascii="Arial"/>
                <w:sz w:val="18"/>
                <w:szCs w:val="18"/>
              </w:rPr>
              <w:t>Zagreb, Savska cesta 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EB6A24" w:rsidP="00172339" w:rsidR="00EB6A24" w:rsidRPr="007E29EB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7E29EB">
              <w:rPr>
                <w:rFonts w:cs="Arial" w:hAnsi="Arial" w:ascii="Arial"/>
                <w:sz w:val="18"/>
                <w:szCs w:val="18"/>
              </w:rPr>
              <w:t>Pričuva stambena zgrada Zagreb, Svetog Mateja 65, objekt 04998405</w:t>
            </w:r>
          </w:p>
          <w:p w:rsidRDefault="00EB6A24" w:rsidP="00172339" w:rsidR="00EB6A24" w:rsidRPr="007E29EB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7E29EB">
              <w:rPr>
                <w:rFonts w:cs="Arial" w:hAnsi="Arial" w:ascii="Arial"/>
                <w:sz w:val="18"/>
                <w:szCs w:val="18"/>
              </w:rPr>
              <w:t>-rješenju o odobrenoj predstečajnoj nagodbi St-762/17, pravomoćno dana 13.6.2017.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DF735D" w:rsidP="00172339" w:rsidR="00EB6A24" w:rsidRPr="007E29EB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E29EB">
              <w:rPr>
                <w:rFonts w:cs="Arial" w:hAnsi="Arial" w:ascii="Arial"/>
                <w:sz w:val="18"/>
                <w:szCs w:val="18"/>
              </w:rPr>
              <w:t>15.330,88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DF735D" w:rsidP="00172339" w:rsidR="00EB6A24" w:rsidRPr="007E29EB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E29EB">
              <w:rPr>
                <w:rFonts w:cs="Arial" w:hAnsi="Arial" w:ascii="Arial"/>
                <w:sz w:val="18"/>
                <w:szCs w:val="18"/>
              </w:rPr>
              <w:t>DA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B6A24" w:rsidP="00172339" w:rsidR="00EB6A24" w:rsidRPr="007E29EB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B6A24" w:rsidP="00172339" w:rsidR="00EB6A24" w:rsidRPr="007E29EB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E29EB">
              <w:rPr>
                <w:rFonts w:cs="Arial" w:hAnsi="Arial" w:ascii="Arial"/>
                <w:sz w:val="18"/>
                <w:szCs w:val="18"/>
              </w:rPr>
              <w:t>17.09.2018</w:t>
            </w:r>
          </w:p>
        </w:tc>
      </w:tr>
      <w:tr w:rsidTr="00392512" w:rsidR="00EB6A24" w:rsidRPr="007E29EB">
        <w:trPr>
          <w:trHeight w:val="72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B6A24" w:rsidP="00487A38" w:rsidR="00EB6A24" w:rsidRPr="007E29EB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7E29EB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74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EB6A24" w:rsidP="004B00B9" w:rsidR="00EB6A24" w:rsidRPr="007E29EB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E29EB">
              <w:rPr>
                <w:rFonts w:cs="Arial" w:hAnsi="Arial" w:ascii="Arial"/>
                <w:sz w:val="18"/>
                <w:szCs w:val="18"/>
              </w:rPr>
              <w:t>74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val="nil"/>
            </w:tcBorders>
            <w:vAlign w:val="center"/>
          </w:tcPr>
          <w:p w:rsidRDefault="00EB6A24" w:rsidP="00172339" w:rsidR="00EB6A24" w:rsidRPr="007E29EB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7E29EB">
              <w:rPr>
                <w:rFonts w:cs="Arial" w:hAnsi="Arial" w:ascii="Arial"/>
                <w:sz w:val="18"/>
                <w:szCs w:val="18"/>
              </w:rPr>
              <w:t xml:space="preserve">Suvlasnici stambene zgrade u Zagrebu, Otona Župančića 6, zastupa Gradsko stambeno komunalno gospodarstvo d.o.o. </w:t>
            </w:r>
          </w:p>
          <w:p w:rsidRDefault="00EB6A24" w:rsidP="00172339" w:rsidR="00EB6A24" w:rsidRPr="007E29EB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7E29EB">
              <w:rPr>
                <w:rFonts w:cs="Arial" w:hAnsi="Arial" w:ascii="Arial"/>
                <w:sz w:val="18"/>
                <w:szCs w:val="18"/>
              </w:rPr>
              <w:t>OIB:03744272526</w:t>
            </w:r>
            <w:r w:rsidRPr="007E29EB">
              <w:rPr>
                <w:rFonts w:cs="Arial" w:hAnsi="Arial" w:ascii="Arial"/>
                <w:sz w:val="18"/>
                <w:szCs w:val="18"/>
              </w:rPr>
              <w:tab/>
            </w:r>
          </w:p>
        </w:tc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B6A24" w:rsidP="00172339" w:rsidR="00EB6A24" w:rsidRPr="007E29EB">
            <w:pPr>
              <w:rPr>
                <w:rFonts w:cs="Arial" w:hAnsi="Arial" w:ascii="Arial"/>
                <w:sz w:val="18"/>
                <w:szCs w:val="18"/>
              </w:rPr>
            </w:pPr>
            <w:r w:rsidRPr="007E29EB">
              <w:rPr>
                <w:rFonts w:cs="Arial" w:hAnsi="Arial" w:ascii="Arial"/>
                <w:sz w:val="18"/>
                <w:szCs w:val="18"/>
              </w:rPr>
              <w:t>Zagreb, Savska cesta 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EB6A24" w:rsidP="00172339" w:rsidR="00EB6A24" w:rsidRPr="007E29EB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7E29EB">
              <w:rPr>
                <w:rFonts w:cs="Arial" w:hAnsi="Arial" w:ascii="Arial"/>
                <w:sz w:val="18"/>
                <w:szCs w:val="18"/>
              </w:rPr>
              <w:t>Pričuva stambena zgrada Zagreb, Otona Župančića 6, objekt 03995186</w:t>
            </w:r>
          </w:p>
          <w:p w:rsidRDefault="00EB6A24" w:rsidP="00172339" w:rsidR="00EB6A24" w:rsidRPr="007E29EB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7E29EB">
              <w:rPr>
                <w:rFonts w:cs="Arial" w:hAnsi="Arial" w:ascii="Arial"/>
                <w:sz w:val="18"/>
                <w:szCs w:val="18"/>
              </w:rPr>
              <w:t>-rješenju o odobrenoj predstečajnoj nagodbi St-762/17, pravomoćno dana 13.6.2017.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B6A24" w:rsidP="00F53A63" w:rsidR="00EB6A24" w:rsidRPr="007E29EB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E29EB">
              <w:rPr>
                <w:rFonts w:cs="Arial" w:hAnsi="Arial" w:ascii="Arial"/>
                <w:sz w:val="18"/>
                <w:szCs w:val="18"/>
              </w:rPr>
              <w:t>2.262,38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B6A24" w:rsidP="00172339" w:rsidR="00EB6A24" w:rsidRPr="007E29EB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E29EB">
              <w:rPr>
                <w:rFonts w:cs="Arial" w:hAnsi="Arial" w:ascii="Arial"/>
                <w:sz w:val="18"/>
                <w:szCs w:val="18"/>
              </w:rPr>
              <w:t>DA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B6A24" w:rsidP="00172339" w:rsidR="00EB6A24" w:rsidRPr="007E29EB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B6A24" w:rsidP="00172339" w:rsidR="00EB6A24" w:rsidRPr="007E29EB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E29EB">
              <w:rPr>
                <w:rFonts w:cs="Arial" w:hAnsi="Arial" w:ascii="Arial"/>
                <w:sz w:val="18"/>
                <w:szCs w:val="18"/>
              </w:rPr>
              <w:t>17.09.2018</w:t>
            </w:r>
          </w:p>
        </w:tc>
      </w:tr>
      <w:tr w:rsidTr="00392512" w:rsidR="00EB6A24" w:rsidRPr="007E29EB">
        <w:trPr>
          <w:trHeight w:val="72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B6A24" w:rsidP="00487A38" w:rsidR="00EB6A24" w:rsidRPr="007E29EB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7E29EB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75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EB6A24" w:rsidP="004B00B9" w:rsidR="00EB6A24" w:rsidRPr="007E29EB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E29EB">
              <w:rPr>
                <w:rFonts w:cs="Arial" w:hAnsi="Arial" w:ascii="Arial"/>
                <w:sz w:val="18"/>
                <w:szCs w:val="18"/>
              </w:rPr>
              <w:t>75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val="nil"/>
            </w:tcBorders>
            <w:vAlign w:val="center"/>
          </w:tcPr>
          <w:p w:rsidRDefault="00EB6A24" w:rsidP="00172339" w:rsidR="00EB6A24" w:rsidRPr="007E29EB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7E29EB">
              <w:rPr>
                <w:rFonts w:cs="Arial" w:hAnsi="Arial" w:ascii="Arial"/>
                <w:sz w:val="18"/>
                <w:szCs w:val="18"/>
              </w:rPr>
              <w:t xml:space="preserve">Suvlasnici stambene zgrade u Zaprešiću Drage Kodrmana 1, zastupa Gradsko stambeno komunalno gospodarstvo d.o.o. </w:t>
            </w:r>
          </w:p>
          <w:p w:rsidRDefault="00EB6A24" w:rsidP="00172339" w:rsidR="00F53A63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7E29EB">
              <w:rPr>
                <w:rFonts w:cs="Arial" w:hAnsi="Arial" w:ascii="Arial"/>
                <w:sz w:val="18"/>
                <w:szCs w:val="18"/>
              </w:rPr>
              <w:t>OIB:03744272526</w:t>
            </w:r>
          </w:p>
          <w:p w:rsidRDefault="00F53A63" w:rsidP="00172339" w:rsidR="00F53A63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</w:p>
          <w:p w:rsidRDefault="00EB6A24" w:rsidP="00172339" w:rsidR="00EB6A24" w:rsidRPr="007E29EB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7E29EB">
              <w:rPr>
                <w:rFonts w:cs="Arial" w:hAnsi="Arial" w:ascii="Arial"/>
                <w:sz w:val="18"/>
                <w:szCs w:val="18"/>
              </w:rPr>
              <w:tab/>
            </w:r>
          </w:p>
        </w:tc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B6A24" w:rsidP="00172339" w:rsidR="00EB6A24" w:rsidRPr="007E29EB">
            <w:pPr>
              <w:rPr>
                <w:rFonts w:cs="Arial" w:hAnsi="Arial" w:ascii="Arial"/>
                <w:sz w:val="18"/>
                <w:szCs w:val="18"/>
              </w:rPr>
            </w:pPr>
            <w:r w:rsidRPr="007E29EB">
              <w:rPr>
                <w:rFonts w:cs="Arial" w:hAnsi="Arial" w:ascii="Arial"/>
                <w:sz w:val="18"/>
                <w:szCs w:val="18"/>
              </w:rPr>
              <w:t>Zagreb, Savska cesta 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EB6A24" w:rsidP="00172339" w:rsidR="00EB6A24" w:rsidRPr="007E29EB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7E29EB">
              <w:rPr>
                <w:rFonts w:cs="Arial" w:hAnsi="Arial" w:ascii="Arial"/>
                <w:sz w:val="18"/>
                <w:szCs w:val="18"/>
              </w:rPr>
              <w:t>Pričuva stambena zgrada Zaprešiću Drage Kodrmana 1, objekt 04336283</w:t>
            </w:r>
          </w:p>
          <w:p w:rsidRDefault="00EB6A24" w:rsidP="00172339" w:rsidR="00EB6A24" w:rsidRPr="007E29EB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7E29EB">
              <w:rPr>
                <w:rFonts w:cs="Arial" w:hAnsi="Arial" w:ascii="Arial"/>
                <w:sz w:val="18"/>
                <w:szCs w:val="18"/>
              </w:rPr>
              <w:t>-rješenju o odobrenoj predstečajnoj nagodbi St-762/17, pravomoćno dana 13.6.2017.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265F0A" w:rsidP="00172339" w:rsidR="00EB6A24" w:rsidRPr="007E29EB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E29EB">
              <w:rPr>
                <w:rFonts w:cs="Arial" w:hAnsi="Arial" w:ascii="Arial"/>
                <w:sz w:val="18"/>
                <w:szCs w:val="18"/>
              </w:rPr>
              <w:t>1.268,57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B6A24" w:rsidP="00172339" w:rsidR="00EB6A24" w:rsidRPr="007E29EB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E29EB">
              <w:rPr>
                <w:rFonts w:cs="Arial" w:hAnsi="Arial" w:ascii="Arial"/>
                <w:sz w:val="18"/>
                <w:szCs w:val="18"/>
              </w:rPr>
              <w:t>DA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B6A24" w:rsidP="00172339" w:rsidR="00EB6A24" w:rsidRPr="007E29EB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B6A24" w:rsidP="00172339" w:rsidR="00EB6A24" w:rsidRPr="007E29EB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E29EB">
              <w:rPr>
                <w:rFonts w:cs="Arial" w:hAnsi="Arial" w:ascii="Arial"/>
                <w:sz w:val="18"/>
                <w:szCs w:val="18"/>
              </w:rPr>
              <w:t>17.09.2018</w:t>
            </w:r>
          </w:p>
        </w:tc>
      </w:tr>
      <w:tr w:rsidTr="00392512" w:rsidR="00F53A63" w:rsidRPr="007E29EB">
        <w:trPr>
          <w:trHeight w:val="720"/>
        </w:trPr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53A63" w:rsidP="000E65B0" w:rsidR="00F53A63" w:rsidRPr="007E29EB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E29EB">
              <w:rPr>
                <w:rFonts w:cs="Arial" w:hAnsi="Arial" w:ascii="Arial"/>
                <w:sz w:val="18"/>
                <w:szCs w:val="18"/>
              </w:rPr>
              <w:lastRenderedPageBreak/>
              <w:t>Rb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F53A63" w:rsidP="000E65B0" w:rsidR="00F53A63" w:rsidRPr="007E29EB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E29EB">
              <w:rPr>
                <w:rFonts w:cs="Arial" w:hAnsi="Arial" w:ascii="Arial"/>
                <w:sz w:val="18"/>
                <w:szCs w:val="18"/>
              </w:rPr>
              <w:t>Br. prijave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vAlign w:val="center"/>
          </w:tcPr>
          <w:p w:rsidRDefault="00F53A63" w:rsidP="000E65B0" w:rsidR="00F53A63" w:rsidRPr="007E29EB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E29EB">
              <w:rPr>
                <w:rFonts w:cs="Arial" w:hAnsi="Arial" w:ascii="Arial"/>
                <w:sz w:val="18"/>
                <w:szCs w:val="18"/>
              </w:rPr>
              <w:t>VJEROVNIK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53A63" w:rsidP="000E65B0" w:rsidR="00F53A63" w:rsidRPr="007E29EB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E29EB">
              <w:rPr>
                <w:rFonts w:cs="Arial" w:hAnsi="Arial" w:ascii="Arial"/>
                <w:sz w:val="18"/>
                <w:szCs w:val="18"/>
              </w:rPr>
              <w:t>Adresa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F53A63" w:rsidP="000E65B0" w:rsidR="00F53A63" w:rsidRPr="007E29EB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E29EB">
              <w:rPr>
                <w:rFonts w:cs="Arial" w:hAnsi="Arial" w:ascii="Arial"/>
                <w:sz w:val="18"/>
                <w:szCs w:val="18"/>
              </w:rPr>
              <w:t>Osnova tražbine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F53A63" w:rsidP="000E65B0" w:rsidR="00F53A63" w:rsidRPr="007E29EB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E29EB">
              <w:rPr>
                <w:rFonts w:cs="Arial" w:hAnsi="Arial" w:ascii="Arial"/>
                <w:sz w:val="18"/>
                <w:szCs w:val="18"/>
              </w:rPr>
              <w:t>Prijavljena tražbina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F53A63" w:rsidP="000E65B0" w:rsidR="00F53A63" w:rsidRPr="007E29EB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E29EB">
              <w:rPr>
                <w:rFonts w:cs="Arial" w:hAnsi="Arial" w:ascii="Arial"/>
                <w:sz w:val="18"/>
                <w:szCs w:val="18"/>
              </w:rPr>
              <w:t>Pristojba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F53A63" w:rsidP="000E65B0" w:rsidR="00F53A63" w:rsidRPr="007E29EB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E29EB">
              <w:rPr>
                <w:rFonts w:cs="Arial" w:hAnsi="Arial" w:ascii="Arial"/>
                <w:sz w:val="18"/>
                <w:szCs w:val="18"/>
              </w:rPr>
              <w:t>Punomoć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F53A63" w:rsidP="000E65B0" w:rsidR="00F53A63" w:rsidRPr="007E29EB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E29EB">
              <w:rPr>
                <w:rFonts w:cs="Arial" w:hAnsi="Arial" w:ascii="Arial"/>
                <w:sz w:val="18"/>
                <w:szCs w:val="18"/>
              </w:rPr>
              <w:t>Zaprimljeno</w:t>
            </w:r>
          </w:p>
        </w:tc>
      </w:tr>
      <w:tr w:rsidTr="00392512" w:rsidR="00EB6A24" w:rsidRPr="007E29EB">
        <w:trPr>
          <w:trHeight w:val="1573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B6A24" w:rsidP="00487A38" w:rsidR="00EB6A24" w:rsidRPr="007E29EB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7E29EB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76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EB6A24" w:rsidP="004B00B9" w:rsidR="00EB6A24" w:rsidRPr="007E29EB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E29EB">
              <w:rPr>
                <w:rFonts w:cs="Arial" w:hAnsi="Arial" w:ascii="Arial"/>
                <w:sz w:val="18"/>
                <w:szCs w:val="18"/>
              </w:rPr>
              <w:t>76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val="nil"/>
            </w:tcBorders>
            <w:vAlign w:val="center"/>
          </w:tcPr>
          <w:p w:rsidRDefault="00EB6A24" w:rsidP="00172339" w:rsidR="00EB6A24" w:rsidRPr="007E29EB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7E29EB">
              <w:rPr>
                <w:rFonts w:cs="Arial" w:hAnsi="Arial" w:ascii="Arial"/>
                <w:sz w:val="18"/>
                <w:szCs w:val="18"/>
              </w:rPr>
              <w:t>RH Ministarstvo financija, Carinska uprava, Područni carinski ured Split</w:t>
            </w:r>
          </w:p>
          <w:p w:rsidRDefault="00EB6A24" w:rsidP="00172339" w:rsidR="00EB6A24" w:rsidRPr="007E29EB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7E29EB">
              <w:rPr>
                <w:rFonts w:cs="Arial" w:hAnsi="Arial" w:ascii="Arial"/>
                <w:sz w:val="18"/>
                <w:szCs w:val="18"/>
              </w:rPr>
              <w:t>OIB:18683136487</w:t>
            </w:r>
          </w:p>
          <w:p w:rsidRDefault="00EB6A24" w:rsidP="00172339" w:rsidR="00EB6A24" w:rsidRPr="007E29EB">
            <w:pPr>
              <w:rPr>
                <w:rFonts w:cs="Arial" w:hAnsi="Arial" w:ascii="Arial"/>
                <w:sz w:val="18"/>
                <w:szCs w:val="18"/>
              </w:rPr>
            </w:pPr>
            <w:r w:rsidRPr="007E29EB">
              <w:rPr>
                <w:rFonts w:cs="Arial" w:hAnsi="Arial" w:ascii="Arial"/>
                <w:sz w:val="18"/>
                <w:szCs w:val="18"/>
              </w:rPr>
              <w:t>Zastupa Županijsko državno odvjetništvo u Zagrebu</w:t>
            </w:r>
          </w:p>
        </w:tc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B6A24" w:rsidP="00172339" w:rsidR="00EB6A24" w:rsidRPr="007E29EB">
            <w:pPr>
              <w:rPr>
                <w:rFonts w:cs="Arial" w:hAnsi="Arial" w:ascii="Arial"/>
                <w:sz w:val="18"/>
                <w:szCs w:val="18"/>
              </w:rPr>
            </w:pPr>
            <w:r w:rsidRPr="007E29EB">
              <w:rPr>
                <w:rFonts w:cs="Arial" w:hAnsi="Arial" w:ascii="Arial"/>
                <w:sz w:val="18"/>
                <w:szCs w:val="18"/>
              </w:rPr>
              <w:t xml:space="preserve"> Zagreb, Savska cesta 41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EA0F5E" w:rsidP="00EA0F5E" w:rsidR="00EB6A24" w:rsidRPr="007E29EB">
            <w:pPr>
              <w:rPr>
                <w:rFonts w:cs="Arial" w:hAnsi="Arial" w:ascii="Arial"/>
                <w:sz w:val="18"/>
                <w:szCs w:val="18"/>
              </w:rPr>
            </w:pPr>
            <w:r w:rsidRPr="007E29EB">
              <w:rPr>
                <w:rFonts w:cs="Arial" w:hAnsi="Arial" w:ascii="Arial"/>
                <w:sz w:val="18"/>
                <w:szCs w:val="18"/>
              </w:rPr>
              <w:t xml:space="preserve">Rješenje područnog carinskog ureda Split klasa:UP/I-415-02/13-14/50 od 8/2013 i klasa.UP/I-415-02/13-05/10 od 10/2018; </w:t>
            </w:r>
            <w:r w:rsidR="0021527F" w:rsidRPr="007E29EB">
              <w:rPr>
                <w:rFonts w:cs="Arial" w:hAnsi="Arial" w:ascii="Arial"/>
                <w:sz w:val="18"/>
                <w:szCs w:val="18"/>
              </w:rPr>
              <w:t>rješenju o odobrenoj predstečajnoj nagodbi St-762/17, pravomoćno dana 13.6.2017.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B6A24" w:rsidP="00920236" w:rsidR="00EB6A24" w:rsidRPr="007E29EB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E29EB">
              <w:rPr>
                <w:rFonts w:cs="Arial" w:hAnsi="Arial" w:ascii="Arial"/>
                <w:sz w:val="18"/>
                <w:szCs w:val="18"/>
              </w:rPr>
              <w:t>3.011,00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B6A24" w:rsidP="004B00B9" w:rsidR="00EB6A24" w:rsidRPr="007E29EB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B6A24" w:rsidP="004F7B81" w:rsidR="00EB6A24" w:rsidRPr="007E29EB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A0F5E" w:rsidP="004B00B9" w:rsidR="00EB6A24" w:rsidRPr="007E29EB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E29EB">
              <w:rPr>
                <w:rFonts w:cs="Arial" w:hAnsi="Arial" w:ascii="Arial"/>
                <w:sz w:val="18"/>
                <w:szCs w:val="18"/>
              </w:rPr>
              <w:t>17.09.2018</w:t>
            </w:r>
          </w:p>
        </w:tc>
      </w:tr>
      <w:tr w:rsidTr="00392512" w:rsidR="00EB6A24" w:rsidRPr="007E29EB">
        <w:trPr>
          <w:trHeight w:val="72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B6A24" w:rsidP="00487A38" w:rsidR="00EB6A24" w:rsidRPr="007E29EB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7E29EB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77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EB6A24" w:rsidP="004B00B9" w:rsidR="00EB6A24" w:rsidRPr="007E29EB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E29EB">
              <w:rPr>
                <w:rFonts w:cs="Arial" w:hAnsi="Arial" w:ascii="Arial"/>
                <w:sz w:val="18"/>
                <w:szCs w:val="18"/>
              </w:rPr>
              <w:t>77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val="nil"/>
            </w:tcBorders>
            <w:vAlign w:val="center"/>
          </w:tcPr>
          <w:p w:rsidRDefault="00EB6A24" w:rsidP="00F24410" w:rsidR="00EB6A24" w:rsidRPr="007E29EB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7E29EB">
              <w:rPr>
                <w:rFonts w:cs="Arial" w:hAnsi="Arial" w:ascii="Arial"/>
                <w:sz w:val="18"/>
                <w:szCs w:val="18"/>
              </w:rPr>
              <w:t>AGRO DAME KORLATOLT FELELOSSEGU TARSASAG</w:t>
            </w:r>
          </w:p>
          <w:p w:rsidRDefault="00EB6A24" w:rsidP="00F24410" w:rsidR="00EB6A24" w:rsidRPr="007E29EB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7E29EB">
              <w:rPr>
                <w:rFonts w:cs="Arial" w:hAnsi="Arial" w:ascii="Arial"/>
                <w:sz w:val="18"/>
                <w:szCs w:val="18"/>
              </w:rPr>
              <w:t>OIB:51058056315</w:t>
            </w:r>
          </w:p>
          <w:p w:rsidRDefault="00EB6A24" w:rsidP="00F24410" w:rsidR="00EB6A24" w:rsidRPr="007E29EB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7E29EB">
              <w:rPr>
                <w:rFonts w:cs="Arial" w:hAnsi="Arial" w:ascii="Arial"/>
                <w:sz w:val="18"/>
                <w:szCs w:val="18"/>
              </w:rPr>
              <w:t>Zastupa odvjetnik TOMISALV Pedišić iz Zagreba</w:t>
            </w:r>
          </w:p>
        </w:tc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B6A24" w:rsidP="00D22EFE" w:rsidR="00EB6A24" w:rsidRPr="007E29EB">
            <w:pPr>
              <w:rPr>
                <w:rFonts w:cs="Arial" w:hAnsi="Arial" w:ascii="Arial"/>
                <w:sz w:val="18"/>
                <w:szCs w:val="18"/>
              </w:rPr>
            </w:pPr>
            <w:r w:rsidRPr="007E29EB">
              <w:rPr>
                <w:rFonts w:cs="Arial" w:hAnsi="Arial" w:ascii="Arial"/>
                <w:sz w:val="18"/>
                <w:szCs w:val="18"/>
              </w:rPr>
              <w:t>9551 Mesteri, Kossth utca1, Mađarska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EB6A24" w:rsidP="0040048C" w:rsidR="00EB6A24" w:rsidRPr="007E29EB">
            <w:pPr>
              <w:rPr>
                <w:rFonts w:cs="Arial" w:hAnsi="Arial" w:ascii="Arial"/>
                <w:sz w:val="18"/>
                <w:szCs w:val="18"/>
              </w:rPr>
            </w:pPr>
            <w:r w:rsidRPr="007E29EB">
              <w:rPr>
                <w:rFonts w:cs="Arial" w:hAnsi="Arial" w:ascii="Arial"/>
                <w:sz w:val="18"/>
                <w:szCs w:val="18"/>
              </w:rPr>
              <w:t>-kupoprodajni Ugovor 07/16/11</w:t>
            </w:r>
            <w:r w:rsidR="00EA0F5E" w:rsidRPr="007E29EB">
              <w:rPr>
                <w:rFonts w:cs="Arial" w:hAnsi="Arial" w:ascii="Arial"/>
                <w:sz w:val="18"/>
                <w:szCs w:val="18"/>
              </w:rPr>
              <w:t xml:space="preserve">/ </w:t>
            </w:r>
            <w:r w:rsidRPr="007E29EB">
              <w:rPr>
                <w:rFonts w:cs="Arial" w:hAnsi="Arial" w:ascii="Arial"/>
                <w:sz w:val="18"/>
                <w:szCs w:val="18"/>
              </w:rPr>
              <w:t xml:space="preserve">2016; rješenje i presuda Trgovačkog suda u Zagrebu Povrv-3341/17 od 07.06.2017.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B6A24" w:rsidP="00F53A63" w:rsidR="00EB6A24" w:rsidRPr="007E29EB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E29EB">
              <w:rPr>
                <w:rFonts w:cs="Arial" w:hAnsi="Arial" w:ascii="Arial"/>
                <w:sz w:val="18"/>
                <w:szCs w:val="18"/>
              </w:rPr>
              <w:t>60.080,24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B6A24" w:rsidP="004B00B9" w:rsidR="00EB6A24" w:rsidRPr="007E29EB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E29EB">
              <w:rPr>
                <w:rFonts w:cs="Arial" w:hAnsi="Arial" w:ascii="Arial"/>
                <w:sz w:val="18"/>
                <w:szCs w:val="18"/>
              </w:rPr>
              <w:t>DA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B6A24" w:rsidP="004F7B81" w:rsidR="00EB6A24" w:rsidRPr="007E29EB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E29EB">
              <w:rPr>
                <w:rFonts w:cs="Arial" w:hAnsi="Arial" w:ascii="Arial"/>
                <w:sz w:val="18"/>
                <w:szCs w:val="18"/>
              </w:rPr>
              <w:t>DA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B6A24" w:rsidP="004B00B9" w:rsidR="00EB6A24" w:rsidRPr="007E29EB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E29EB">
              <w:rPr>
                <w:rFonts w:cs="Arial" w:hAnsi="Arial" w:ascii="Arial"/>
                <w:sz w:val="18"/>
                <w:szCs w:val="18"/>
              </w:rPr>
              <w:t>17.09.2018</w:t>
            </w:r>
          </w:p>
        </w:tc>
      </w:tr>
      <w:tr w:rsidTr="00392512" w:rsidR="00EB6A24" w:rsidRPr="007E29EB">
        <w:trPr>
          <w:trHeight w:val="72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B6A24" w:rsidP="00487A38" w:rsidR="00EB6A24" w:rsidRPr="007E29EB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7E29EB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78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EB6A24" w:rsidP="00B94D3E" w:rsidR="00EB6A24" w:rsidRPr="007E29EB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  <w:p w:rsidRDefault="00EB6A24" w:rsidP="00B94D3E" w:rsidR="00EB6A24" w:rsidRPr="007E29EB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E29EB">
              <w:rPr>
                <w:rFonts w:cs="Arial" w:hAnsi="Arial" w:ascii="Arial"/>
                <w:sz w:val="18"/>
                <w:szCs w:val="18"/>
              </w:rPr>
              <w:t>78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val="nil"/>
            </w:tcBorders>
            <w:vAlign w:val="center"/>
          </w:tcPr>
          <w:p w:rsidRDefault="00EB6A24" w:rsidP="002417CA" w:rsidR="00EB6A24" w:rsidRPr="007E29EB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7E29EB">
              <w:rPr>
                <w:rFonts w:cs="Arial" w:hAnsi="Arial" w:ascii="Arial"/>
                <w:sz w:val="18"/>
                <w:szCs w:val="18"/>
              </w:rPr>
              <w:t>VODOVOD d.o.o.</w:t>
            </w:r>
          </w:p>
          <w:p w:rsidRDefault="00EB6A24" w:rsidP="002417CA" w:rsidR="00EB6A24" w:rsidRPr="007E29EB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7E29EB">
              <w:rPr>
                <w:rFonts w:cs="Arial" w:hAnsi="Arial" w:ascii="Arial"/>
                <w:sz w:val="18"/>
                <w:szCs w:val="18"/>
              </w:rPr>
              <w:t>OIB:80535169523</w:t>
            </w:r>
          </w:p>
        </w:tc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B6A24" w:rsidP="00A13D11" w:rsidR="00EB6A24" w:rsidRPr="007E29EB">
            <w:pPr>
              <w:spacing w:lineRule="auto" w:line="240" w:after="0"/>
              <w:rPr>
                <w:rFonts w:cs="Arial" w:hAnsi="Arial" w:ascii="Arial"/>
                <w:sz w:val="18"/>
                <w:szCs w:val="18"/>
              </w:rPr>
            </w:pPr>
            <w:r w:rsidRPr="007E29EB">
              <w:rPr>
                <w:rFonts w:cs="Arial" w:hAnsi="Arial" w:ascii="Arial"/>
                <w:sz w:val="18"/>
                <w:szCs w:val="18"/>
              </w:rPr>
              <w:t>SlavonskI Brod</w:t>
            </w:r>
          </w:p>
          <w:p w:rsidRDefault="00EB6A24" w:rsidP="00A13D11" w:rsidR="00EB6A24" w:rsidRPr="007E29EB">
            <w:pPr>
              <w:spacing w:lineRule="auto" w:line="240" w:after="0"/>
              <w:rPr>
                <w:rFonts w:cs="Arial" w:hAnsi="Arial" w:ascii="Arial"/>
                <w:sz w:val="18"/>
                <w:szCs w:val="18"/>
              </w:rPr>
            </w:pPr>
            <w:r w:rsidRPr="007E29EB">
              <w:rPr>
                <w:rFonts w:cs="Arial" w:hAnsi="Arial" w:ascii="Arial"/>
                <w:sz w:val="18"/>
                <w:szCs w:val="18"/>
              </w:rPr>
              <w:t>Nikole Zrinskog 25</w:t>
            </w:r>
          </w:p>
          <w:p w:rsidRDefault="00EB6A24" w:rsidP="00A13D11" w:rsidR="00EB6A24" w:rsidRPr="007E29EB">
            <w:pPr>
              <w:spacing w:lineRule="auto" w:line="240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EB6A24" w:rsidP="00364ED2" w:rsidR="00EB6A24" w:rsidRPr="007E29EB">
            <w:pPr>
              <w:spacing w:lineRule="auto" w:line="240" w:after="0"/>
              <w:rPr>
                <w:rFonts w:cs="Arial" w:hAnsi="Arial" w:ascii="Arial"/>
                <w:sz w:val="18"/>
                <w:szCs w:val="18"/>
              </w:rPr>
            </w:pPr>
            <w:r w:rsidRPr="007E29EB">
              <w:rPr>
                <w:rFonts w:cs="Arial" w:hAnsi="Arial" w:ascii="Arial"/>
                <w:sz w:val="18"/>
                <w:szCs w:val="18"/>
              </w:rPr>
              <w:t xml:space="preserve">-račun za potrošnju vode </w:t>
            </w:r>
          </w:p>
          <w:p w:rsidRDefault="00EB6A24" w:rsidP="00364ED2" w:rsidR="00EB6A24" w:rsidRPr="007E29EB">
            <w:pPr>
              <w:spacing w:lineRule="auto" w:line="240" w:after="0"/>
              <w:rPr>
                <w:rFonts w:cs="Arial" w:hAnsi="Arial" w:ascii="Arial"/>
                <w:sz w:val="18"/>
                <w:szCs w:val="18"/>
              </w:rPr>
            </w:pPr>
            <w:r w:rsidRPr="007E29EB">
              <w:rPr>
                <w:rFonts w:cs="Arial" w:hAnsi="Arial" w:ascii="Arial"/>
                <w:sz w:val="18"/>
                <w:szCs w:val="18"/>
              </w:rPr>
              <w:t>-rješenju o odobrenoj predstečajnoj  nagodbi St-762/17, pravomoćno dana 13.6.2017.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B6A24" w:rsidP="00364ED2" w:rsidR="00EB6A24" w:rsidRPr="007E29EB">
            <w:pPr>
              <w:spacing w:lineRule="auto" w:line="24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E29EB">
              <w:rPr>
                <w:rFonts w:cs="Arial" w:hAnsi="Arial" w:ascii="Arial"/>
                <w:sz w:val="18"/>
                <w:szCs w:val="18"/>
              </w:rPr>
              <w:t>30.879,12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B6A24" w:rsidP="004B00B9" w:rsidR="00EB6A24" w:rsidRPr="007E29EB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E29EB">
              <w:rPr>
                <w:rFonts w:cs="Arial" w:hAnsi="Arial" w:ascii="Arial"/>
                <w:sz w:val="18"/>
                <w:szCs w:val="18"/>
              </w:rPr>
              <w:t>DA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B6A24" w:rsidP="004F7B81" w:rsidR="00EB6A24" w:rsidRPr="007E29EB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B6A24" w:rsidP="004B00B9" w:rsidR="00EB6A24" w:rsidRPr="007E29EB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E29EB">
              <w:rPr>
                <w:rFonts w:cs="Arial" w:hAnsi="Arial" w:ascii="Arial"/>
                <w:sz w:val="18"/>
                <w:szCs w:val="18"/>
              </w:rPr>
              <w:t>17.09.2018.</w:t>
            </w:r>
          </w:p>
        </w:tc>
      </w:tr>
      <w:tr w:rsidTr="00392512" w:rsidR="00EB6A24" w:rsidRPr="007E29EB">
        <w:trPr>
          <w:trHeight w:val="72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B6A24" w:rsidP="00487A38" w:rsidR="00EB6A24" w:rsidRPr="007E29EB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7E29EB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79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EB6A24" w:rsidP="004B00B9" w:rsidR="00EB6A24" w:rsidRPr="007E29EB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E29EB">
              <w:rPr>
                <w:rFonts w:cs="Arial" w:hAnsi="Arial" w:ascii="Arial"/>
                <w:sz w:val="18"/>
                <w:szCs w:val="18"/>
              </w:rPr>
              <w:t>79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val="nil"/>
            </w:tcBorders>
            <w:vAlign w:val="center"/>
          </w:tcPr>
          <w:p w:rsidRDefault="00EB6A24" w:rsidP="009864E1" w:rsidR="00EB6A24" w:rsidRPr="007E29EB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7E29EB">
              <w:rPr>
                <w:rFonts w:cs="Arial" w:hAnsi="Arial" w:ascii="Arial"/>
                <w:sz w:val="18"/>
                <w:szCs w:val="18"/>
              </w:rPr>
              <w:t>HŽ PUTNIČKI PRIJEVOZ d.o.o.</w:t>
            </w:r>
          </w:p>
          <w:p w:rsidRDefault="00EB6A24" w:rsidP="009864E1" w:rsidR="00EB6A24" w:rsidRPr="007E29EB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7E29EB">
              <w:rPr>
                <w:rFonts w:cs="Arial" w:hAnsi="Arial" w:ascii="Arial"/>
                <w:sz w:val="18"/>
                <w:szCs w:val="18"/>
              </w:rPr>
              <w:t>OIB:80572192786</w:t>
            </w:r>
          </w:p>
          <w:p w:rsidRDefault="00EB6A24" w:rsidP="009864E1" w:rsidR="00EB6A24" w:rsidRPr="007E29EB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7E29EB">
              <w:rPr>
                <w:rFonts w:cs="Arial" w:hAnsi="Arial" w:ascii="Arial"/>
                <w:sz w:val="18"/>
                <w:szCs w:val="18"/>
              </w:rPr>
              <w:t>Zastupa odvjetničko društvo Smolčić i partneri d.o.o. iz Zagreba</w:t>
            </w:r>
          </w:p>
        </w:tc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B6A24" w:rsidP="00D22EFE" w:rsidR="00EB6A24" w:rsidRPr="007E29EB">
            <w:pPr>
              <w:rPr>
                <w:rFonts w:cs="Arial" w:hAnsi="Arial" w:ascii="Arial"/>
                <w:sz w:val="18"/>
                <w:szCs w:val="18"/>
              </w:rPr>
            </w:pPr>
            <w:r w:rsidRPr="007E29EB">
              <w:rPr>
                <w:rFonts w:cs="Arial" w:hAnsi="Arial" w:ascii="Arial"/>
                <w:sz w:val="18"/>
                <w:szCs w:val="18"/>
              </w:rPr>
              <w:t>Zagreb,Strojarska cesta 11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EB6A24" w:rsidP="0040048C" w:rsidR="00EB6A24" w:rsidRPr="007E29EB">
            <w:pPr>
              <w:rPr>
                <w:rFonts w:cs="Arial" w:hAnsi="Arial" w:ascii="Arial"/>
                <w:sz w:val="18"/>
                <w:szCs w:val="18"/>
              </w:rPr>
            </w:pPr>
            <w:r w:rsidRPr="007E29EB">
              <w:rPr>
                <w:rFonts w:cs="Arial" w:hAnsi="Arial" w:ascii="Arial"/>
                <w:sz w:val="18"/>
                <w:szCs w:val="18"/>
              </w:rPr>
              <w:t>-računi za uslugu; rješenje o ovrsi javni bilježnik V.Zajec broj Ovrv-1233/08 od 13.10.2008.</w:t>
            </w:r>
          </w:p>
          <w:p w:rsidRDefault="00EB6A24" w:rsidP="0040048C" w:rsidR="00EB6A24" w:rsidRPr="007E29EB">
            <w:pPr>
              <w:rPr>
                <w:rFonts w:cs="Arial" w:hAnsi="Arial" w:ascii="Arial"/>
                <w:sz w:val="18"/>
                <w:szCs w:val="18"/>
              </w:rPr>
            </w:pPr>
            <w:r w:rsidRPr="007E29EB">
              <w:rPr>
                <w:rFonts w:cs="Arial" w:hAnsi="Arial" w:ascii="Arial"/>
                <w:sz w:val="18"/>
                <w:szCs w:val="18"/>
              </w:rPr>
              <w:t>-rješenju o odobrenoj predstečajnoj  nagodbi St-762/17, pravomoćno dana 13.6.2017.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B6A24" w:rsidP="00920236" w:rsidR="00EB6A24" w:rsidRPr="007E29EB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E29EB">
              <w:rPr>
                <w:rFonts w:cs="Arial" w:hAnsi="Arial" w:ascii="Arial"/>
                <w:sz w:val="18"/>
                <w:szCs w:val="18"/>
              </w:rPr>
              <w:t xml:space="preserve">10.947,29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B6A24" w:rsidP="004B00B9" w:rsidR="00EB6A24" w:rsidRPr="007E29EB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B6A24" w:rsidP="004F7B81" w:rsidR="00EB6A24" w:rsidRPr="007E29EB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E29EB">
              <w:rPr>
                <w:rFonts w:cs="Arial" w:hAnsi="Arial" w:ascii="Arial"/>
                <w:sz w:val="18"/>
                <w:szCs w:val="18"/>
              </w:rPr>
              <w:t>DA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B6A24" w:rsidP="004B00B9" w:rsidR="00EB6A24" w:rsidRPr="007E29EB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E29EB">
              <w:rPr>
                <w:rFonts w:cs="Arial" w:hAnsi="Arial" w:ascii="Arial"/>
                <w:sz w:val="18"/>
                <w:szCs w:val="18"/>
              </w:rPr>
              <w:t>17.09.2018.</w:t>
            </w:r>
          </w:p>
        </w:tc>
      </w:tr>
      <w:tr w:rsidTr="00392512" w:rsidR="00EB6A24" w:rsidRPr="00CA33D5">
        <w:trPr>
          <w:trHeight w:val="72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B6A24" w:rsidP="00487A38" w:rsidR="00EB6A24" w:rsidRPr="00CA33D5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CA33D5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80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EB6A24" w:rsidP="004B00B9" w:rsidR="00EB6A24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80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val="nil"/>
            </w:tcBorders>
            <w:vAlign w:val="center"/>
          </w:tcPr>
          <w:p w:rsidRDefault="00EB6A24" w:rsidP="00A76614" w:rsidR="00EB6A24" w:rsidRPr="00CA33D5">
            <w:pPr>
              <w:spacing w:lineRule="auto" w:line="240" w:after="0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HEP  toplinarstvo d.o.o.</w:t>
            </w:r>
          </w:p>
          <w:p w:rsidRDefault="00EB6A24" w:rsidP="00A76614" w:rsidR="00EB6A24" w:rsidRPr="00CA33D5">
            <w:pPr>
              <w:spacing w:lineRule="auto" w:line="240" w:after="0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OIB:15907062900</w:t>
            </w:r>
          </w:p>
        </w:tc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B6A24" w:rsidP="00D22EFE" w:rsidR="00EB6A24" w:rsidRPr="00CA33D5">
            <w:pPr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Zagreb, Miševečka 15a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EB6A24" w:rsidP="0040048C" w:rsidR="00EB6A24" w:rsidRPr="00CA33D5">
            <w:pPr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 xml:space="preserve">-računi za isporuku tehničke pare; u tijeku spor na Trgovačkom sudu u Zagrebu broj 98.Povrv-310/16 </w:t>
            </w:r>
          </w:p>
          <w:p w:rsidRDefault="00EB6A24" w:rsidP="0040048C" w:rsidR="00EB6A24" w:rsidRPr="00CA33D5">
            <w:pPr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-rješenju o odobrenoj predstečajnoj  nagodbi St-762/17, pravomoćno dana 13.6.2017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B6A24" w:rsidP="00A76614" w:rsidR="00EB6A24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 xml:space="preserve">6.644.172,21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B6A24" w:rsidP="004B00B9" w:rsidR="00EB6A24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DA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B6A24" w:rsidP="004F7B81" w:rsidR="00EB6A24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B6A24" w:rsidP="004B00B9" w:rsidR="00EB6A24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14.09.2018.</w:t>
            </w:r>
          </w:p>
        </w:tc>
      </w:tr>
      <w:tr w:rsidTr="00392512" w:rsidR="00EB6A24" w:rsidRPr="00776774">
        <w:trPr>
          <w:trHeight w:val="72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B6A24" w:rsidP="00487A38" w:rsidR="00EB6A24" w:rsidRPr="00776774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776774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81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EB6A24" w:rsidP="004B00B9" w:rsidR="00EB6A24" w:rsidRPr="00776774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776774">
              <w:rPr>
                <w:rFonts w:cs="Arial" w:hAnsi="Arial" w:ascii="Arial"/>
                <w:sz w:val="16"/>
                <w:szCs w:val="16"/>
              </w:rPr>
              <w:t>81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val="nil"/>
            </w:tcBorders>
            <w:vAlign w:val="center"/>
          </w:tcPr>
          <w:p w:rsidRDefault="00EB6A24" w:rsidP="005F5AF0" w:rsidR="00EB6A24" w:rsidRPr="00776774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776774">
              <w:rPr>
                <w:rFonts w:cs="Arial" w:hAnsi="Arial" w:ascii="Arial"/>
                <w:sz w:val="16"/>
                <w:szCs w:val="16"/>
              </w:rPr>
              <w:t>MARKO ŠARAC bivši vlasnik obrta EKOPAPIR</w:t>
            </w:r>
          </w:p>
          <w:p w:rsidRDefault="00EB6A24" w:rsidP="005F5AF0" w:rsidR="00EB6A24" w:rsidRPr="00776774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776774">
              <w:rPr>
                <w:rFonts w:cs="Arial" w:hAnsi="Arial" w:ascii="Arial"/>
                <w:sz w:val="16"/>
                <w:szCs w:val="16"/>
              </w:rPr>
              <w:t>OIB:89563594127</w:t>
            </w:r>
          </w:p>
          <w:p w:rsidRDefault="00EB6A24" w:rsidP="005F5AF0" w:rsidR="00EB6A24" w:rsidRPr="00776774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776774">
              <w:rPr>
                <w:rFonts w:cs="Arial" w:hAnsi="Arial" w:ascii="Arial"/>
                <w:sz w:val="16"/>
                <w:szCs w:val="16"/>
              </w:rPr>
              <w:t xml:space="preserve">Zastupa Rački i kolege, odvjetničko društvo iz Slavonskog Broda </w:t>
            </w:r>
          </w:p>
        </w:tc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B6A24" w:rsidP="00D22EFE" w:rsidR="00EB6A24" w:rsidRPr="00776774">
            <w:pPr>
              <w:rPr>
                <w:rFonts w:cs="Arial" w:hAnsi="Arial" w:ascii="Arial"/>
                <w:sz w:val="16"/>
                <w:szCs w:val="16"/>
              </w:rPr>
            </w:pPr>
            <w:r w:rsidRPr="00776774">
              <w:rPr>
                <w:rFonts w:cs="Arial" w:hAnsi="Arial" w:ascii="Arial"/>
                <w:sz w:val="16"/>
                <w:szCs w:val="16"/>
              </w:rPr>
              <w:t>Slavonski Brod, I.Prodana 20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EB6A24" w:rsidP="001166BE" w:rsidR="00EB6A24" w:rsidRPr="00776774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776774">
              <w:rPr>
                <w:rFonts w:cs="Arial" w:hAnsi="Arial" w:ascii="Arial"/>
                <w:sz w:val="16"/>
                <w:szCs w:val="16"/>
              </w:rPr>
              <w:t>-presuda Trgovačkog suda u Osijeku broj 10Povrv-1492/12 od 8.3.2013. ; presuda i rješenje VTS RH broj 53.Pž-4643/2013 od 30.11.2016.</w:t>
            </w:r>
          </w:p>
          <w:p w:rsidRDefault="00EB6A24" w:rsidP="00F53A63" w:rsidR="00EB6A24" w:rsidRPr="00776774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776774">
              <w:rPr>
                <w:rFonts w:cs="Arial" w:hAnsi="Arial" w:ascii="Arial"/>
                <w:sz w:val="16"/>
                <w:szCs w:val="16"/>
              </w:rPr>
              <w:t xml:space="preserve">-rješenju o odobrenoj predstečajnoj  nagodbi St-762/17, pravomoćno dana 13.6.2017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B6A24" w:rsidP="00F53A63" w:rsidR="00EB6A24" w:rsidRPr="00776774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776774">
              <w:rPr>
                <w:rFonts w:cs="Arial" w:hAnsi="Arial" w:ascii="Arial"/>
                <w:sz w:val="16"/>
                <w:szCs w:val="16"/>
              </w:rPr>
              <w:t>769.227,16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B6A24" w:rsidP="004B00B9" w:rsidR="00EB6A24" w:rsidRPr="00776774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776774">
              <w:rPr>
                <w:rFonts w:cs="Arial" w:hAnsi="Arial" w:ascii="Arial"/>
                <w:sz w:val="16"/>
                <w:szCs w:val="16"/>
              </w:rPr>
              <w:t>DA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B6A24" w:rsidP="004F7B81" w:rsidR="00EB6A24" w:rsidRPr="00776774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776774">
              <w:rPr>
                <w:rFonts w:cs="Arial" w:hAnsi="Arial" w:ascii="Arial"/>
                <w:sz w:val="16"/>
                <w:szCs w:val="16"/>
              </w:rPr>
              <w:t>DA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B6A24" w:rsidP="004B00B9" w:rsidR="00EB6A24" w:rsidRPr="00776774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776774">
              <w:rPr>
                <w:rFonts w:cs="Arial" w:hAnsi="Arial" w:ascii="Arial"/>
                <w:sz w:val="16"/>
                <w:szCs w:val="16"/>
              </w:rPr>
              <w:t>17.09.2018.</w:t>
            </w:r>
          </w:p>
        </w:tc>
      </w:tr>
      <w:tr w:rsidTr="00392512" w:rsidR="00F53A63" w:rsidRPr="007E29EB">
        <w:trPr>
          <w:trHeight w:val="720"/>
        </w:trPr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53A63" w:rsidP="000E65B0" w:rsidR="00F53A63" w:rsidRPr="007E29EB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E29EB">
              <w:rPr>
                <w:rFonts w:cs="Arial" w:hAnsi="Arial" w:ascii="Arial"/>
                <w:sz w:val="18"/>
                <w:szCs w:val="18"/>
              </w:rPr>
              <w:lastRenderedPageBreak/>
              <w:t>Rb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F53A63" w:rsidP="000E65B0" w:rsidR="00F53A63" w:rsidRPr="007E29EB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E29EB">
              <w:rPr>
                <w:rFonts w:cs="Arial" w:hAnsi="Arial" w:ascii="Arial"/>
                <w:sz w:val="18"/>
                <w:szCs w:val="18"/>
              </w:rPr>
              <w:t>Br. prijave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vAlign w:val="center"/>
          </w:tcPr>
          <w:p w:rsidRDefault="00F53A63" w:rsidP="000E65B0" w:rsidR="00F53A63" w:rsidRPr="007E29EB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E29EB">
              <w:rPr>
                <w:rFonts w:cs="Arial" w:hAnsi="Arial" w:ascii="Arial"/>
                <w:sz w:val="18"/>
                <w:szCs w:val="18"/>
              </w:rPr>
              <w:t>VJEROVNIK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53A63" w:rsidP="000E65B0" w:rsidR="00F53A63" w:rsidRPr="007E29EB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E29EB">
              <w:rPr>
                <w:rFonts w:cs="Arial" w:hAnsi="Arial" w:ascii="Arial"/>
                <w:sz w:val="18"/>
                <w:szCs w:val="18"/>
              </w:rPr>
              <w:t>Adresa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F53A63" w:rsidP="000E65B0" w:rsidR="00F53A63" w:rsidRPr="007E29EB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E29EB">
              <w:rPr>
                <w:rFonts w:cs="Arial" w:hAnsi="Arial" w:ascii="Arial"/>
                <w:sz w:val="18"/>
                <w:szCs w:val="18"/>
              </w:rPr>
              <w:t>Osnova tražbine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F53A63" w:rsidP="000E65B0" w:rsidR="00F53A63" w:rsidRPr="007E29EB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E29EB">
              <w:rPr>
                <w:rFonts w:cs="Arial" w:hAnsi="Arial" w:ascii="Arial"/>
                <w:sz w:val="18"/>
                <w:szCs w:val="18"/>
              </w:rPr>
              <w:t>Prijavljena tražbina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F53A63" w:rsidP="000E65B0" w:rsidR="00F53A63" w:rsidRPr="007E29EB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E29EB">
              <w:rPr>
                <w:rFonts w:cs="Arial" w:hAnsi="Arial" w:ascii="Arial"/>
                <w:sz w:val="18"/>
                <w:szCs w:val="18"/>
              </w:rPr>
              <w:t>Pristojba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F53A63" w:rsidP="000E65B0" w:rsidR="00F53A63" w:rsidRPr="007E29EB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E29EB">
              <w:rPr>
                <w:rFonts w:cs="Arial" w:hAnsi="Arial" w:ascii="Arial"/>
                <w:sz w:val="18"/>
                <w:szCs w:val="18"/>
              </w:rPr>
              <w:t>Punomoć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F53A63" w:rsidP="000E65B0" w:rsidR="00F53A63" w:rsidRPr="007E29EB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E29EB">
              <w:rPr>
                <w:rFonts w:cs="Arial" w:hAnsi="Arial" w:ascii="Arial"/>
                <w:sz w:val="18"/>
                <w:szCs w:val="18"/>
              </w:rPr>
              <w:t>Zaprimljeno</w:t>
            </w:r>
          </w:p>
        </w:tc>
      </w:tr>
      <w:tr w:rsidTr="00392512" w:rsidR="00EB6A24" w:rsidRPr="00CA33D5">
        <w:trPr>
          <w:trHeight w:val="72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B6A24" w:rsidP="00487A38" w:rsidR="00EB6A24" w:rsidRPr="00CA33D5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CA33D5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82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EB6A24" w:rsidP="004B00B9" w:rsidR="00EB6A24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82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val="nil"/>
            </w:tcBorders>
            <w:vAlign w:val="center"/>
          </w:tcPr>
          <w:p w:rsidRDefault="00EB6A24" w:rsidP="00BA59A5" w:rsidR="00EB6A24" w:rsidRPr="00CA33D5">
            <w:pPr>
              <w:spacing w:lineRule="auto" w:line="240" w:after="0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SOLANA PAG d.d.</w:t>
            </w:r>
          </w:p>
          <w:p w:rsidRDefault="00EB6A24" w:rsidP="00BA59A5" w:rsidR="00EB6A24" w:rsidRPr="00CA33D5">
            <w:pPr>
              <w:spacing w:lineRule="auto" w:line="240" w:after="0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OIB:34949147151</w:t>
            </w:r>
          </w:p>
        </w:tc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B6A24" w:rsidP="00D22EFE" w:rsidR="00EB6A24" w:rsidRPr="00CA33D5">
            <w:pPr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 xml:space="preserve">Pag,Svilino bb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EB6A24" w:rsidP="00BA59A5" w:rsidR="00EB6A24" w:rsidRPr="00CA33D5">
            <w:pPr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 xml:space="preserve">-računi za isporuku robe 2017.g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B6A24" w:rsidP="00920236" w:rsidR="00EB6A24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64.750,00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B6A24" w:rsidP="004B00B9" w:rsidR="00EB6A24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DA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B6A24" w:rsidP="004F7B81" w:rsidR="00EB6A24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B6A24" w:rsidP="004B00B9" w:rsidR="00EB6A24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14.09.2018.</w:t>
            </w:r>
          </w:p>
        </w:tc>
      </w:tr>
      <w:tr w:rsidTr="00392512" w:rsidR="00EB6A24" w:rsidRPr="00CA33D5">
        <w:trPr>
          <w:trHeight w:val="72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B6A24" w:rsidP="00487A38" w:rsidR="00EB6A24" w:rsidRPr="00CA33D5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CA33D5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83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EB6A24" w:rsidP="004B00B9" w:rsidR="00EB6A24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83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val="nil"/>
            </w:tcBorders>
            <w:vAlign w:val="center"/>
          </w:tcPr>
          <w:p w:rsidRDefault="00EB6A24" w:rsidP="00BA59A5" w:rsidR="00EB6A24" w:rsidRPr="00CA33D5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EKOTEX d.o.o.</w:t>
            </w:r>
          </w:p>
          <w:p w:rsidRDefault="00EB6A24" w:rsidP="00BA59A5" w:rsidR="00EB6A24" w:rsidRPr="00CA33D5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 xml:space="preserve">OIB:07941830049 </w:t>
            </w:r>
          </w:p>
          <w:p w:rsidRDefault="00EB6A24" w:rsidP="00BA59A5" w:rsidR="00EB6A24" w:rsidRPr="00CA33D5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zastupa odvjetnica Marta Šimrak Lukavski iz odvj.ureda Lukavski ,Turković iz Zagreba</w:t>
            </w:r>
          </w:p>
        </w:tc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B6A24" w:rsidP="00D22EFE" w:rsidR="00EB6A24" w:rsidRPr="00CA33D5">
            <w:pPr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Zagreb, Remete 99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EB6A24" w:rsidP="0040048C" w:rsidR="00EB6A24" w:rsidRPr="00CA33D5">
            <w:pPr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-računi za isporuku roba; rješenje o o vrsi javni bilježnik S.Škrinjar iz Zagreba broj Ovrv-55/15 od dana 4.3.2015. pravomoćno 9.4.2015.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B6A24" w:rsidP="00920236" w:rsidR="00EB6A24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1.981,27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B6A24" w:rsidP="004B00B9" w:rsidR="00EB6A24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B6A24" w:rsidP="004F7B81" w:rsidR="00EB6A24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DA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B6A24" w:rsidP="004B00B9" w:rsidR="00EB6A24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14.09.2018.</w:t>
            </w:r>
          </w:p>
        </w:tc>
      </w:tr>
      <w:tr w:rsidTr="00392512" w:rsidR="00EB6A24" w:rsidRPr="00776774">
        <w:trPr>
          <w:trHeight w:val="1378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34DA7" w:rsidP="00487A38" w:rsidR="00EB6A24" w:rsidRPr="00776774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776774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84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EB6A24" w:rsidP="004B00B9" w:rsidR="00EB6A24" w:rsidRPr="00776774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776774">
              <w:rPr>
                <w:rFonts w:cs="Arial" w:hAnsi="Arial" w:ascii="Arial"/>
                <w:sz w:val="16"/>
                <w:szCs w:val="16"/>
              </w:rPr>
              <w:t>84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val="nil"/>
            </w:tcBorders>
            <w:vAlign w:val="center"/>
          </w:tcPr>
          <w:p w:rsidRDefault="00EB6A24" w:rsidP="007715F8" w:rsidR="00EB6A24" w:rsidRPr="00776774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776774">
              <w:rPr>
                <w:rFonts w:cs="Arial" w:hAnsi="Arial" w:ascii="Arial"/>
                <w:sz w:val="16"/>
                <w:szCs w:val="16"/>
              </w:rPr>
              <w:t>PERFEKT MOTORFELŰJĺTÁS Kereskedelm és Szolgáltató Korlátolt Felelösségű Társasg,</w:t>
            </w:r>
          </w:p>
          <w:p w:rsidRDefault="00EB6A24" w:rsidP="007715F8" w:rsidR="00EB6A24" w:rsidRPr="00776774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776774">
              <w:rPr>
                <w:rFonts w:cs="Arial" w:hAnsi="Arial" w:ascii="Arial"/>
                <w:sz w:val="16"/>
                <w:szCs w:val="16"/>
              </w:rPr>
              <w:t>OIB:69576018809</w:t>
            </w:r>
          </w:p>
          <w:p w:rsidRDefault="00EB6A24" w:rsidP="00071147" w:rsidR="00EB6A24" w:rsidRPr="00776774">
            <w:pPr>
              <w:rPr>
                <w:rFonts w:cs="Arial" w:hAnsi="Arial" w:ascii="Arial"/>
                <w:sz w:val="16"/>
                <w:szCs w:val="16"/>
              </w:rPr>
            </w:pPr>
            <w:r w:rsidRPr="00776774">
              <w:rPr>
                <w:rFonts w:cs="Arial" w:hAnsi="Arial" w:ascii="Arial"/>
                <w:sz w:val="16"/>
                <w:szCs w:val="16"/>
              </w:rPr>
              <w:t xml:space="preserve">Zastupa Eva Jeny odvjetnica iz Zagreba </w:t>
            </w:r>
          </w:p>
        </w:tc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B6A24" w:rsidP="00D22EFE" w:rsidR="00EB6A24" w:rsidRPr="00776774">
            <w:pPr>
              <w:rPr>
                <w:rFonts w:cs="Arial" w:hAnsi="Arial" w:ascii="Arial"/>
                <w:sz w:val="16"/>
                <w:szCs w:val="16"/>
              </w:rPr>
            </w:pPr>
            <w:r w:rsidRPr="00776774">
              <w:rPr>
                <w:rFonts w:cs="Arial" w:hAnsi="Arial" w:ascii="Arial"/>
                <w:sz w:val="16"/>
                <w:szCs w:val="16"/>
              </w:rPr>
              <w:t>Mađarska, 2890 Tata, Szomódi u.</w:t>
            </w:r>
            <w:r w:rsidR="0087661D" w:rsidRPr="00776774">
              <w:rPr>
                <w:rFonts w:cs="Arial" w:hAnsi="Arial" w:ascii="Arial"/>
                <w:sz w:val="16"/>
                <w:szCs w:val="16"/>
              </w:rPr>
              <w:t xml:space="preserve"> </w:t>
            </w:r>
            <w:r w:rsidRPr="00776774">
              <w:rPr>
                <w:rFonts w:cs="Arial" w:hAnsi="Arial" w:ascii="Arial"/>
                <w:sz w:val="16"/>
                <w:szCs w:val="16"/>
              </w:rPr>
              <w:t>2046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EB6A24" w:rsidP="0040048C" w:rsidR="00EB6A24" w:rsidRPr="00776774">
            <w:pPr>
              <w:rPr>
                <w:rFonts w:cs="Arial" w:hAnsi="Arial" w:ascii="Arial"/>
                <w:sz w:val="16"/>
                <w:szCs w:val="16"/>
              </w:rPr>
            </w:pPr>
            <w:r w:rsidRPr="00776774">
              <w:rPr>
                <w:rFonts w:cs="Arial" w:hAnsi="Arial" w:ascii="Arial"/>
                <w:sz w:val="16"/>
                <w:szCs w:val="16"/>
              </w:rPr>
              <w:t xml:space="preserve">-računi iz 2017.godine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90685" w:rsidP="00920236" w:rsidR="00EB6A24" w:rsidRPr="00776774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776774">
              <w:rPr>
                <w:rFonts w:cs="Arial" w:hAnsi="Arial" w:ascii="Arial"/>
                <w:sz w:val="16"/>
                <w:szCs w:val="16"/>
              </w:rPr>
              <w:t>56.010,85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B6A24" w:rsidP="004B00B9" w:rsidR="00EB6A24" w:rsidRPr="00776774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776774">
              <w:rPr>
                <w:rFonts w:cs="Arial" w:hAnsi="Arial" w:ascii="Arial"/>
                <w:sz w:val="16"/>
                <w:szCs w:val="16"/>
              </w:rPr>
              <w:t>DA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B6A24" w:rsidP="004F7B81" w:rsidR="00EB6A24" w:rsidRPr="00776774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776774">
              <w:rPr>
                <w:rFonts w:cs="Arial" w:hAnsi="Arial" w:ascii="Arial"/>
                <w:sz w:val="16"/>
                <w:szCs w:val="16"/>
              </w:rPr>
              <w:t>DA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B6A24" w:rsidP="004B00B9" w:rsidR="00EB6A24" w:rsidRPr="00776774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776774">
              <w:rPr>
                <w:rFonts w:cs="Arial" w:hAnsi="Arial" w:ascii="Arial"/>
                <w:sz w:val="16"/>
                <w:szCs w:val="16"/>
              </w:rPr>
              <w:t>14.09.2018</w:t>
            </w:r>
          </w:p>
        </w:tc>
      </w:tr>
      <w:tr w:rsidTr="00392512" w:rsidR="00EB6A24" w:rsidRPr="00CA33D5">
        <w:trPr>
          <w:trHeight w:val="72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34DA7" w:rsidP="00487A38" w:rsidR="00EB6A24" w:rsidRPr="00CA33D5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85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EB6A24" w:rsidP="004B00B9" w:rsidR="00EB6A24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85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val="nil"/>
            </w:tcBorders>
            <w:vAlign w:val="center"/>
          </w:tcPr>
          <w:p w:rsidRDefault="00EB6A24" w:rsidP="00BE4651" w:rsidR="00EB6A24" w:rsidRPr="00CA33D5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INTERSERVIS-PROMET d.o.o.</w:t>
            </w:r>
          </w:p>
          <w:p w:rsidRDefault="00EB6A24" w:rsidP="00BE4651" w:rsidR="00EB6A24" w:rsidRPr="00CA33D5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OIB:38077166049</w:t>
            </w:r>
          </w:p>
        </w:tc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B6A24" w:rsidP="00D22EFE" w:rsidR="00EB6A24" w:rsidRPr="00CA33D5">
            <w:pPr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Zagreb, Ksenije Kantoci 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EB6A24" w:rsidP="0087661D" w:rsidR="00EB6A24" w:rsidRPr="00CA33D5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 xml:space="preserve">-računi za usluge 2015. I 2016. </w:t>
            </w:r>
          </w:p>
          <w:p w:rsidRDefault="00EB6A24" w:rsidP="0087661D" w:rsidR="00EB6A24" w:rsidRPr="00CA33D5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Iznos 6.6.042,25 kn u sporu???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379B6" w:rsidP="00920236" w:rsidR="00EB6A24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13.926,24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B6A24" w:rsidP="004B00B9" w:rsidR="00EB6A24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DA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B6A24" w:rsidP="004F7B81" w:rsidR="00EB6A24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B6A24" w:rsidP="004B00B9" w:rsidR="00EB6A24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14.09.2018</w:t>
            </w:r>
          </w:p>
        </w:tc>
      </w:tr>
      <w:tr w:rsidTr="00392512" w:rsidR="00EB6A24" w:rsidRPr="00CA33D5">
        <w:trPr>
          <w:trHeight w:val="1066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34DA7" w:rsidP="007718AC" w:rsidR="00EB6A24" w:rsidRPr="00CA33D5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86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EB6A24" w:rsidP="004B00B9" w:rsidR="00EB6A24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86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val="nil"/>
            </w:tcBorders>
            <w:vAlign w:val="center"/>
          </w:tcPr>
          <w:p w:rsidRDefault="00EB6A24" w:rsidP="00812F9C" w:rsidR="00EB6A24" w:rsidRPr="00CA33D5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Komárom-Esztergom Megyei Parképitó és Kertészeti</w:t>
            </w:r>
          </w:p>
          <w:p w:rsidRDefault="00EB6A24" w:rsidP="00812F9C" w:rsidR="00EB6A24" w:rsidRPr="00CA33D5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 xml:space="preserve">OIB:8143728930 </w:t>
            </w:r>
          </w:p>
          <w:p w:rsidRDefault="00EB6A24" w:rsidP="00071147" w:rsidR="00EB6A24" w:rsidRPr="00CA33D5">
            <w:pPr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Zastupa Eva Jeny odvjetnica iz Zagreba</w:t>
            </w:r>
          </w:p>
        </w:tc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B6A24" w:rsidP="007718AC" w:rsidR="00EB6A24" w:rsidRPr="00CA33D5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 xml:space="preserve">Mađarska, 2890Tata, </w:t>
            </w:r>
          </w:p>
          <w:p w:rsidRDefault="00EB6A24" w:rsidP="007718AC" w:rsidR="00EB6A24" w:rsidRPr="00CA33D5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Környei u 24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EB6A24" w:rsidP="0040048C" w:rsidR="00EB6A24" w:rsidRPr="00CA33D5">
            <w:pPr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-računi iz 2017.godine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90685" w:rsidP="00920236" w:rsidR="00EB6A24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79.774,30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B6A24" w:rsidP="00A8155A" w:rsidR="00EB6A24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DA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B6A24" w:rsidP="00A8155A" w:rsidR="00EB6A24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DA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B6A24" w:rsidP="00A8155A" w:rsidR="00EB6A24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14.09.2018</w:t>
            </w:r>
          </w:p>
        </w:tc>
      </w:tr>
      <w:tr w:rsidTr="00392512" w:rsidR="00EB6A24" w:rsidRPr="00CA33D5">
        <w:trPr>
          <w:trHeight w:val="72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34DA7" w:rsidP="00487A38" w:rsidR="00EB6A24" w:rsidRPr="00CA33D5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87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EB6A24" w:rsidP="004B00B9" w:rsidR="00EB6A24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87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val="nil"/>
            </w:tcBorders>
            <w:vAlign w:val="center"/>
          </w:tcPr>
          <w:p w:rsidRDefault="00E04397" w:rsidP="00B07B62" w:rsidR="00EB6A24" w:rsidRPr="00CA33D5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RENT</w:t>
            </w:r>
            <w:r w:rsidR="00EB6A24" w:rsidRPr="00CA33D5">
              <w:rPr>
                <w:rFonts w:cs="Arial" w:hAnsi="Arial" w:ascii="Arial"/>
                <w:sz w:val="18"/>
                <w:szCs w:val="18"/>
              </w:rPr>
              <w:t>TOUR d.o.o.</w:t>
            </w:r>
          </w:p>
          <w:p w:rsidRDefault="00EB6A24" w:rsidP="00B07B62" w:rsidR="00EB6A24" w:rsidRPr="00CA33D5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OIB:3549558211</w:t>
            </w:r>
            <w:r w:rsidR="00E66B86" w:rsidRPr="00CA33D5">
              <w:rPr>
                <w:rFonts w:cs="Arial" w:hAnsi="Arial" w:ascii="Arial"/>
                <w:sz w:val="18"/>
                <w:szCs w:val="18"/>
              </w:rPr>
              <w:t xml:space="preserve">2 </w:t>
            </w:r>
            <w:r w:rsidRPr="00CA33D5">
              <w:rPr>
                <w:rFonts w:cs="Arial" w:hAnsi="Arial" w:ascii="Arial"/>
                <w:sz w:val="18"/>
                <w:szCs w:val="18"/>
              </w:rPr>
              <w:t xml:space="preserve">zastupa odvjetnik Zoran Galić iz Zagreba </w:t>
            </w:r>
          </w:p>
        </w:tc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B6A24" w:rsidP="00D22EFE" w:rsidR="00EB6A24" w:rsidRPr="00CA33D5">
            <w:pPr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Slovenija, Križevci-Ljutomer, Lukavci 69/a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EB6A24" w:rsidP="00E66B86" w:rsidR="00EB6A24" w:rsidRPr="00CA33D5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-račun za uslugu prijevoza iz 2017:</w:t>
            </w:r>
          </w:p>
          <w:p w:rsidRDefault="00EB6A24" w:rsidP="00E66B86" w:rsidR="00EB6A24" w:rsidRPr="00CA33D5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 xml:space="preserve">-rješenje o ovrsi javni bilježnik Z.Despot iz Zagreba, broj Ovrv-46/17 od 29.05.2017.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90685" w:rsidP="00920236" w:rsidR="00EB6A24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22.559,23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B6A24" w:rsidP="004B00B9" w:rsidR="00EB6A24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B6A24" w:rsidP="004F7B81" w:rsidR="00EB6A24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B6A24" w:rsidP="004B00B9" w:rsidR="00EB6A24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14.09.2018</w:t>
            </w:r>
          </w:p>
        </w:tc>
      </w:tr>
      <w:tr w:rsidTr="00392512" w:rsidR="00EB6A24" w:rsidRPr="00CA33D5">
        <w:trPr>
          <w:trHeight w:val="72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34DA7" w:rsidP="00487A38" w:rsidR="00EB6A24" w:rsidRPr="00CA33D5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88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EB6A24" w:rsidP="004B00B9" w:rsidR="00EB6A24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88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val="nil"/>
            </w:tcBorders>
            <w:vAlign w:val="center"/>
          </w:tcPr>
          <w:p w:rsidRDefault="00EB6A24" w:rsidP="00071147" w:rsidR="00EB6A24" w:rsidRPr="00CA33D5">
            <w:pPr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Sveučilište u Zagrebu, Fakultet strojarstva i brodogradnje</w:t>
            </w:r>
          </w:p>
          <w:p w:rsidRDefault="00EB6A24" w:rsidP="00071147" w:rsidR="00EB6A24" w:rsidRPr="00CA33D5">
            <w:pPr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OIB:22910368449</w:t>
            </w:r>
          </w:p>
        </w:tc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B6A24" w:rsidP="00D22EFE" w:rsidR="00EB6A24" w:rsidRPr="00CA33D5">
            <w:pPr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Zagreb, Ivana Lučića 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EB6A24" w:rsidP="008B55F4" w:rsidR="00EB6A24" w:rsidRPr="00CA33D5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 xml:space="preserve">-Ugovor o izradi Vreifikacijskih izvješća o emisijama stakleničkih plinova iz postrojenja PAN od dana 3.2.2012. </w:t>
            </w:r>
          </w:p>
          <w:p w:rsidRDefault="00EB6A24" w:rsidP="008B55F4" w:rsidR="00EB6A24" w:rsidRPr="00CA33D5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 xml:space="preserve">-rješenju o odobrenoj predstečajnoj  nagodbi St-762/17, pravomoćno dana 13.6.2017.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379B6" w:rsidP="00920236" w:rsidR="00EB6A24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30.663,82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B6A24" w:rsidP="004B00B9" w:rsidR="00EB6A24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DA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B6A24" w:rsidP="004F7B81" w:rsidR="00EB6A24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B6A24" w:rsidP="004B00B9" w:rsidR="00EB6A24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12.09.2018.</w:t>
            </w:r>
          </w:p>
        </w:tc>
      </w:tr>
      <w:tr w:rsidTr="00392512" w:rsidR="0027156C" w:rsidRPr="00CA33D5">
        <w:trPr>
          <w:trHeight w:val="72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34DA7" w:rsidP="00487A38" w:rsidR="0027156C" w:rsidRPr="00CA33D5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89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27156C" w:rsidP="004B00B9" w:rsidR="0027156C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89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val="nil"/>
            </w:tcBorders>
            <w:vAlign w:val="center"/>
          </w:tcPr>
          <w:p w:rsidRDefault="0027156C" w:rsidP="006379B6" w:rsidR="0027156C" w:rsidRPr="00CA33D5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IVAN HABUŠ vlasnik radionice za izradu zupčastih i pužnih prijenosa OIB:17071809140</w:t>
            </w:r>
          </w:p>
        </w:tc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7156C" w:rsidP="00D22EFE" w:rsidR="0027156C" w:rsidRPr="00CA33D5">
            <w:pPr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Velika Gorica, Jandriševa 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27156C" w:rsidP="00F53A63" w:rsidR="0027156C" w:rsidRPr="00CA33D5">
            <w:pPr>
              <w:rPr>
                <w:rFonts w:cs="Arial" w:hAnsi="Arial" w:ascii="Arial"/>
                <w:b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 xml:space="preserve">-računi za usluge iz 2017.godine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27156C" w:rsidP="00920236" w:rsidR="0027156C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89.059,37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27156C" w:rsidP="004B00B9" w:rsidR="0027156C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27156C" w:rsidP="004F7B81" w:rsidR="0027156C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27156C" w:rsidP="004B00B9" w:rsidR="0027156C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14.09.2018</w:t>
            </w:r>
          </w:p>
        </w:tc>
      </w:tr>
      <w:tr w:rsidTr="00392512" w:rsidR="00F53A63" w:rsidRPr="00CA33D5">
        <w:trPr>
          <w:trHeight w:val="720"/>
        </w:trPr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53A63" w:rsidP="000E65B0" w:rsidR="00F53A63" w:rsidRPr="00CA33D5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CA33D5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lastRenderedPageBreak/>
              <w:t>Rb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F53A63" w:rsidP="000E65B0" w:rsidR="00F53A63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Br. prijave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vAlign w:val="center"/>
          </w:tcPr>
          <w:p w:rsidRDefault="00F53A63" w:rsidP="000E65B0" w:rsidR="00F53A63" w:rsidRPr="00CA33D5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VJEROVNIK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53A63" w:rsidP="000E65B0" w:rsidR="00F53A63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Adresa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F53A63" w:rsidP="000E65B0" w:rsidR="00F53A63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Osnova tražbine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F53A63" w:rsidP="000E65B0" w:rsidR="00F53A63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Prijavljena tražbina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F53A63" w:rsidP="000E65B0" w:rsidR="00F53A63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Pristojba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F53A63" w:rsidP="000E65B0" w:rsidR="00F53A63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Punomoć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F53A63" w:rsidP="000E65B0" w:rsidR="00F53A63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Zaprimljeno</w:t>
            </w:r>
          </w:p>
        </w:tc>
      </w:tr>
      <w:tr w:rsidTr="00392512" w:rsidR="00EB6A24" w:rsidRPr="00CA33D5">
        <w:trPr>
          <w:trHeight w:val="72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34DA7" w:rsidP="00487A38" w:rsidR="00EB6A24" w:rsidRPr="00CA33D5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90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EB6A24" w:rsidP="004B00B9" w:rsidR="00EB6A24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90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val="nil"/>
            </w:tcBorders>
            <w:vAlign w:val="center"/>
          </w:tcPr>
          <w:p w:rsidRDefault="00EB6A24" w:rsidP="007625E7" w:rsidR="00EB6A24" w:rsidRPr="00CA33D5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Janko Draganić vlasnik obrta  DRAGANIĆ</w:t>
            </w:r>
          </w:p>
          <w:p w:rsidRDefault="00EB6A24" w:rsidP="007625E7" w:rsidR="00EB6A24" w:rsidRPr="00CA33D5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OIB:11316605949</w:t>
            </w:r>
          </w:p>
          <w:p w:rsidRDefault="00EB6A24" w:rsidP="007625E7" w:rsidR="00EB6A24" w:rsidRPr="00CA33D5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 xml:space="preserve">Zastupa odvjetnik Branko Posavčić iz Kutine </w:t>
            </w:r>
          </w:p>
        </w:tc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B6A24" w:rsidP="00D22EFE" w:rsidR="00EB6A24" w:rsidRPr="00CA33D5">
            <w:pPr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Novska, Osječka 196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EB6A24" w:rsidP="008A1A84" w:rsidR="00EB6A24" w:rsidRPr="00CA33D5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-računi iz 2016.godine</w:t>
            </w:r>
          </w:p>
          <w:p w:rsidRDefault="00EB6A24" w:rsidP="008A1A84" w:rsidR="00EB6A24" w:rsidRPr="00CA33D5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-presuda Trgovačkog suda u Zagrebu ,Stalna služba Karlovac,Povrv-536/17 od dana 20.srpnja 2018.(glavnica, parnični trošak, trošak ovršnog)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B6A24" w:rsidP="00920236" w:rsidR="00EB6A24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141.489,69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B6A24" w:rsidP="004B00B9" w:rsidR="00EB6A24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B6A24" w:rsidP="004F7B81" w:rsidR="00EB6A24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DA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B6A24" w:rsidP="004B00B9" w:rsidR="00EB6A24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13.09.2018</w:t>
            </w:r>
          </w:p>
        </w:tc>
      </w:tr>
      <w:tr w:rsidTr="00392512" w:rsidR="00EB6A24" w:rsidRPr="00CA33D5">
        <w:trPr>
          <w:trHeight w:val="72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34DA7" w:rsidP="00487A38" w:rsidR="00EB6A24" w:rsidRPr="00CA33D5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91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EB6A24" w:rsidP="004B00B9" w:rsidR="00EB6A24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91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val="nil"/>
            </w:tcBorders>
            <w:vAlign w:val="center"/>
          </w:tcPr>
          <w:p w:rsidRDefault="000D7E84" w:rsidP="000D7E84" w:rsidR="000D7E84" w:rsidRPr="00CA33D5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 xml:space="preserve">Vanja Šuvak vlasnik STILLVIL servis viličara </w:t>
            </w:r>
          </w:p>
          <w:p w:rsidRDefault="000D7E84" w:rsidP="000D7E84" w:rsidR="00EB6A24" w:rsidRPr="00CA33D5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OIB:08815096372</w:t>
            </w:r>
          </w:p>
        </w:tc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B6A24" w:rsidP="00AC3694" w:rsidR="00EB6A24" w:rsidRPr="00CA33D5">
            <w:pPr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Velika G</w:t>
            </w:r>
            <w:r w:rsidR="000D7E84" w:rsidRPr="00CA33D5">
              <w:rPr>
                <w:rFonts w:cs="Arial" w:hAnsi="Arial" w:ascii="Arial"/>
                <w:sz w:val="18"/>
                <w:szCs w:val="18"/>
              </w:rPr>
              <w:t>o</w:t>
            </w:r>
            <w:r w:rsidRPr="00CA33D5">
              <w:rPr>
                <w:rFonts w:cs="Arial" w:hAnsi="Arial" w:ascii="Arial"/>
                <w:sz w:val="18"/>
                <w:szCs w:val="18"/>
              </w:rPr>
              <w:t>rica, Ul.kralja Dimitra Zvonimira 24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EB6A24" w:rsidP="0040048C" w:rsidR="00EB6A24" w:rsidRPr="00CA33D5">
            <w:pPr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-rješenju o odobrenoj predstečajnoj  nagodbi St-762/17, pravomoćno dana 13.6.2017.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B6A24" w:rsidP="00F53A63" w:rsidR="00EB6A24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66.624,63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B6A24" w:rsidP="004B00B9" w:rsidR="00EB6A24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DA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B6A24" w:rsidP="004F7B81" w:rsidR="00EB6A24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B6A24" w:rsidP="004B00B9" w:rsidR="00EB6A24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13.09.2018</w:t>
            </w:r>
          </w:p>
        </w:tc>
      </w:tr>
      <w:tr w:rsidTr="00392512" w:rsidR="00EB6A24" w:rsidRPr="00CA33D5">
        <w:trPr>
          <w:trHeight w:val="72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34DA7" w:rsidP="00487A38" w:rsidR="00EB6A24" w:rsidRPr="00CA33D5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92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EB6A24" w:rsidP="004B00B9" w:rsidR="00EB6A24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92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val="nil"/>
            </w:tcBorders>
            <w:vAlign w:val="center"/>
          </w:tcPr>
          <w:p w:rsidRDefault="00EB6A24" w:rsidP="00222E51" w:rsidR="00EB6A24" w:rsidRPr="00CA33D5">
            <w:pPr>
              <w:spacing w:lineRule="auto" w:line="240" w:after="0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 xml:space="preserve">PASTOR-TVA d.d. </w:t>
            </w:r>
          </w:p>
          <w:p w:rsidRDefault="00EB6A24" w:rsidP="00222E51" w:rsidR="00EB6A24" w:rsidRPr="00CA33D5">
            <w:pPr>
              <w:spacing w:lineRule="auto" w:line="240" w:after="0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OIB:17140959007 zastupa odvjetnik Ksenija Čerin iz Zagreba</w:t>
            </w:r>
          </w:p>
        </w:tc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B6A24" w:rsidP="00167B9F" w:rsidR="00EB6A24" w:rsidRPr="00CA33D5">
            <w:pPr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Rakitje,Novačka 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EB6A24" w:rsidP="0040048C" w:rsidR="00EB6A24" w:rsidRPr="00CA33D5">
            <w:pPr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 xml:space="preserve">-račun iz 9 mjeseca 2016 godine </w:t>
            </w:r>
          </w:p>
          <w:p w:rsidRDefault="00EB6A24" w:rsidP="0040048C" w:rsidR="00EB6A24" w:rsidRPr="00CA33D5">
            <w:pPr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-trošak prijave odvjetniku 334,54 kn????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B6A24" w:rsidP="00F53A63" w:rsidR="00EB6A24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1.124,09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B6A24" w:rsidP="004B00B9" w:rsidR="00EB6A24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DA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B6A24" w:rsidP="004F7B81" w:rsidR="00EB6A24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DA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B6A24" w:rsidP="00496AEC" w:rsidR="00EB6A24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13.09.2018</w:t>
            </w:r>
          </w:p>
        </w:tc>
      </w:tr>
      <w:tr w:rsidTr="00392512" w:rsidR="00EB6A24" w:rsidRPr="00CA33D5">
        <w:trPr>
          <w:trHeight w:val="72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34DA7" w:rsidP="00487A38" w:rsidR="00EB6A24" w:rsidRPr="00CA33D5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93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EB6A24" w:rsidP="004B00B9" w:rsidR="00EB6A24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93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val="nil"/>
            </w:tcBorders>
            <w:vAlign w:val="center"/>
          </w:tcPr>
          <w:p w:rsidRDefault="00EB6A24" w:rsidP="00780F77" w:rsidR="00EB6A24" w:rsidRPr="00CA33D5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Proton EL d.o.o.</w:t>
            </w:r>
          </w:p>
          <w:p w:rsidRDefault="00EB6A24" w:rsidP="00780F77" w:rsidR="00EB6A24" w:rsidRPr="00CA33D5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OIB:7950554595</w:t>
            </w:r>
          </w:p>
          <w:p w:rsidRDefault="00EB6A24" w:rsidP="00780F77" w:rsidR="00EB6A24" w:rsidRPr="00CA33D5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Zastupa Iva Burić iz odvjetničkog društva  Hanžeković i partneri d.o.o. iz Zagreba</w:t>
            </w:r>
          </w:p>
        </w:tc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B6A24" w:rsidP="00FB3481" w:rsidR="00EB6A24" w:rsidRPr="00CA33D5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Zagreb,</w:t>
            </w:r>
          </w:p>
          <w:p w:rsidRDefault="00EB6A24" w:rsidP="00FB3481" w:rsidR="00EB6A24" w:rsidRPr="00CA33D5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Štefanovečka 10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EB6A24" w:rsidP="00F57CF2" w:rsidR="00EB6A24" w:rsidRPr="00CA33D5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-računi iz 2016. godine</w:t>
            </w:r>
          </w:p>
          <w:p w:rsidRDefault="00EB6A24" w:rsidP="00F57CF2" w:rsidR="00EB6A24" w:rsidRPr="00CA33D5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-rješenje o ovrsi javni bilježnik A.Hukelj iz Zagreba, broj Ovrv-4568/17;presuda Trgovačkog suda u Zagrebu broj Povrv-2823/2017 od dana 11.6.2018.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B6A24" w:rsidP="00920236" w:rsidR="00EB6A24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96.519,44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B6A24" w:rsidP="004B00B9" w:rsidR="00EB6A24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DA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B6A24" w:rsidP="004F7B81" w:rsidR="00EB6A24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DA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B6A24" w:rsidP="004B00B9" w:rsidR="00EB6A24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13.09.2018.</w:t>
            </w:r>
          </w:p>
        </w:tc>
      </w:tr>
      <w:tr w:rsidTr="00392512" w:rsidR="00EB6A24" w:rsidRPr="00CA33D5">
        <w:trPr>
          <w:trHeight w:val="72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34DA7" w:rsidP="00487A38" w:rsidR="00EB6A24" w:rsidRPr="00CA33D5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94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EB6A24" w:rsidP="004B00B9" w:rsidR="00EB6A24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94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val="nil"/>
            </w:tcBorders>
            <w:vAlign w:val="center"/>
          </w:tcPr>
          <w:p w:rsidRDefault="00EB6A24" w:rsidP="00FB3481" w:rsidR="00EB6A24" w:rsidRPr="00CA33D5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Auto kuća Kovačević d.o.o.</w:t>
            </w:r>
          </w:p>
          <w:p w:rsidRDefault="00EB6A24" w:rsidP="00FB3481" w:rsidR="00EB6A24" w:rsidRPr="00CA33D5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OIB:84485812058</w:t>
            </w:r>
          </w:p>
          <w:p w:rsidRDefault="00EB6A24" w:rsidP="00FB3481" w:rsidR="00EB6A24" w:rsidRPr="00CA33D5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 xml:space="preserve">Zastupa odvjetničko društvo Mamić,Perić,Reberski, Rimac iz Zagreba  </w:t>
            </w:r>
          </w:p>
        </w:tc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B6A24" w:rsidP="00D22EFE" w:rsidR="00EB6A24" w:rsidRPr="00CA33D5">
            <w:pPr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Zagreb, Bukovac Gornji 1/a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EB6A24" w:rsidP="0040048C" w:rsidR="00EB6A24" w:rsidRPr="00CA33D5">
            <w:pPr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-račun za uslugu –popravak vozila od  29.3.2017.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B6A24" w:rsidP="00920236" w:rsidR="00EB6A24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8.185,09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B6A24" w:rsidP="004B00B9" w:rsidR="00EB6A24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B6A24" w:rsidP="004F7B81" w:rsidR="00EB6A24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DA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B6A24" w:rsidP="004B00B9" w:rsidR="00EB6A24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13.09.2018.</w:t>
            </w:r>
          </w:p>
        </w:tc>
      </w:tr>
      <w:tr w:rsidTr="00392512" w:rsidR="00EB6A24" w:rsidRPr="00CA33D5">
        <w:trPr>
          <w:trHeight w:val="72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34DA7" w:rsidP="00487A38" w:rsidR="00EB6A24" w:rsidRPr="00CA33D5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95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EB6A24" w:rsidP="004B00B9" w:rsidR="00EB6A24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95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val="nil"/>
            </w:tcBorders>
            <w:vAlign w:val="center"/>
          </w:tcPr>
          <w:p w:rsidRDefault="00EB6A24" w:rsidP="005C7383" w:rsidR="00EB6A24" w:rsidRPr="00CA33D5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NENAD RUMBAK</w:t>
            </w:r>
          </w:p>
          <w:p w:rsidRDefault="00EB6A24" w:rsidP="005C7383" w:rsidR="00EB6A24" w:rsidRPr="00CA33D5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OIB:51849894160</w:t>
            </w:r>
          </w:p>
        </w:tc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B6A24" w:rsidP="00D22EFE" w:rsidR="00EB6A24" w:rsidRPr="00CA33D5">
            <w:pPr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Zagreb, 1.Savica 62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EB6A24" w:rsidP="0040048C" w:rsidR="00EB6A24" w:rsidRPr="00CA33D5">
            <w:pPr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 xml:space="preserve">Otkup papira 2017.godina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B6A24" w:rsidP="00F53A63" w:rsidR="00EB6A24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3.834,00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B6A24" w:rsidP="004B00B9" w:rsidR="00EB6A24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B6A24" w:rsidP="004F7B81" w:rsidR="00EB6A24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B6A24" w:rsidP="004B00B9" w:rsidR="00EB6A24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14.09.2018</w:t>
            </w:r>
          </w:p>
        </w:tc>
      </w:tr>
      <w:tr w:rsidTr="00392512" w:rsidR="00EB6A24" w:rsidRPr="00CA33D5">
        <w:trPr>
          <w:trHeight w:val="72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34DA7" w:rsidP="00487A38" w:rsidR="00EB6A24" w:rsidRPr="00CA33D5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96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EB6A24" w:rsidP="004B00B9" w:rsidR="00EB6A24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96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val="nil"/>
            </w:tcBorders>
            <w:vAlign w:val="center"/>
          </w:tcPr>
          <w:p w:rsidRDefault="00EB6A24" w:rsidP="003F1705" w:rsidR="00EB6A24" w:rsidRPr="00CA33D5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MK GROUP d.o.o.</w:t>
            </w:r>
          </w:p>
          <w:p w:rsidRDefault="00EB6A24" w:rsidP="003F1705" w:rsidR="00EB6A24" w:rsidRPr="00CA33D5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OIB:53948666515</w:t>
            </w:r>
          </w:p>
          <w:p w:rsidRDefault="00EB6A24" w:rsidP="003F1705" w:rsidR="00EB6A24" w:rsidRPr="00CA33D5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 xml:space="preserve">Zastupa odvjetnik Ferri Marko iz Rijeke </w:t>
            </w:r>
          </w:p>
        </w:tc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B6A24" w:rsidP="00D22EFE" w:rsidR="00EB6A24" w:rsidRPr="00CA33D5">
            <w:pPr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Rijeka, Riva 16</w:t>
            </w:r>
          </w:p>
          <w:p w:rsidRDefault="00EB6A24" w:rsidP="00D22EFE" w:rsidR="00EB6A24" w:rsidRPr="00CA33D5">
            <w:pPr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EB6A24" w:rsidP="0040048C" w:rsidR="00EB6A24" w:rsidRPr="00CA33D5">
            <w:pPr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-računi za isporučenu robu iz 2016.i 2017.godine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B6A24" w:rsidP="00F53A63" w:rsidR="00EB6A24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1.860.451,24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B6A24" w:rsidP="004B00B9" w:rsidR="00EB6A24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DA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B6A24" w:rsidP="004F7B81" w:rsidR="00EB6A24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DA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B6A24" w:rsidP="004B00B9" w:rsidR="00EB6A24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13.09.2018.</w:t>
            </w:r>
          </w:p>
        </w:tc>
      </w:tr>
      <w:tr w:rsidTr="00392512" w:rsidR="00EB6A24" w:rsidRPr="00CA33D5">
        <w:trPr>
          <w:trHeight w:val="72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34DA7" w:rsidP="00487A38" w:rsidR="00EB6A24" w:rsidRPr="00CA33D5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97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EB6A24" w:rsidP="004B00B9" w:rsidR="00EB6A24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97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val="nil"/>
            </w:tcBorders>
            <w:vAlign w:val="center"/>
          </w:tcPr>
          <w:p w:rsidRDefault="00EB6A24" w:rsidP="00983792" w:rsidR="00EB6A24" w:rsidRPr="00CA33D5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MAJA PANDEK vlasnik obiteljskog poljoprivrednog gospodarstva</w:t>
            </w:r>
          </w:p>
          <w:p w:rsidRDefault="00EB6A24" w:rsidP="00983792" w:rsidR="00EB6A24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OIB:87306217530</w:t>
            </w:r>
          </w:p>
          <w:p w:rsidRDefault="009514CA" w:rsidP="00983792" w:rsidR="009514CA" w:rsidRPr="00CA33D5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B6A24" w:rsidP="00D22EFE" w:rsidR="00EB6A24" w:rsidRPr="00CA33D5">
            <w:pPr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Sesvete, Kašinska 64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EB6A24" w:rsidP="0040048C" w:rsidR="00EB6A24" w:rsidRPr="00CA33D5">
            <w:pPr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-računi iz 2016.godine, Kupoprodajni ugovor 26.9.2016.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B6A24" w:rsidP="00F53A63" w:rsidR="00EB6A24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36.643,05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B6A24" w:rsidP="004B00B9" w:rsidR="00EB6A24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B6A24" w:rsidP="004F7B81" w:rsidR="00EB6A24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B6A24" w:rsidP="004B00B9" w:rsidR="00EB6A24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14.09.2018.</w:t>
            </w:r>
          </w:p>
        </w:tc>
      </w:tr>
      <w:tr w:rsidTr="00392512" w:rsidR="00F53A63" w:rsidRPr="00CA33D5">
        <w:trPr>
          <w:trHeight w:val="560"/>
        </w:trPr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53A63" w:rsidP="000E65B0" w:rsidR="00F53A63" w:rsidRPr="00CA33D5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CA33D5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lastRenderedPageBreak/>
              <w:t>Rb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F53A63" w:rsidP="000E65B0" w:rsidR="00F53A63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Br. prijave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vAlign w:val="center"/>
          </w:tcPr>
          <w:p w:rsidRDefault="00F53A63" w:rsidP="000E65B0" w:rsidR="00F53A63" w:rsidRPr="00CA33D5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VJEROVNIK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53A63" w:rsidP="000E65B0" w:rsidR="00F53A63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Adresa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F53A63" w:rsidP="000E65B0" w:rsidR="00F53A63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Osnova tražbine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F53A63" w:rsidP="000E65B0" w:rsidR="00F53A63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Prijavljena tražbina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F53A63" w:rsidP="000E65B0" w:rsidR="00F53A63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Pristojba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F53A63" w:rsidP="000E65B0" w:rsidR="00F53A63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Punomoć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F53A63" w:rsidP="000E65B0" w:rsidR="00F53A63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Zaprimljeno</w:t>
            </w:r>
          </w:p>
        </w:tc>
      </w:tr>
      <w:tr w:rsidTr="00392512" w:rsidR="00EB6A24" w:rsidRPr="00CA33D5">
        <w:trPr>
          <w:trHeight w:val="72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34DA7" w:rsidP="00487A38" w:rsidR="00EB6A24" w:rsidRPr="00CA33D5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98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EB6A24" w:rsidP="004B00B9" w:rsidR="00EB6A24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98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val="nil"/>
            </w:tcBorders>
            <w:vAlign w:val="center"/>
          </w:tcPr>
          <w:p w:rsidRDefault="00EB6A24" w:rsidP="00002DC3" w:rsidR="00EB6A24" w:rsidRPr="00CA33D5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MICROTEAM d.o.o. pravni slijednik Nnenad Žordić vlasnik obrta MICROTEAM</w:t>
            </w:r>
          </w:p>
          <w:p w:rsidRDefault="00EB6A24" w:rsidP="00002DC3" w:rsidR="00EB6A24" w:rsidRPr="00CA33D5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OIB:57375677395 zastupa odvjetnica Dijana Brezak iz Zagreba</w:t>
            </w:r>
          </w:p>
        </w:tc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B6A24" w:rsidP="00D22EFE" w:rsidR="00EB6A24" w:rsidRPr="00CA33D5">
            <w:pPr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Velika Gorica, Kurilovečka 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EB6A24" w:rsidP="00F53A63" w:rsidR="00EB6A24" w:rsidRPr="00CA33D5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 xml:space="preserve">-račun za isporuku robe 2016 godina </w:t>
            </w:r>
          </w:p>
          <w:p w:rsidRDefault="00EB6A24" w:rsidP="00F53A63" w:rsidR="00EB6A24" w:rsidRPr="00CA33D5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-Ugovor o prijenosu obrta od 31.12.2016. godine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B6A24" w:rsidP="00F53A63" w:rsidR="00EB6A24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1.237,50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B6A24" w:rsidP="004B00B9" w:rsidR="00EB6A24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DA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B6A24" w:rsidP="004F7B81" w:rsidR="00EB6A24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DA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B6A24" w:rsidP="004B00B9" w:rsidR="00EB6A24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14.09.2018.</w:t>
            </w:r>
          </w:p>
        </w:tc>
      </w:tr>
      <w:tr w:rsidTr="00392512" w:rsidR="00EB6A24" w:rsidRPr="00CA33D5">
        <w:trPr>
          <w:trHeight w:val="72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34DA7" w:rsidP="00487A38" w:rsidR="00EB6A24" w:rsidRPr="00CA33D5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99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EB6A24" w:rsidP="004B00B9" w:rsidR="00EB6A24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99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val="nil"/>
            </w:tcBorders>
            <w:vAlign w:val="center"/>
          </w:tcPr>
          <w:p w:rsidRDefault="00EB6A24" w:rsidP="00AC724A" w:rsidR="00EB6A24" w:rsidRPr="00CA33D5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VJEKOSLAV BOŠNJAK vlasnik obrta EKOTERM</w:t>
            </w:r>
          </w:p>
          <w:p w:rsidRDefault="00EB6A24" w:rsidP="00AC724A" w:rsidR="00EB6A24" w:rsidRPr="00CA33D5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OIB:63911469972</w:t>
            </w:r>
          </w:p>
          <w:p w:rsidRDefault="00EB6A24" w:rsidP="00AC724A" w:rsidR="00EB6A24" w:rsidRPr="00CA33D5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Zastupa odvjetnica Mira Buljan iz Zagreba</w:t>
            </w:r>
          </w:p>
        </w:tc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B6A24" w:rsidP="00D22EFE" w:rsidR="00EB6A24" w:rsidRPr="00CA33D5">
            <w:pPr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Slavonski Brod, Ivana Belostenca 17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EB6A24" w:rsidP="00F53A63" w:rsidR="00EB6A24" w:rsidRPr="00CA33D5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-računi za isporuku roba 2016.godina</w:t>
            </w:r>
          </w:p>
          <w:p w:rsidRDefault="00EB6A24" w:rsidP="00F53A63" w:rsidR="00EB6A24" w:rsidRPr="00CA33D5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-rješenje o ovrsi Ovrv-213/2017 javni bilježnik Marija Baković iz Zagreba od 12.06.2017. ;Trgovački sud u Zagrebu Povrv-10/2018 prekid  zbog otvaranja stečaja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B6A24" w:rsidP="00920236" w:rsidR="00EB6A24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15.285,46</w:t>
            </w:r>
          </w:p>
          <w:p w:rsidRDefault="00EB6A24" w:rsidP="009C1CDF" w:rsidR="00EB6A24" w:rsidRPr="00CA33D5">
            <w:pPr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B6A24" w:rsidP="004B00B9" w:rsidR="00EB6A24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DA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B6A24" w:rsidP="004F7B81" w:rsidR="00EB6A24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DA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B6A24" w:rsidP="004B00B9" w:rsidR="00EB6A24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14.09.2018.</w:t>
            </w:r>
          </w:p>
        </w:tc>
      </w:tr>
      <w:tr w:rsidTr="00392512" w:rsidR="00EB6A24" w:rsidRPr="00CA33D5">
        <w:trPr>
          <w:trHeight w:val="72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34DA7" w:rsidP="00487A38" w:rsidR="00EB6A24" w:rsidRPr="00CA33D5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100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EB6A24" w:rsidP="004B00B9" w:rsidR="00EB6A24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100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val="nil"/>
            </w:tcBorders>
            <w:vAlign w:val="center"/>
          </w:tcPr>
          <w:p w:rsidRDefault="00EB6A24" w:rsidP="009D41F0" w:rsidR="00EB6A24" w:rsidRPr="00CA33D5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Stojković Petrol d.o.o.</w:t>
            </w:r>
          </w:p>
          <w:p w:rsidRDefault="00EB6A24" w:rsidP="009D41F0" w:rsidR="00EB6A24" w:rsidRPr="00CA33D5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 xml:space="preserve">OIB:89296453085 </w:t>
            </w:r>
          </w:p>
          <w:p w:rsidRDefault="00EB6A24" w:rsidP="009D41F0" w:rsidR="00EB6A24" w:rsidRPr="00CA33D5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 xml:space="preserve">Zastupa odvjetnik Vesna Jakovljević iz Bjelovara  </w:t>
            </w:r>
          </w:p>
        </w:tc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B6A24" w:rsidP="002F3087" w:rsidR="00EB6A24" w:rsidRPr="00CA33D5">
            <w:pPr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R Srbija, Žitorađa, Badnjevac,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EB6A24" w:rsidP="00F53A63" w:rsidR="00EB6A24" w:rsidRPr="00CA33D5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 xml:space="preserve">-raćun za uslugu  od 27.08.2016. </w:t>
            </w:r>
          </w:p>
          <w:p w:rsidRDefault="00EB6A24" w:rsidP="00F53A63" w:rsidR="00EB6A24" w:rsidRPr="00CA33D5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-rješenje o ovrsi javnog bilježnika M.Ježeka iz Zagreba broj Ovrv-25536/2017 od 31.3.2017.pravomoćno i ovršno  26.4.2017.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B6A24" w:rsidP="0097579C" w:rsidR="00EB6A24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11.671,45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B6A24" w:rsidP="004B00B9" w:rsidR="00EB6A24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B6A24" w:rsidP="004F7B81" w:rsidR="00EB6A24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DA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B6A24" w:rsidP="004B00B9" w:rsidR="00EB6A24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14.09.2018.</w:t>
            </w:r>
          </w:p>
        </w:tc>
      </w:tr>
      <w:tr w:rsidTr="00392512" w:rsidR="00EB6A24" w:rsidRPr="00776774">
        <w:trPr>
          <w:trHeight w:val="1263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34DA7" w:rsidP="00487A38" w:rsidR="00EB6A24" w:rsidRPr="00776774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776774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101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EB6A24" w:rsidP="004B00B9" w:rsidR="00EB6A24" w:rsidRPr="00776774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776774">
              <w:rPr>
                <w:rFonts w:cs="Arial" w:hAnsi="Arial" w:ascii="Arial"/>
                <w:sz w:val="16"/>
                <w:szCs w:val="16"/>
              </w:rPr>
              <w:t>101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val="nil"/>
            </w:tcBorders>
            <w:vAlign w:val="center"/>
          </w:tcPr>
          <w:p w:rsidRDefault="00EB6A24" w:rsidP="002F3087" w:rsidR="00EB6A24" w:rsidRPr="00776774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776774">
              <w:rPr>
                <w:rFonts w:cs="Arial" w:hAnsi="Arial" w:ascii="Arial"/>
                <w:sz w:val="16"/>
                <w:szCs w:val="16"/>
              </w:rPr>
              <w:t>MIHAELA PLESKALT vlasnik autoprijevozničkog obrta PLESKALT</w:t>
            </w:r>
            <w:r w:rsidR="00F53A63" w:rsidRPr="00776774">
              <w:rPr>
                <w:rFonts w:cs="Arial" w:hAnsi="Arial" w:ascii="Arial"/>
                <w:sz w:val="16"/>
                <w:szCs w:val="16"/>
              </w:rPr>
              <w:t>,</w:t>
            </w:r>
          </w:p>
          <w:p w:rsidRDefault="00EB6A24" w:rsidP="002F3087" w:rsidR="00EB6A24" w:rsidRPr="00776774">
            <w:pPr>
              <w:rPr>
                <w:rFonts w:cs="Arial" w:hAnsi="Arial" w:ascii="Arial"/>
                <w:sz w:val="16"/>
                <w:szCs w:val="16"/>
              </w:rPr>
            </w:pPr>
            <w:r w:rsidRPr="00776774">
              <w:rPr>
                <w:rFonts w:cs="Arial" w:hAnsi="Arial" w:ascii="Arial"/>
                <w:sz w:val="16"/>
                <w:szCs w:val="16"/>
              </w:rPr>
              <w:t>OIB:</w:t>
            </w:r>
            <w:r w:rsidR="009477B3" w:rsidRPr="00776774">
              <w:rPr>
                <w:rFonts w:cs="Arial" w:hAnsi="Arial" w:ascii="Arial"/>
                <w:sz w:val="16"/>
                <w:szCs w:val="16"/>
              </w:rPr>
              <w:t xml:space="preserve"> 47411293946</w:t>
            </w:r>
            <w:r w:rsidRPr="00776774">
              <w:rPr>
                <w:rFonts w:cs="Arial" w:hAnsi="Arial" w:ascii="Arial"/>
                <w:sz w:val="16"/>
                <w:szCs w:val="16"/>
              </w:rPr>
              <w:t xml:space="preserve">Zastupa odvjetnik Vesna Jakovljević iz Bjelovara  </w:t>
            </w:r>
          </w:p>
        </w:tc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B6A24" w:rsidP="00D22EFE" w:rsidR="00EB6A24" w:rsidRPr="00776774">
            <w:pPr>
              <w:rPr>
                <w:rFonts w:cs="Arial" w:hAnsi="Arial" w:ascii="Arial"/>
                <w:sz w:val="16"/>
                <w:szCs w:val="16"/>
              </w:rPr>
            </w:pPr>
            <w:r w:rsidRPr="00776774">
              <w:rPr>
                <w:rFonts w:cs="Arial" w:hAnsi="Arial" w:ascii="Arial"/>
                <w:sz w:val="16"/>
                <w:szCs w:val="16"/>
              </w:rPr>
              <w:t>Bjelovar, L.Matačića 51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EB6A24" w:rsidP="009477B3" w:rsidR="00EB6A24" w:rsidRPr="00776774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776774">
              <w:rPr>
                <w:rFonts w:cs="Arial" w:hAnsi="Arial" w:ascii="Arial"/>
                <w:sz w:val="16"/>
                <w:szCs w:val="16"/>
              </w:rPr>
              <w:t xml:space="preserve">-Računi za uslugu iz 2016. godine </w:t>
            </w:r>
          </w:p>
          <w:p w:rsidRDefault="00EB6A24" w:rsidP="009477B3" w:rsidR="00EB6A24" w:rsidRPr="00776774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776774">
              <w:rPr>
                <w:rFonts w:cs="Arial" w:hAnsi="Arial" w:ascii="Arial"/>
                <w:sz w:val="16"/>
                <w:szCs w:val="16"/>
              </w:rPr>
              <w:t>rješenje o ovrsi javnog bilježnika M.Ježeka iz Zagreba broj Ovrv-65759/2016  od 26.10.2016. pravomoćno i ovršno  23.11.2016.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B6A24" w:rsidP="0097579C" w:rsidR="00EB6A24" w:rsidRPr="00776774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776774">
              <w:rPr>
                <w:rFonts w:cs="Arial" w:hAnsi="Arial" w:ascii="Arial"/>
                <w:sz w:val="16"/>
                <w:szCs w:val="16"/>
              </w:rPr>
              <w:t>58.217,23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B6A24" w:rsidP="004B00B9" w:rsidR="00EB6A24" w:rsidRPr="00776774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B6A24" w:rsidP="00442451" w:rsidR="00EB6A24" w:rsidRPr="00776774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776774">
              <w:rPr>
                <w:rFonts w:cs="Arial" w:hAnsi="Arial" w:ascii="Arial"/>
                <w:sz w:val="16"/>
                <w:szCs w:val="16"/>
              </w:rPr>
              <w:t>DA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B6A24" w:rsidP="00442451" w:rsidR="00EB6A24" w:rsidRPr="00776774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776774">
              <w:rPr>
                <w:rFonts w:cs="Arial" w:hAnsi="Arial" w:ascii="Arial"/>
                <w:sz w:val="16"/>
                <w:szCs w:val="16"/>
              </w:rPr>
              <w:t>14.09.2018.</w:t>
            </w:r>
          </w:p>
        </w:tc>
      </w:tr>
      <w:tr w:rsidTr="00392512" w:rsidR="00EB6A24" w:rsidRPr="00776774">
        <w:trPr>
          <w:trHeight w:val="72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34DA7" w:rsidP="00487A38" w:rsidR="00EB6A24" w:rsidRPr="00776774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776774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102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EB6A24" w:rsidP="004B00B9" w:rsidR="00EB6A24" w:rsidRPr="00776774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776774">
              <w:rPr>
                <w:rFonts w:cs="Arial" w:hAnsi="Arial" w:ascii="Arial"/>
                <w:sz w:val="16"/>
                <w:szCs w:val="16"/>
              </w:rPr>
              <w:t>102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val="nil"/>
            </w:tcBorders>
            <w:vAlign w:val="center"/>
          </w:tcPr>
          <w:p w:rsidRDefault="00EB6A24" w:rsidP="000D3DFF" w:rsidR="00EB6A24" w:rsidRPr="00776774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776774">
              <w:rPr>
                <w:rFonts w:cs="Arial" w:hAnsi="Arial" w:ascii="Arial"/>
                <w:sz w:val="16"/>
                <w:szCs w:val="16"/>
              </w:rPr>
              <w:t>MARIA KOVAČEVIĆ vlasnik Obrta za uslužne djelatnosti</w:t>
            </w:r>
          </w:p>
          <w:p w:rsidRDefault="00EB6A24" w:rsidP="000D3DFF" w:rsidR="00EB6A24" w:rsidRPr="00776774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776774">
              <w:rPr>
                <w:rFonts w:cs="Arial" w:hAnsi="Arial" w:ascii="Arial"/>
                <w:sz w:val="16"/>
                <w:szCs w:val="16"/>
              </w:rPr>
              <w:t>OIB:70232196587</w:t>
            </w:r>
          </w:p>
          <w:p w:rsidRDefault="00EB6A24" w:rsidP="00966788" w:rsidR="00EB6A24" w:rsidRPr="00776774">
            <w:pPr>
              <w:rPr>
                <w:rFonts w:cs="Arial" w:hAnsi="Arial" w:ascii="Arial"/>
                <w:sz w:val="16"/>
                <w:szCs w:val="16"/>
              </w:rPr>
            </w:pPr>
            <w:r w:rsidRPr="00776774">
              <w:rPr>
                <w:rFonts w:cs="Arial" w:hAnsi="Arial" w:ascii="Arial"/>
                <w:sz w:val="16"/>
                <w:szCs w:val="16"/>
              </w:rPr>
              <w:t xml:space="preserve">Zastupa odvjetnik Vesna Jakovljević iz Bjelovara  </w:t>
            </w:r>
          </w:p>
        </w:tc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B6A24" w:rsidP="00D22EFE" w:rsidR="00EB6A24" w:rsidRPr="00776774">
            <w:pPr>
              <w:rPr>
                <w:rFonts w:cs="Arial" w:hAnsi="Arial" w:ascii="Arial"/>
                <w:sz w:val="16"/>
                <w:szCs w:val="16"/>
              </w:rPr>
            </w:pPr>
            <w:r w:rsidRPr="00776774">
              <w:rPr>
                <w:rFonts w:cs="Arial" w:hAnsi="Arial" w:ascii="Arial"/>
                <w:sz w:val="16"/>
                <w:szCs w:val="16"/>
              </w:rPr>
              <w:t>Zrinski Topolovac, Zrinski Topolovac 162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EB6A24" w:rsidP="00F53A63" w:rsidR="00EB6A24" w:rsidRPr="00776774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776774">
              <w:rPr>
                <w:rFonts w:cs="Arial" w:hAnsi="Arial" w:ascii="Arial"/>
                <w:sz w:val="16"/>
                <w:szCs w:val="16"/>
              </w:rPr>
              <w:t xml:space="preserve">-Računi za uslugu iz 2016. godine </w:t>
            </w:r>
          </w:p>
          <w:p w:rsidRDefault="00EB6A24" w:rsidP="00F53A63" w:rsidR="00EB6A24" w:rsidRPr="00776774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776774">
              <w:rPr>
                <w:rFonts w:cs="Arial" w:hAnsi="Arial" w:ascii="Arial"/>
                <w:sz w:val="16"/>
                <w:szCs w:val="16"/>
              </w:rPr>
              <w:t>rješenje o ovrsi javnog bilježnika M.Ježeka iz Zagreba broj Ovrv-16621/2017  od 26.01.2017. pravomoćno i ovršno  18.02.2017.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B6A24" w:rsidP="00F53A63" w:rsidR="00EB6A24" w:rsidRPr="00776774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776774">
              <w:rPr>
                <w:rFonts w:cs="Arial" w:hAnsi="Arial" w:ascii="Arial"/>
                <w:sz w:val="16"/>
                <w:szCs w:val="16"/>
              </w:rPr>
              <w:t>22.263,44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B6A24" w:rsidP="004B00B9" w:rsidR="00EB6A24" w:rsidRPr="00776774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B6A24" w:rsidP="00442451" w:rsidR="00EB6A24" w:rsidRPr="00776774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776774">
              <w:rPr>
                <w:rFonts w:cs="Arial" w:hAnsi="Arial" w:ascii="Arial"/>
                <w:sz w:val="16"/>
                <w:szCs w:val="16"/>
              </w:rPr>
              <w:t>DA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B6A24" w:rsidP="00442451" w:rsidR="00EB6A24" w:rsidRPr="00776774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776774">
              <w:rPr>
                <w:rFonts w:cs="Arial" w:hAnsi="Arial" w:ascii="Arial"/>
                <w:sz w:val="16"/>
                <w:szCs w:val="16"/>
              </w:rPr>
              <w:t>14.09.2018.</w:t>
            </w:r>
          </w:p>
        </w:tc>
      </w:tr>
      <w:tr w:rsidTr="00392512" w:rsidR="00EB6A24" w:rsidRPr="00CA33D5">
        <w:trPr>
          <w:trHeight w:val="72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34DA7" w:rsidP="00487A38" w:rsidR="00EB6A24" w:rsidRPr="00CA33D5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103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EB6A24" w:rsidP="004B00B9" w:rsidR="00EB6A24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103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val="nil"/>
            </w:tcBorders>
            <w:vAlign w:val="center"/>
          </w:tcPr>
          <w:p w:rsidRDefault="00EB6A24" w:rsidP="00E82EFD" w:rsidR="00EB6A24" w:rsidRPr="00CA33D5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G.M.F. COMMERCIALE S.A.S. DI GIANLUCA E MICHELE FOSSATI &amp; C.</w:t>
            </w:r>
          </w:p>
          <w:p w:rsidRDefault="00EB6A24" w:rsidP="00E82EFD" w:rsidR="00EB6A24" w:rsidRPr="00CA33D5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 xml:space="preserve">OIB:77655902359 zastupa zajednički odvjetnički ured Baburak, Brezak, Grabas iz Zagreba </w:t>
            </w:r>
          </w:p>
        </w:tc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B6A24" w:rsidP="00D22EFE" w:rsidR="00EB6A24" w:rsidRPr="00CA33D5">
            <w:pPr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 xml:space="preserve">Italija, Via Sour Maria Pellettier 4, Monza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EB6A24" w:rsidP="00511AEE" w:rsidR="00EB6A24" w:rsidRPr="00CA33D5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 xml:space="preserve">-račun od 20.6.2011.; presuda Trgovačkog suda u Osijeku broj 17Povrv-370/12-37 od 12.12.2013.  potvrđeno presudom i  rješenjem RH Visoki trgovački sud Republike Hrvatske broj  Pž-1807/2014 od dana 1.3.2017. </w:t>
            </w:r>
          </w:p>
          <w:p w:rsidRDefault="00EB6A24" w:rsidP="00511AEE" w:rsidR="00EB6A24" w:rsidRPr="00CA33D5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-rješenju o odobrenoj predstečajnoj  nagodbi St-762/17, pravomoćno dana 13.6.2017.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B6A24" w:rsidP="00F53A63" w:rsidR="00EB6A24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 xml:space="preserve">174.429,97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B6A24" w:rsidP="004B00B9" w:rsidR="00EB6A24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DA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B6A24" w:rsidP="004F7B81" w:rsidR="00EB6A24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B6A24" w:rsidP="004B00B9" w:rsidR="00EB6A24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14.09.2018</w:t>
            </w:r>
          </w:p>
        </w:tc>
      </w:tr>
      <w:tr w:rsidTr="00392512" w:rsidR="00EB6A24" w:rsidRPr="00CA33D5">
        <w:trPr>
          <w:trHeight w:val="560"/>
        </w:trPr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B6A24" w:rsidP="00442451" w:rsidR="00EB6A24" w:rsidRPr="00CA33D5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CA33D5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lastRenderedPageBreak/>
              <w:t>Rb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EB6A24" w:rsidP="00442451" w:rsidR="00EB6A24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Br. prijave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vAlign w:val="center"/>
          </w:tcPr>
          <w:p w:rsidRDefault="00EB6A24" w:rsidP="00442451" w:rsidR="00EB6A24" w:rsidRPr="00CA33D5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VJEROVNIK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B6A24" w:rsidP="00442451" w:rsidR="00EB6A24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Adresa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EB6A24" w:rsidP="00442451" w:rsidR="00EB6A24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Osnova tražbine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B6A24" w:rsidP="00442451" w:rsidR="00EB6A24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Prijavljena tražbina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B6A24" w:rsidP="00442451" w:rsidR="00EB6A24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Pristojba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B6A24" w:rsidP="00442451" w:rsidR="00EB6A24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Punomoć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B6A24" w:rsidP="00442451" w:rsidR="00EB6A24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Zaprimljeno</w:t>
            </w:r>
          </w:p>
        </w:tc>
      </w:tr>
      <w:tr w:rsidTr="00392512" w:rsidR="00EB6A24" w:rsidRPr="00CA33D5">
        <w:trPr>
          <w:trHeight w:val="72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34DA7" w:rsidP="00487A38" w:rsidR="00EB6A24" w:rsidRPr="00CA33D5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104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EB6A24" w:rsidP="00AC453B" w:rsidR="00EB6A24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104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val="nil"/>
            </w:tcBorders>
            <w:vAlign w:val="center"/>
          </w:tcPr>
          <w:p w:rsidRDefault="00EB6A24" w:rsidP="006D2396" w:rsidR="00EB6A24" w:rsidRPr="00CA33D5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HRVATSKA BANKA ZA OBNOVU I RAZVITAK za račun Republike Hrvatske</w:t>
            </w:r>
          </w:p>
          <w:p w:rsidRDefault="00EB6A24" w:rsidP="006D2396" w:rsidR="00EB6A24" w:rsidRPr="00CA33D5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OIB:26702280390</w:t>
            </w:r>
          </w:p>
        </w:tc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B6A24" w:rsidP="00D22EFE" w:rsidR="00EB6A24" w:rsidRPr="00CA33D5">
            <w:pPr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Zagreb, Strossmayerov trg 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EB6A24" w:rsidP="00770E75" w:rsidR="00EB6A24" w:rsidRPr="00CA33D5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-polica osiguranja izvoznih potraživanja 24/2017</w:t>
            </w:r>
          </w:p>
          <w:p w:rsidRDefault="00EB6A24" w:rsidP="00770E75" w:rsidR="00EB6A24" w:rsidRPr="00CA33D5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 xml:space="preserve">-presuda Trgovačkog suda u Zagrebu broj 6.Povrv-177/2018 od dana 24.5.2018.pravomoćna dana 5.6.2018.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B6A24" w:rsidP="0082601F" w:rsidR="00EB6A24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4.294,76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B6A24" w:rsidP="004B00B9" w:rsidR="00EB6A24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DA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B6A24" w:rsidP="004F7B81" w:rsidR="00EB6A24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DA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B6A24" w:rsidP="004B00B9" w:rsidR="00EB6A24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14.09.2018</w:t>
            </w:r>
          </w:p>
        </w:tc>
      </w:tr>
      <w:tr w:rsidTr="00392512" w:rsidR="00EB6A24" w:rsidRPr="00CA33D5">
        <w:trPr>
          <w:trHeight w:val="72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34DA7" w:rsidP="00487A38" w:rsidR="00EB6A24" w:rsidRPr="00CA33D5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105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EB6A24" w:rsidP="004B00B9" w:rsidR="00EB6A24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105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val="nil"/>
            </w:tcBorders>
            <w:vAlign w:val="center"/>
          </w:tcPr>
          <w:p w:rsidRDefault="00EB6A24" w:rsidP="005F1620" w:rsidR="00EB6A24" w:rsidRPr="00CA33D5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STUDIO NEXAR d.o.o.</w:t>
            </w:r>
          </w:p>
          <w:p w:rsidRDefault="00EB6A24" w:rsidP="005F1620" w:rsidR="00EB6A24" w:rsidRPr="00CA33D5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OIB:95758443121</w:t>
            </w:r>
          </w:p>
          <w:p w:rsidRDefault="00EB6A24" w:rsidP="005F1620" w:rsidR="00EB6A24" w:rsidRPr="00CA33D5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Zastupa odvjetnik Igor Savić iz Zagreba</w:t>
            </w:r>
          </w:p>
        </w:tc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B6A24" w:rsidP="00D22EFE" w:rsidR="00EB6A24" w:rsidRPr="00CA33D5">
            <w:pPr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Ivanec, Ulica akademika Mirka Maleza 30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EB6A24" w:rsidP="005E5C98" w:rsidR="00EB6A24" w:rsidRPr="00CA33D5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Računi za uslugu iz 2016. godine</w:t>
            </w:r>
          </w:p>
          <w:p w:rsidRDefault="00EB6A24" w:rsidP="00DF7A9C" w:rsidR="00EB6A24" w:rsidRPr="00CA33D5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- rješenje o ovrsi javnog bilježnika Tihana Sudar iz Zagreba broj Ovrv-427/17  od 227.9..2017. postupak po prigovoru Trgovački sud u Zagrebu  broj Povrv-833/18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B6A24" w:rsidP="0082601F" w:rsidR="00EB6A24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44.176,68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B6A24" w:rsidP="004B00B9" w:rsidR="00EB6A24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B6A24" w:rsidP="004F7B81" w:rsidR="00EB6A24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DA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B6A24" w:rsidP="004B00B9" w:rsidR="00EB6A24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13.09.2018</w:t>
            </w:r>
          </w:p>
        </w:tc>
      </w:tr>
      <w:tr w:rsidTr="00392512" w:rsidR="00EB6A24" w:rsidRPr="00DF7A9C">
        <w:trPr>
          <w:trHeight w:val="72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34DA7" w:rsidP="00487A38" w:rsidR="00EB6A24" w:rsidRPr="00DF7A9C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DF7A9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106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EB6A24" w:rsidP="004B00B9" w:rsidR="00EB6A24" w:rsidRPr="00DF7A9C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DF7A9C">
              <w:rPr>
                <w:rFonts w:cs="Arial" w:hAnsi="Arial" w:ascii="Arial"/>
                <w:sz w:val="16"/>
                <w:szCs w:val="16"/>
              </w:rPr>
              <w:t>106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val="nil"/>
            </w:tcBorders>
            <w:vAlign w:val="center"/>
          </w:tcPr>
          <w:p w:rsidRDefault="00EB6A24" w:rsidP="00814C7C" w:rsidR="00EB6A24" w:rsidRPr="00DF7A9C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DF7A9C">
              <w:rPr>
                <w:rFonts w:cs="Arial" w:hAnsi="Arial" w:ascii="Arial"/>
                <w:sz w:val="16"/>
                <w:szCs w:val="16"/>
              </w:rPr>
              <w:t xml:space="preserve">PRVOSTOLNI KAPTOL ZAGREBAČKI </w:t>
            </w:r>
          </w:p>
          <w:p w:rsidRDefault="00EB6A24" w:rsidP="00814C7C" w:rsidR="00EB6A24" w:rsidRPr="00DF7A9C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DF7A9C">
              <w:rPr>
                <w:rFonts w:cs="Arial" w:hAnsi="Arial" w:ascii="Arial"/>
                <w:sz w:val="16"/>
                <w:szCs w:val="16"/>
              </w:rPr>
              <w:t>OIB:77667447224</w:t>
            </w:r>
          </w:p>
          <w:p w:rsidRDefault="00EB6A24" w:rsidP="00814C7C" w:rsidR="00EB6A24" w:rsidRPr="00DF7A9C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DF7A9C">
              <w:rPr>
                <w:rFonts w:cs="Arial" w:hAnsi="Arial" w:ascii="Arial"/>
                <w:sz w:val="16"/>
                <w:szCs w:val="16"/>
              </w:rPr>
              <w:t>Zastupa odvjetnica Zvjezdana Znidarčić-Begović iz Zagreba</w:t>
            </w:r>
          </w:p>
        </w:tc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B6A24" w:rsidP="00D22EFE" w:rsidR="00EB6A24" w:rsidRPr="00DF7A9C">
            <w:pPr>
              <w:rPr>
                <w:rFonts w:cs="Arial" w:hAnsi="Arial" w:ascii="Arial"/>
                <w:sz w:val="16"/>
                <w:szCs w:val="16"/>
              </w:rPr>
            </w:pPr>
            <w:r w:rsidRPr="00DF7A9C">
              <w:rPr>
                <w:rFonts w:cs="Arial" w:hAnsi="Arial" w:ascii="Arial"/>
                <w:sz w:val="16"/>
                <w:szCs w:val="16"/>
              </w:rPr>
              <w:t>Zagreb, Kaptol 27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EB6A24" w:rsidP="00814C7C" w:rsidR="00EB6A24" w:rsidRPr="00DF7A9C">
            <w:pPr>
              <w:rPr>
                <w:rFonts w:cs="Arial" w:hAnsi="Arial" w:ascii="Arial"/>
                <w:b/>
                <w:sz w:val="16"/>
                <w:szCs w:val="16"/>
              </w:rPr>
            </w:pPr>
            <w:r w:rsidRPr="00DF7A9C">
              <w:rPr>
                <w:rFonts w:cs="Arial" w:hAnsi="Arial" w:ascii="Arial"/>
                <w:b/>
                <w:sz w:val="16"/>
                <w:szCs w:val="16"/>
              </w:rPr>
              <w:t>IZLUČNI ZAHTJEV NEKRETNINE</w:t>
            </w:r>
          </w:p>
          <w:p w:rsidRDefault="00EB6A24" w:rsidP="00814C7C" w:rsidR="00EB6A24" w:rsidRPr="00DF7A9C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DF7A9C">
              <w:rPr>
                <w:rFonts w:cs="Arial" w:hAnsi="Arial" w:ascii="Arial"/>
                <w:sz w:val="16"/>
                <w:szCs w:val="16"/>
              </w:rPr>
              <w:t xml:space="preserve">- </w:t>
            </w:r>
            <w:r w:rsidRPr="00DF7A9C">
              <w:rPr>
                <w:rFonts w:cs="Arial" w:hAnsi="Arial" w:ascii="Arial"/>
                <w:b/>
                <w:sz w:val="16"/>
                <w:szCs w:val="16"/>
              </w:rPr>
              <w:t>ko grad  Zagreb  zk ul 25211</w:t>
            </w:r>
            <w:r w:rsidRPr="00DF7A9C">
              <w:rPr>
                <w:rFonts w:cs="Arial" w:hAnsi="Arial" w:ascii="Arial"/>
                <w:sz w:val="16"/>
                <w:szCs w:val="16"/>
              </w:rPr>
              <w:t xml:space="preserve"> naravi: kč br 7072/3 oranica 415m2, kč 7079/5 oranica 2011 m2 ,kč 7079/15 I kozari put 479 m2, kč br 7079/16 oranica 314m2</w:t>
            </w:r>
          </w:p>
          <w:p w:rsidRDefault="00EB6A24" w:rsidP="00814C7C" w:rsidR="00EB6A24" w:rsidRPr="00DF7A9C">
            <w:pPr>
              <w:spacing w:after="0"/>
              <w:rPr>
                <w:rFonts w:cs="Arial" w:hAnsi="Arial" w:ascii="Arial"/>
                <w:sz w:val="16"/>
                <w:szCs w:val="16"/>
                <w:vertAlign w:val="superscript"/>
              </w:rPr>
            </w:pPr>
            <w:r w:rsidRPr="00DF7A9C">
              <w:rPr>
                <w:rFonts w:cs="Arial" w:hAnsi="Arial" w:ascii="Arial"/>
                <w:b/>
                <w:sz w:val="16"/>
                <w:szCs w:val="16"/>
              </w:rPr>
              <w:t>-ko grad Zagreb zk ul 25167</w:t>
            </w:r>
            <w:r w:rsidRPr="00DF7A9C">
              <w:rPr>
                <w:rFonts w:cs="Arial" w:hAnsi="Arial" w:ascii="Arial"/>
                <w:sz w:val="16"/>
                <w:szCs w:val="16"/>
              </w:rPr>
              <w:t xml:space="preserve"> zkčbr 7070/11 oranica 1172m</w:t>
            </w:r>
            <w:r w:rsidRPr="00DF7A9C">
              <w:rPr>
                <w:rFonts w:cs="Arial" w:hAnsi="Arial" w:ascii="Arial"/>
                <w:sz w:val="16"/>
                <w:szCs w:val="16"/>
                <w:vertAlign w:val="superscript"/>
              </w:rPr>
              <w:t>2</w:t>
            </w:r>
            <w:r w:rsidRPr="00DF7A9C">
              <w:rPr>
                <w:rFonts w:cs="Arial" w:hAnsi="Arial" w:ascii="Arial"/>
                <w:sz w:val="16"/>
                <w:szCs w:val="16"/>
              </w:rPr>
              <w:t>;zkčbr 7071/6 put u Kaledovčini 223m</w:t>
            </w:r>
            <w:r w:rsidRPr="00DF7A9C">
              <w:rPr>
                <w:rFonts w:cs="Arial" w:hAnsi="Arial" w:ascii="Arial"/>
                <w:sz w:val="16"/>
                <w:szCs w:val="16"/>
                <w:vertAlign w:val="superscript"/>
              </w:rPr>
              <w:t>2</w:t>
            </w:r>
            <w:r w:rsidRPr="00DF7A9C">
              <w:rPr>
                <w:rFonts w:cs="Arial" w:hAnsi="Arial" w:ascii="Arial"/>
                <w:sz w:val="16"/>
                <w:szCs w:val="16"/>
              </w:rPr>
              <w:t>; zkčbr 7073/9 put  342m</w:t>
            </w:r>
            <w:r w:rsidRPr="00DF7A9C">
              <w:rPr>
                <w:rFonts w:cs="Arial" w:hAnsi="Arial" w:ascii="Arial"/>
                <w:sz w:val="16"/>
                <w:szCs w:val="16"/>
                <w:vertAlign w:val="superscript"/>
              </w:rPr>
              <w:t>2</w:t>
            </w:r>
            <w:r w:rsidRPr="00DF7A9C">
              <w:rPr>
                <w:rFonts w:cs="Arial" w:hAnsi="Arial" w:ascii="Arial"/>
                <w:sz w:val="16"/>
                <w:szCs w:val="16"/>
              </w:rPr>
              <w:t>; zkčbr 7073/11 oranica 659m</w:t>
            </w:r>
            <w:r w:rsidRPr="00DF7A9C">
              <w:rPr>
                <w:rFonts w:cs="Arial" w:hAnsi="Arial" w:ascii="Arial"/>
                <w:sz w:val="16"/>
                <w:szCs w:val="16"/>
                <w:vertAlign w:val="superscript"/>
              </w:rPr>
              <w:t>2</w:t>
            </w:r>
          </w:p>
          <w:p w:rsidRDefault="00EB6A24" w:rsidP="00E76C95" w:rsidR="00EB6A24" w:rsidRPr="00DF7A9C">
            <w:pPr>
              <w:spacing w:after="0"/>
              <w:rPr>
                <w:rFonts w:cs="Arial" w:hAnsi="Arial" w:ascii="Arial"/>
                <w:sz w:val="16"/>
                <w:szCs w:val="16"/>
                <w:vertAlign w:val="superscript"/>
              </w:rPr>
            </w:pPr>
            <w:r w:rsidRPr="00DF7A9C">
              <w:rPr>
                <w:rFonts w:cs="Arial" w:hAnsi="Arial" w:ascii="Arial"/>
                <w:sz w:val="16"/>
                <w:szCs w:val="16"/>
              </w:rPr>
              <w:t>-</w:t>
            </w:r>
            <w:r w:rsidRPr="00DF7A9C">
              <w:rPr>
                <w:rFonts w:cs="Arial" w:hAnsi="Arial" w:ascii="Arial"/>
                <w:b/>
                <w:sz w:val="16"/>
                <w:szCs w:val="16"/>
              </w:rPr>
              <w:t>ko grad Zagreb zk ul 35824</w:t>
            </w:r>
            <w:r w:rsidRPr="00DF7A9C">
              <w:rPr>
                <w:rFonts w:cs="Arial" w:hAnsi="Arial" w:ascii="Arial"/>
                <w:sz w:val="16"/>
                <w:szCs w:val="16"/>
              </w:rPr>
              <w:t xml:space="preserve"> zkčbr 7072/2 oranica Radnička cesta 430m</w:t>
            </w:r>
            <w:r w:rsidRPr="00DF7A9C">
              <w:rPr>
                <w:rFonts w:cs="Arial" w:hAnsi="Arial" w:ascii="Arial"/>
                <w:sz w:val="16"/>
                <w:szCs w:val="16"/>
                <w:vertAlign w:val="superscript"/>
              </w:rPr>
              <w:t>2</w:t>
            </w:r>
          </w:p>
          <w:p w:rsidRDefault="00EB6A24" w:rsidP="00E76C95" w:rsidR="00EB6A24" w:rsidRPr="00DF7A9C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DF7A9C">
              <w:rPr>
                <w:rFonts w:cs="Arial" w:hAnsi="Arial" w:ascii="Arial"/>
                <w:sz w:val="16"/>
                <w:szCs w:val="16"/>
              </w:rPr>
              <w:t>-</w:t>
            </w:r>
            <w:r w:rsidRPr="00DF7A9C">
              <w:rPr>
                <w:rFonts w:cs="Arial" w:hAnsi="Arial" w:ascii="Arial"/>
                <w:b/>
                <w:sz w:val="16"/>
                <w:szCs w:val="16"/>
              </w:rPr>
              <w:t xml:space="preserve">ko grad Zagreb zk ul 30631 </w:t>
            </w:r>
            <w:r w:rsidRPr="00DF7A9C">
              <w:rPr>
                <w:rFonts w:cs="Arial" w:hAnsi="Arial" w:ascii="Arial"/>
                <w:sz w:val="16"/>
                <w:szCs w:val="16"/>
              </w:rPr>
              <w:t>zk čbr 7078/3 zgrada tlocrtne površine 57m2 i pašnjak 26002m2 Radnička cesta</w:t>
            </w:r>
          </w:p>
          <w:p w:rsidRDefault="00EB6A24" w:rsidP="00DF7A9C" w:rsidR="00EB6A24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DF7A9C">
              <w:rPr>
                <w:rFonts w:cs="Arial" w:hAnsi="Arial" w:ascii="Arial"/>
                <w:sz w:val="16"/>
                <w:szCs w:val="16"/>
              </w:rPr>
              <w:t>- Zahtjev za povrat imovine od 24.lipnja 1997.godine;Zaključak RH Grad Zagreb ,Gradski ured za imovinsko pravne poslove i imovinu grada klasa:UP/I942-01/03-01/123 od dana 26.9.2008.</w:t>
            </w:r>
          </w:p>
          <w:p w:rsidRDefault="00DF7A9C" w:rsidP="00DF7A9C" w:rsidR="00DF7A9C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</w:p>
          <w:p w:rsidRDefault="00DF7A9C" w:rsidP="00DF7A9C" w:rsidR="00DF7A9C" w:rsidRPr="00DF7A9C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B6A24" w:rsidP="00920236" w:rsidR="00EB6A24" w:rsidRPr="00DF7A9C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B6A24" w:rsidP="004B00B9" w:rsidR="00EB6A24" w:rsidRPr="00DF7A9C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B6A24" w:rsidP="004F7B81" w:rsidR="00EB6A24" w:rsidRPr="00DF7A9C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DF7A9C">
              <w:rPr>
                <w:rFonts w:cs="Arial" w:hAnsi="Arial" w:ascii="Arial"/>
                <w:sz w:val="16"/>
                <w:szCs w:val="16"/>
              </w:rPr>
              <w:t>DA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B6A24" w:rsidP="004B00B9" w:rsidR="00EB6A24" w:rsidRPr="00DF7A9C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DF7A9C">
              <w:rPr>
                <w:rFonts w:cs="Arial" w:hAnsi="Arial" w:ascii="Arial"/>
                <w:sz w:val="16"/>
                <w:szCs w:val="16"/>
              </w:rPr>
              <w:t>14.09.2018</w:t>
            </w:r>
          </w:p>
        </w:tc>
      </w:tr>
      <w:tr w:rsidTr="00392512" w:rsidR="00EB6A24" w:rsidRPr="00CA33D5">
        <w:trPr>
          <w:trHeight w:val="72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34DA7" w:rsidP="00487A38" w:rsidR="00EB6A24" w:rsidRPr="00CA33D5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107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EB6A24" w:rsidP="004B00B9" w:rsidR="00EB6A24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107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val="nil"/>
            </w:tcBorders>
            <w:vAlign w:val="center"/>
          </w:tcPr>
          <w:p w:rsidRDefault="00EB6A24" w:rsidP="0028781A" w:rsidR="00EB6A24" w:rsidRPr="00CA33D5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REOMA GRUPA d.o.o.</w:t>
            </w:r>
          </w:p>
          <w:p w:rsidRDefault="00EB6A24" w:rsidP="0028781A" w:rsidR="00EB6A24" w:rsidRPr="00CA33D5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OIB:61791785783</w:t>
            </w:r>
          </w:p>
          <w:p w:rsidRDefault="00EB6A24" w:rsidP="0028781A" w:rsidR="00EB6A24" w:rsidRPr="00CA33D5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Zastupa odvjetnik Igor Savić iz Zagreba</w:t>
            </w:r>
          </w:p>
        </w:tc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B6A24" w:rsidP="00D22EFE" w:rsidR="00EB6A24" w:rsidRPr="00CA33D5">
            <w:pPr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Zagreb, Radnička cesta 184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EB6A24" w:rsidP="00DF5B21" w:rsidR="00EB6A24" w:rsidRPr="00CA33D5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Računi za robu  iz 2016. godine</w:t>
            </w:r>
          </w:p>
          <w:p w:rsidRDefault="00EB6A24" w:rsidP="0082601F" w:rsidR="005F7F50" w:rsidRPr="00CA33D5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-rješenje i presuda Trgovačkog suda u Zagrebu broj Povrv-2306/2017. od 15.5.2018. godine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B6A24" w:rsidP="0082601F" w:rsidR="00EB6A24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68.490,63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B6A24" w:rsidP="004B00B9" w:rsidR="00EB6A24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DA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B6A24" w:rsidP="004F7B81" w:rsidR="00EB6A24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DA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B6A24" w:rsidP="004B00B9" w:rsidR="00EB6A24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13.09.2018</w:t>
            </w:r>
          </w:p>
        </w:tc>
      </w:tr>
      <w:tr w:rsidTr="00392512" w:rsidR="00EB6A24" w:rsidRPr="00CA33D5">
        <w:trPr>
          <w:trHeight w:val="560"/>
        </w:trPr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B6A24" w:rsidP="00442451" w:rsidR="00EB6A24" w:rsidRPr="00CA33D5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CA33D5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lastRenderedPageBreak/>
              <w:t>Rb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EB6A24" w:rsidP="00442451" w:rsidR="00EB6A24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Br. prijave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vAlign w:val="center"/>
          </w:tcPr>
          <w:p w:rsidRDefault="00EB6A24" w:rsidP="00442451" w:rsidR="00EB6A24" w:rsidRPr="00CA33D5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VJEROVNIK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B6A24" w:rsidP="00442451" w:rsidR="00EB6A24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Adresa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EB6A24" w:rsidP="00442451" w:rsidR="00EB6A24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Osnova tražbine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B6A24" w:rsidP="00442451" w:rsidR="00EB6A24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Prijavljena tražbina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B6A24" w:rsidP="00442451" w:rsidR="00EB6A24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Pristojba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B6A24" w:rsidP="00442451" w:rsidR="00EB6A24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Punomoć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B6A24" w:rsidP="00442451" w:rsidR="00EB6A24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Zaprimljeno</w:t>
            </w:r>
          </w:p>
        </w:tc>
      </w:tr>
      <w:tr w:rsidTr="00392512" w:rsidR="00EB6A24" w:rsidRPr="00CA33D5">
        <w:trPr>
          <w:trHeight w:val="867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34DA7" w:rsidP="00487A38" w:rsidR="00EB6A24" w:rsidRPr="00CA33D5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108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EB6A24" w:rsidP="004B00B9" w:rsidR="00EB6A24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108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val="nil"/>
            </w:tcBorders>
            <w:vAlign w:val="center"/>
          </w:tcPr>
          <w:p w:rsidRDefault="00EB6A24" w:rsidP="00636050" w:rsidR="00EB6A24" w:rsidRPr="00CA33D5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 xml:space="preserve">HRVATSKI ZAVOD ZA ZDRAVSTVENO OSIGURANJE </w:t>
            </w:r>
          </w:p>
          <w:p w:rsidRDefault="00EB6A24" w:rsidP="00636050" w:rsidR="00EB6A24" w:rsidRPr="00CA33D5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OIB:02958272670</w:t>
            </w:r>
          </w:p>
        </w:tc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B6A24" w:rsidP="005F7F50" w:rsidR="00EB6A24" w:rsidRPr="00CA33D5">
            <w:pPr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Zagreb, Margaretska  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EB6A24" w:rsidP="0040048C" w:rsidR="00EB6A24" w:rsidRPr="00CA33D5">
            <w:pPr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Naknada štete za liječenje povodom</w:t>
            </w:r>
            <w:r w:rsidR="00251CFF" w:rsidRPr="00CA33D5">
              <w:rPr>
                <w:rFonts w:cs="Arial" w:hAnsi="Arial" w:ascii="Arial"/>
                <w:sz w:val="18"/>
                <w:szCs w:val="18"/>
              </w:rPr>
              <w:t xml:space="preserve">  ozljede na radu , rješenje Hrvatskog zavoda za zdravstveno osiguranje klasa:UP/I-502-03/17-02/948; ur broj:338-21-81-17-04 od 11.7.2017.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B6A24" w:rsidP="00010CBE" w:rsidR="00EB6A24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57.929,87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B6A24" w:rsidP="004B00B9" w:rsidR="00EB6A24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B6A24" w:rsidP="004F7B81" w:rsidR="00EB6A24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DA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B6A24" w:rsidP="004B00B9" w:rsidR="00EB6A24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14.09.2018.</w:t>
            </w:r>
          </w:p>
        </w:tc>
      </w:tr>
      <w:tr w:rsidTr="00392512" w:rsidR="00EB6A24" w:rsidRPr="00CA33D5">
        <w:trPr>
          <w:trHeight w:val="532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34DA7" w:rsidP="00487A38" w:rsidR="00EB6A24" w:rsidRPr="00CA33D5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109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EB6A24" w:rsidP="004B00B9" w:rsidR="00EB6A24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109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val="nil"/>
            </w:tcBorders>
            <w:vAlign w:val="center"/>
          </w:tcPr>
          <w:p w:rsidRDefault="00EB6A24" w:rsidP="00DD3BA5" w:rsidR="00EB6A24" w:rsidRPr="00CA33D5">
            <w:pPr>
              <w:spacing w:lineRule="auto" w:line="240" w:after="0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 xml:space="preserve">ANTO ZUBONJA </w:t>
            </w:r>
          </w:p>
          <w:p w:rsidRDefault="00EB6A24" w:rsidP="00DD3BA5" w:rsidR="00EB6A24" w:rsidRPr="00CA33D5">
            <w:pPr>
              <w:spacing w:lineRule="auto" w:line="240" w:after="0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OIB:73721448252</w:t>
            </w:r>
          </w:p>
        </w:tc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B6A24" w:rsidP="00D22EFE" w:rsidR="00EB6A24" w:rsidRPr="00CA33D5">
            <w:pPr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Zagreb, Dragutina Golika 36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EB6A24" w:rsidP="0040048C" w:rsidR="00EB6A24" w:rsidRPr="00CA33D5">
            <w:pPr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 xml:space="preserve">Otkup starog papira  2017.godina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B6A24" w:rsidP="00920236" w:rsidR="00EB6A24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11.167,00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B6A24" w:rsidP="004B00B9" w:rsidR="00EB6A24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B6A24" w:rsidP="004F7B81" w:rsidR="00EB6A24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B6A24" w:rsidP="004B00B9" w:rsidR="00EB6A24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14.09.2018</w:t>
            </w:r>
          </w:p>
        </w:tc>
      </w:tr>
      <w:tr w:rsidTr="00392512" w:rsidR="00EB6A24" w:rsidRPr="00CA33D5">
        <w:trPr>
          <w:trHeight w:val="514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34DA7" w:rsidP="00487A38" w:rsidR="00EB6A24" w:rsidRPr="00CA33D5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110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EB6A24" w:rsidP="004B00B9" w:rsidR="00EB6A24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110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val="nil"/>
            </w:tcBorders>
            <w:vAlign w:val="center"/>
          </w:tcPr>
          <w:p w:rsidRDefault="00EB6A24" w:rsidP="00F47F3A" w:rsidR="00EB6A24" w:rsidRPr="00CA33D5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NENAD RUMBAK</w:t>
            </w:r>
          </w:p>
          <w:p w:rsidRDefault="00EB6A24" w:rsidP="00F47F3A" w:rsidR="00EB6A24" w:rsidRPr="00CA33D5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OIB:51849864160</w:t>
            </w:r>
          </w:p>
        </w:tc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B6A24" w:rsidP="00D22EFE" w:rsidR="00EB6A24" w:rsidRPr="00CA33D5">
            <w:pPr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Zagreb, 1.Savica 67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EB6A24" w:rsidP="00B75725" w:rsidR="00EB6A24" w:rsidRPr="00CA33D5">
            <w:pPr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 xml:space="preserve">Otkup starog papira  2017.godina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B6A24" w:rsidP="00EE3E74" w:rsidR="00EB6A24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3.834,00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B6A24" w:rsidP="004B00B9" w:rsidR="00EB6A24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B6A24" w:rsidP="004F7B81" w:rsidR="00EB6A24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B6A24" w:rsidP="004B00B9" w:rsidR="00EB6A24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14.09.2018</w:t>
            </w:r>
          </w:p>
        </w:tc>
      </w:tr>
      <w:tr w:rsidTr="00392512" w:rsidR="00EB6A24" w:rsidRPr="00CA33D5">
        <w:trPr>
          <w:trHeight w:val="72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34DA7" w:rsidP="00487A38" w:rsidR="00EB6A24" w:rsidRPr="00CA33D5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111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EB6A24" w:rsidP="004B00B9" w:rsidR="00EB6A24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111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val="nil"/>
            </w:tcBorders>
            <w:vAlign w:val="center"/>
          </w:tcPr>
          <w:p w:rsidRDefault="00EB6A24" w:rsidP="00F47F3A" w:rsidR="00EB6A24" w:rsidRPr="00CA33D5">
            <w:pPr>
              <w:spacing w:lineRule="auto" w:line="240" w:after="0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KEMIS-TERMOCLEAN d.o.o.</w:t>
            </w:r>
          </w:p>
          <w:p w:rsidRDefault="00EB6A24" w:rsidP="00F47F3A" w:rsidR="00EB6A24" w:rsidRPr="00CA33D5">
            <w:pPr>
              <w:spacing w:lineRule="auto" w:line="240" w:after="0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OIB:47719259482</w:t>
            </w:r>
          </w:p>
          <w:p w:rsidRDefault="00EB6A24" w:rsidP="00F47F3A" w:rsidR="00EB6A24" w:rsidRPr="00CA33D5">
            <w:pPr>
              <w:spacing w:lineRule="auto" w:line="240" w:after="0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 xml:space="preserve">Zastupa odvjetnik Davorin Grgić iz Zagreba </w:t>
            </w:r>
          </w:p>
        </w:tc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B6A24" w:rsidP="00D22EFE" w:rsidR="00EB6A24" w:rsidRPr="00CA33D5">
            <w:pPr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Zagreb, Slavonska avenija 26/14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EB6A24" w:rsidP="0040048C" w:rsidR="00EB6A24" w:rsidRPr="00CA33D5">
            <w:pPr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-račun  iz 2017.godine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B6A24" w:rsidP="00EE3E74" w:rsidR="00EB6A24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12.005,00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B6A24" w:rsidP="004B00B9" w:rsidR="00EB6A24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DA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B6A24" w:rsidP="004F7B81" w:rsidR="00EB6A24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DA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B6A24" w:rsidP="004B00B9" w:rsidR="00EB6A24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13.09.2018</w:t>
            </w:r>
          </w:p>
        </w:tc>
      </w:tr>
      <w:tr w:rsidTr="00392512" w:rsidR="00EB6A24" w:rsidRPr="00CA33D5">
        <w:trPr>
          <w:trHeight w:val="72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34DA7" w:rsidP="00487A38" w:rsidR="00EB6A24" w:rsidRPr="00CA33D5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112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EB6A24" w:rsidP="004B00B9" w:rsidR="00EB6A24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112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val="nil"/>
            </w:tcBorders>
            <w:vAlign w:val="center"/>
          </w:tcPr>
          <w:p w:rsidRDefault="00EB6A24" w:rsidP="00AA166F" w:rsidR="00EB6A24" w:rsidRPr="00CA33D5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RINO BRALO obrt za prijevozničke usluge vlasnik Rino BRALO</w:t>
            </w:r>
          </w:p>
          <w:p w:rsidRDefault="00EB6A24" w:rsidP="00DF7A9C" w:rsidR="00EB6A24" w:rsidRPr="00CA33D5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OIB:18218448496 zastupa odvjetnik Matko Ćelić iz Zagreba</w:t>
            </w:r>
          </w:p>
        </w:tc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B6A24" w:rsidP="00D22EFE" w:rsidR="00EB6A24" w:rsidRPr="00CA33D5">
            <w:pPr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Split, Nikole Tavelića 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EB6A24" w:rsidP="0040048C" w:rsidR="00EB6A24" w:rsidRPr="00CA33D5">
            <w:pPr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 xml:space="preserve">-računi za robu i izvršenu uslugu  iz 2016. godine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B6A24" w:rsidP="00EE3E74" w:rsidR="00EB6A24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13.050,56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B6A24" w:rsidP="004B00B9" w:rsidR="00EB6A24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DA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B6A24" w:rsidP="004F7B81" w:rsidR="00EB6A24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B6A24" w:rsidP="004B00B9" w:rsidR="00EB6A24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14.09.2018</w:t>
            </w:r>
          </w:p>
        </w:tc>
      </w:tr>
      <w:tr w:rsidTr="00392512" w:rsidR="00EB6A24" w:rsidRPr="00CA33D5">
        <w:trPr>
          <w:trHeight w:val="72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34DA7" w:rsidP="00487A38" w:rsidR="00EB6A24" w:rsidRPr="00CA33D5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113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EB6A24" w:rsidP="004B00B9" w:rsidR="00EB6A24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113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val="nil"/>
            </w:tcBorders>
            <w:vAlign w:val="center"/>
          </w:tcPr>
          <w:p w:rsidRDefault="00EB6A24" w:rsidP="005D18C6" w:rsidR="00EB6A24" w:rsidRPr="00CA33D5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TŽV GREDELJ d.o.o. u stečaju</w:t>
            </w:r>
          </w:p>
          <w:p w:rsidRDefault="00EB6A24" w:rsidP="005D18C6" w:rsidR="00EB6A24" w:rsidRPr="00CA33D5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OIB:65952859647</w:t>
            </w:r>
          </w:p>
          <w:p w:rsidRDefault="00EB6A24" w:rsidP="005D18C6" w:rsidR="00EB6A24" w:rsidRPr="00CA33D5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B6A24" w:rsidP="00D22EFE" w:rsidR="00EB6A24" w:rsidRPr="00CA33D5">
            <w:pPr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Zagreb, Vukomerečka cesta 89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EB6A24" w:rsidP="005D18C6" w:rsidR="00EB6A24" w:rsidRPr="00CA33D5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 xml:space="preserve">-račun  iz 2016.godine </w:t>
            </w:r>
          </w:p>
          <w:p w:rsidRDefault="00EB6A24" w:rsidP="005D18C6" w:rsidR="00EB6A24" w:rsidRPr="00CA33D5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-rješenje o ovrsi javni bilježnik J.Rotim  broj Ovrv-1117/17 od 27.02.2017. pravomoćno i ovršno 15.3.2017.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B6A24" w:rsidP="00920236" w:rsidR="00EB6A24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91.217,77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B6A24" w:rsidP="004B00B9" w:rsidR="00EB6A24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DA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B6A24" w:rsidP="004F7B81" w:rsidR="00EB6A24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B6A24" w:rsidP="004B00B9" w:rsidR="00EB6A24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12.09.2018.</w:t>
            </w:r>
          </w:p>
        </w:tc>
      </w:tr>
      <w:tr w:rsidTr="00392512" w:rsidR="00EB6A24" w:rsidRPr="00CA33D5">
        <w:trPr>
          <w:trHeight w:val="72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34DA7" w:rsidP="00487A38" w:rsidR="00EB6A24" w:rsidRPr="00CA33D5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114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EB6A24" w:rsidP="004B00B9" w:rsidR="00EB6A24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114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val="nil"/>
            </w:tcBorders>
            <w:vAlign w:val="center"/>
          </w:tcPr>
          <w:p w:rsidRDefault="00EB6A24" w:rsidP="00596731" w:rsidR="00EB6A24" w:rsidRPr="00CA33D5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 xml:space="preserve">APIOS d.o.o. </w:t>
            </w:r>
          </w:p>
          <w:p w:rsidRDefault="00EB6A24" w:rsidP="00596731" w:rsidR="00EB6A24" w:rsidRPr="00CA33D5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OIB:72594208197</w:t>
            </w:r>
          </w:p>
        </w:tc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B6A24" w:rsidP="00D22EFE" w:rsidR="00EB6A24" w:rsidRPr="00CA33D5">
            <w:pPr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Zagreb ,Budmanijeva 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EB6A24" w:rsidP="0040048C" w:rsidR="00EB6A24" w:rsidRPr="00CA33D5">
            <w:pPr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-računi za robu i izvršenu uslugu  iz 2017. godine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B6A24" w:rsidP="00EE3E74" w:rsidR="00EB6A24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53.181,32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B6A24" w:rsidP="004B00B9" w:rsidR="00EB6A24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DA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B6A24" w:rsidP="004F7B81" w:rsidR="00EB6A24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B6A24" w:rsidP="004B00B9" w:rsidR="00EB6A24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14.09.2018</w:t>
            </w:r>
          </w:p>
        </w:tc>
      </w:tr>
      <w:tr w:rsidTr="00392512" w:rsidR="00EB6A24" w:rsidRPr="00CA33D5">
        <w:trPr>
          <w:trHeight w:val="72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34DA7" w:rsidP="00487A38" w:rsidR="00EB6A24" w:rsidRPr="00CA33D5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115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EB6A24" w:rsidP="004B00B9" w:rsidR="00EB6A24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115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val="nil"/>
            </w:tcBorders>
            <w:vAlign w:val="center"/>
          </w:tcPr>
          <w:p w:rsidRDefault="00EB6A24" w:rsidP="00C751AB" w:rsidR="00EB6A24" w:rsidRPr="00CA33D5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KATARINA VLADIĆ vlasnik AGRO VM,  poljoprivredni uslužni obrt</w:t>
            </w:r>
          </w:p>
          <w:p w:rsidRDefault="00EB6A24" w:rsidP="00C751AB" w:rsidR="00EB6A24" w:rsidRPr="00CA33D5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OIB:17592927576</w:t>
            </w:r>
          </w:p>
          <w:p w:rsidRDefault="00EB6A24" w:rsidP="00071147" w:rsidR="00EB6A24" w:rsidRPr="00CA33D5">
            <w:pPr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Zastupa odvjetnik Hrvoje Grubeša iz Osijeka</w:t>
            </w:r>
          </w:p>
        </w:tc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B6A24" w:rsidP="00D22EFE" w:rsidR="00EB6A24" w:rsidRPr="00CA33D5">
            <w:pPr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Budimac, B.J.Jelačića 38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EB6A24" w:rsidP="00C751AB" w:rsidR="00EB6A24" w:rsidRPr="00CA33D5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-računi za robu  2016.godina; Kupoprodajni ugovor br 00004/06/16 od27.6.2016.</w:t>
            </w:r>
          </w:p>
          <w:p w:rsidRDefault="00EB6A24" w:rsidP="00C751AB" w:rsidR="00EB6A24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-rješenje o ovrsi javni bilježnik I.Macanić  broj Ovrv-69/17 od 22.12.2017. pravomoćno i ovršno 15.3.2017.</w:t>
            </w:r>
          </w:p>
          <w:p w:rsidRDefault="00EE3E74" w:rsidP="00C751AB" w:rsidR="00EE3E74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</w:p>
          <w:p w:rsidRDefault="00EE3E74" w:rsidP="00C751AB" w:rsidR="00EE3E74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</w:p>
          <w:p w:rsidRDefault="00EE3E74" w:rsidP="00C751AB" w:rsidR="00EE3E74" w:rsidRPr="00CA33D5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B6A24" w:rsidP="00EE3E74" w:rsidR="00EB6A24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238.565,38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B6A24" w:rsidP="004B00B9" w:rsidR="00EB6A24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DA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B6A24" w:rsidP="004F7B81" w:rsidR="00EB6A24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DA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B6A24" w:rsidP="004B00B9" w:rsidR="00EB6A24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14.09.2018</w:t>
            </w:r>
          </w:p>
        </w:tc>
      </w:tr>
      <w:tr w:rsidTr="00392512" w:rsidR="00EB6A24" w:rsidRPr="00CA33D5">
        <w:trPr>
          <w:trHeight w:val="276"/>
        </w:trPr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B6A24" w:rsidP="00B75725" w:rsidR="00EB6A24" w:rsidRPr="00CA33D5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CA33D5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lastRenderedPageBreak/>
              <w:t>Rb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EB6A24" w:rsidP="00B75725" w:rsidR="00EB6A24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Br. prijave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vAlign w:val="center"/>
          </w:tcPr>
          <w:p w:rsidRDefault="00EB6A24" w:rsidP="00B75725" w:rsidR="00EB6A24" w:rsidRPr="00CA33D5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VJEROVNIK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B6A24" w:rsidP="00B75725" w:rsidR="00EB6A24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Adresa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EB6A24" w:rsidP="00B75725" w:rsidR="00EB6A24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Osnova tražbine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B6A24" w:rsidP="00B75725" w:rsidR="00EB6A24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Prijavljena tražbina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</w:tcPr>
          <w:p w:rsidRDefault="00EB6A24" w:rsidP="00DF7A9C" w:rsidR="00EB6A24" w:rsidRPr="00CA33D5">
            <w:pPr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Pristo</w:t>
            </w:r>
            <w:r w:rsidR="00DF7A9C">
              <w:rPr>
                <w:rFonts w:cs="Arial" w:hAnsi="Arial" w:ascii="Arial"/>
                <w:sz w:val="18"/>
                <w:szCs w:val="18"/>
              </w:rPr>
              <w:t>jba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</w:tcPr>
          <w:p w:rsidRDefault="00EB6A24" w:rsidP="00DF7A9C" w:rsidR="00EB6A24" w:rsidRPr="00CA33D5">
            <w:pPr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Punomoć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B6A24" w:rsidP="00B75725" w:rsidR="00EB6A24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Zaprimljeno</w:t>
            </w:r>
          </w:p>
        </w:tc>
      </w:tr>
      <w:tr w:rsidTr="00392512" w:rsidR="00EB6A24" w:rsidRPr="004C6F1E">
        <w:trPr>
          <w:trHeight w:val="1292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34DA7" w:rsidP="00487A38" w:rsidR="00EB6A24" w:rsidRPr="004C6F1E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116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EB6A24" w:rsidP="004B00B9" w:rsidR="00EB6A24" w:rsidRPr="004C6F1E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4C6F1E">
              <w:rPr>
                <w:rFonts w:cs="Arial" w:hAnsi="Arial" w:ascii="Arial"/>
                <w:sz w:val="18"/>
                <w:szCs w:val="18"/>
              </w:rPr>
              <w:t>116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val="nil"/>
            </w:tcBorders>
            <w:vAlign w:val="center"/>
          </w:tcPr>
          <w:p w:rsidRDefault="00EB6A24" w:rsidP="000014FC" w:rsidR="00EB6A24" w:rsidRPr="004C6F1E">
            <w:pPr>
              <w:spacing w:lineRule="auto" w:line="240" w:after="0"/>
              <w:rPr>
                <w:rFonts w:cs="Arial" w:hAnsi="Arial" w:ascii="Arial"/>
                <w:sz w:val="18"/>
                <w:szCs w:val="18"/>
              </w:rPr>
            </w:pPr>
            <w:r w:rsidRPr="004C6F1E">
              <w:rPr>
                <w:rFonts w:cs="Arial" w:hAnsi="Arial" w:ascii="Arial"/>
                <w:sz w:val="18"/>
                <w:szCs w:val="18"/>
              </w:rPr>
              <w:t>MARINKO MIKULIĆ</w:t>
            </w:r>
          </w:p>
          <w:p w:rsidRDefault="00EB6A24" w:rsidP="000014FC" w:rsidR="00EB6A24" w:rsidRPr="004C6F1E">
            <w:pPr>
              <w:spacing w:lineRule="auto" w:line="240" w:after="0"/>
              <w:rPr>
                <w:rFonts w:cs="Arial" w:hAnsi="Arial" w:ascii="Arial"/>
                <w:sz w:val="18"/>
                <w:szCs w:val="18"/>
              </w:rPr>
            </w:pPr>
            <w:r w:rsidRPr="004C6F1E">
              <w:rPr>
                <w:rFonts w:cs="Arial" w:hAnsi="Arial" w:ascii="Arial"/>
                <w:sz w:val="18"/>
                <w:szCs w:val="18"/>
              </w:rPr>
              <w:t>OIB:57215562399</w:t>
            </w:r>
          </w:p>
        </w:tc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B6A24" w:rsidP="00D22EFE" w:rsidR="00EB6A24" w:rsidRPr="004C6F1E">
            <w:pPr>
              <w:rPr>
                <w:rFonts w:cs="Arial" w:hAnsi="Arial" w:ascii="Arial"/>
                <w:sz w:val="18"/>
                <w:szCs w:val="18"/>
              </w:rPr>
            </w:pPr>
            <w:r w:rsidRPr="004C6F1E">
              <w:rPr>
                <w:rFonts w:cs="Arial" w:hAnsi="Arial" w:ascii="Arial"/>
                <w:sz w:val="18"/>
                <w:szCs w:val="18"/>
              </w:rPr>
              <w:t>Zagreb, Lukšić gornji 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EB6A24" w:rsidP="00EC70E3" w:rsidR="00EB6A24" w:rsidRPr="004C6F1E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4C6F1E">
              <w:rPr>
                <w:rFonts w:cs="Arial" w:hAnsi="Arial" w:ascii="Arial"/>
                <w:sz w:val="18"/>
                <w:szCs w:val="18"/>
              </w:rPr>
              <w:t xml:space="preserve">-neisplaćena dobit odluka od  30.04.2003. obračun kamata i kamata na kamatu </w:t>
            </w:r>
          </w:p>
          <w:p w:rsidRDefault="00EB6A24" w:rsidP="00EE3E74" w:rsidR="00EB6A24" w:rsidRPr="004C6F1E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4C6F1E">
              <w:rPr>
                <w:rFonts w:cs="Arial" w:hAnsi="Arial" w:ascii="Arial"/>
                <w:sz w:val="18"/>
                <w:szCs w:val="18"/>
              </w:rPr>
              <w:t>-pozajmice Ugovor o pozajmici, Swift 10.3.17 izvod devizni račun; -Ugovor o zakupu poslovnog prostora poslovni prostor Zagreb ,Lukšić gornji 7 od 25.04.2016.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B6A24" w:rsidP="00920236" w:rsidR="00EB6A24" w:rsidRPr="004C6F1E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4C6F1E">
              <w:rPr>
                <w:rFonts w:cs="Arial" w:hAnsi="Arial" w:ascii="Arial"/>
                <w:sz w:val="18"/>
                <w:szCs w:val="18"/>
              </w:rPr>
              <w:t>182.541.716,69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B6A24" w:rsidP="004B00B9" w:rsidR="00EB6A24" w:rsidRPr="004C6F1E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4C6F1E">
              <w:rPr>
                <w:rFonts w:cs="Arial" w:hAnsi="Arial" w:ascii="Arial"/>
                <w:sz w:val="18"/>
                <w:szCs w:val="18"/>
              </w:rPr>
              <w:t>DA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B6A24" w:rsidP="004F7B81" w:rsidR="00EB6A24" w:rsidRPr="004C6F1E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B6A24" w:rsidP="004B00B9" w:rsidR="00EB6A24" w:rsidRPr="004C6F1E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4C6F1E">
              <w:rPr>
                <w:rFonts w:cs="Arial" w:hAnsi="Arial" w:ascii="Arial"/>
                <w:sz w:val="18"/>
                <w:szCs w:val="18"/>
              </w:rPr>
              <w:t>14.09.2018</w:t>
            </w:r>
          </w:p>
        </w:tc>
      </w:tr>
      <w:tr w:rsidTr="00392512" w:rsidR="00EB6A24" w:rsidRPr="004C6F1E">
        <w:trPr>
          <w:trHeight w:val="561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34DA7" w:rsidP="00487A38" w:rsidR="00EB6A24" w:rsidRPr="004C6F1E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117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EB6A24" w:rsidP="004B00B9" w:rsidR="00EB6A24" w:rsidRPr="004C6F1E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4C6F1E">
              <w:rPr>
                <w:rFonts w:cs="Arial" w:hAnsi="Arial" w:ascii="Arial"/>
                <w:sz w:val="18"/>
                <w:szCs w:val="18"/>
              </w:rPr>
              <w:t>117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val="nil"/>
            </w:tcBorders>
            <w:vAlign w:val="center"/>
          </w:tcPr>
          <w:p w:rsidRDefault="00EB6A24" w:rsidP="00C7539C" w:rsidR="00EB6A24" w:rsidRPr="004C6F1E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4C6F1E">
              <w:rPr>
                <w:rFonts w:cs="Arial" w:hAnsi="Arial" w:ascii="Arial"/>
                <w:sz w:val="18"/>
                <w:szCs w:val="18"/>
              </w:rPr>
              <w:t xml:space="preserve">DRAVACEL d.o.o. </w:t>
            </w:r>
          </w:p>
          <w:p w:rsidRDefault="00EB6A24" w:rsidP="004C6F1E" w:rsidR="00EB6A24" w:rsidRPr="004C6F1E">
            <w:r w:rsidRPr="004C6F1E">
              <w:t>OIB:73528468147</w:t>
            </w:r>
          </w:p>
        </w:tc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B6A24" w:rsidP="00D22EFE" w:rsidR="00EB6A24" w:rsidRPr="004C6F1E">
            <w:pPr>
              <w:rPr>
                <w:rFonts w:cs="Arial" w:hAnsi="Arial" w:ascii="Arial"/>
                <w:sz w:val="18"/>
                <w:szCs w:val="18"/>
              </w:rPr>
            </w:pPr>
            <w:r w:rsidRPr="004C6F1E">
              <w:rPr>
                <w:rFonts w:cs="Arial" w:hAnsi="Arial" w:ascii="Arial"/>
                <w:sz w:val="18"/>
                <w:szCs w:val="18"/>
              </w:rPr>
              <w:t>Slatina, Trg sv.Josipa  5A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DF7A9C" w:rsidP="00DF7A9C" w:rsidR="00EB6A24" w:rsidRPr="004C6F1E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IZLUČNO PRAVO; </w:t>
            </w:r>
            <w:r w:rsidR="00EE3E74" w:rsidRPr="004C6F1E">
              <w:rPr>
                <w:rFonts w:cs="Arial" w:hAnsi="Arial" w:ascii="Arial"/>
                <w:sz w:val="18"/>
                <w:szCs w:val="18"/>
              </w:rPr>
              <w:t xml:space="preserve"> računi  za strojeve, opremu i robu na lokaciji D.Andrijevci ; kompenzacija dana  28.02.2018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B6A24" w:rsidP="00920236" w:rsidR="00EB6A24" w:rsidRPr="004C6F1E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B6A24" w:rsidP="004B00B9" w:rsidR="00EB6A24" w:rsidRPr="004C6F1E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4C6F1E">
              <w:rPr>
                <w:rFonts w:cs="Arial" w:hAnsi="Arial" w:ascii="Arial"/>
                <w:sz w:val="18"/>
                <w:szCs w:val="18"/>
              </w:rPr>
              <w:t>DA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B6A24" w:rsidP="004F7B81" w:rsidR="00EB6A24" w:rsidRPr="004C6F1E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B6A24" w:rsidP="004B00B9" w:rsidR="00EB6A24" w:rsidRPr="004C6F1E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4C6F1E">
              <w:rPr>
                <w:rFonts w:cs="Arial" w:hAnsi="Arial" w:ascii="Arial"/>
                <w:sz w:val="18"/>
                <w:szCs w:val="18"/>
              </w:rPr>
              <w:t>26.09.2018</w:t>
            </w:r>
          </w:p>
        </w:tc>
      </w:tr>
      <w:tr w:rsidTr="00392512" w:rsidR="00EB6A24" w:rsidRPr="004C6F1E">
        <w:trPr>
          <w:trHeight w:val="488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34DA7" w:rsidP="00487A38" w:rsidR="00EB6A24" w:rsidRPr="004C6F1E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118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EB6A24" w:rsidP="004B00B9" w:rsidR="00EB6A24" w:rsidRPr="004C6F1E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4C6F1E">
              <w:rPr>
                <w:rFonts w:cs="Arial" w:hAnsi="Arial" w:ascii="Arial"/>
                <w:sz w:val="18"/>
                <w:szCs w:val="18"/>
              </w:rPr>
              <w:t>118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val="nil"/>
            </w:tcBorders>
            <w:vAlign w:val="center"/>
          </w:tcPr>
          <w:p w:rsidRDefault="00EB6A24" w:rsidP="003705AF" w:rsidR="00EB6A24" w:rsidRPr="004C6F1E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4C6F1E">
              <w:rPr>
                <w:rFonts w:cs="Arial" w:hAnsi="Arial" w:ascii="Arial"/>
                <w:sz w:val="18"/>
                <w:szCs w:val="18"/>
              </w:rPr>
              <w:t>HELB d.o.o.</w:t>
            </w:r>
          </w:p>
          <w:p w:rsidRDefault="00EB6A24" w:rsidP="003705AF" w:rsidR="00EB6A24" w:rsidRPr="004C6F1E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4C6F1E">
              <w:rPr>
                <w:rFonts w:cs="Arial" w:hAnsi="Arial" w:ascii="Arial"/>
                <w:sz w:val="18"/>
                <w:szCs w:val="18"/>
              </w:rPr>
              <w:t>OIB:38935991904</w:t>
            </w:r>
          </w:p>
        </w:tc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B6A24" w:rsidP="00D22EFE" w:rsidR="00EB6A24" w:rsidRPr="004C6F1E">
            <w:pPr>
              <w:rPr>
                <w:rFonts w:cs="Arial" w:hAnsi="Arial" w:ascii="Arial"/>
                <w:sz w:val="18"/>
                <w:szCs w:val="18"/>
              </w:rPr>
            </w:pPr>
            <w:r w:rsidRPr="004C6F1E">
              <w:rPr>
                <w:rFonts w:cs="Arial" w:hAnsi="Arial" w:ascii="Arial"/>
                <w:sz w:val="18"/>
                <w:szCs w:val="18"/>
              </w:rPr>
              <w:t>Božjakovina, Industrijska ulica 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EB6A24" w:rsidP="0040048C" w:rsidR="00EB6A24" w:rsidRPr="004C6F1E">
            <w:pPr>
              <w:rPr>
                <w:rFonts w:cs="Arial" w:hAnsi="Arial" w:ascii="Arial"/>
                <w:sz w:val="18"/>
                <w:szCs w:val="18"/>
              </w:rPr>
            </w:pPr>
            <w:r w:rsidRPr="004C6F1E">
              <w:rPr>
                <w:rFonts w:cs="Arial" w:hAnsi="Arial" w:ascii="Arial"/>
                <w:sz w:val="18"/>
                <w:szCs w:val="18"/>
              </w:rPr>
              <w:t>Račun za uslugu  od 30.6.2016.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B6A24" w:rsidP="00EE3E74" w:rsidR="00EB6A24" w:rsidRPr="004C6F1E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4C6F1E">
              <w:rPr>
                <w:rFonts w:cs="Arial" w:hAnsi="Arial" w:ascii="Arial"/>
                <w:sz w:val="18"/>
                <w:szCs w:val="18"/>
              </w:rPr>
              <w:t>77.562,72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B6A24" w:rsidP="004B00B9" w:rsidR="00EB6A24" w:rsidRPr="004C6F1E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4C6F1E">
              <w:rPr>
                <w:rFonts w:cs="Arial" w:hAnsi="Arial" w:ascii="Arial"/>
                <w:sz w:val="18"/>
                <w:szCs w:val="18"/>
              </w:rPr>
              <w:t>DA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B6A24" w:rsidP="004F7B81" w:rsidR="00EB6A24" w:rsidRPr="004C6F1E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B6A24" w:rsidP="004B00B9" w:rsidR="00EB6A24" w:rsidRPr="004C6F1E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4C6F1E">
              <w:rPr>
                <w:rFonts w:cs="Arial" w:hAnsi="Arial" w:ascii="Arial"/>
                <w:sz w:val="18"/>
                <w:szCs w:val="18"/>
              </w:rPr>
              <w:t>14.09.2018</w:t>
            </w:r>
          </w:p>
        </w:tc>
      </w:tr>
      <w:tr w:rsidTr="00392512" w:rsidR="00EB6A24" w:rsidRPr="004C6F1E">
        <w:trPr>
          <w:trHeight w:val="924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34DA7" w:rsidP="00487A38" w:rsidR="00EB6A24" w:rsidRPr="004C6F1E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119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EB6A24" w:rsidP="004B00B9" w:rsidR="00EB6A24" w:rsidRPr="004C6F1E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4C6F1E">
              <w:rPr>
                <w:rFonts w:cs="Arial" w:hAnsi="Arial" w:ascii="Arial"/>
                <w:sz w:val="18"/>
                <w:szCs w:val="18"/>
              </w:rPr>
              <w:t>119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val="nil"/>
            </w:tcBorders>
            <w:vAlign w:val="center"/>
          </w:tcPr>
          <w:p w:rsidRDefault="00EB6A24" w:rsidP="00866BBA" w:rsidR="00EB6A24" w:rsidRPr="004C6F1E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4C6F1E">
              <w:rPr>
                <w:rFonts w:cs="Arial" w:hAnsi="Arial" w:ascii="Arial"/>
                <w:sz w:val="18"/>
                <w:szCs w:val="18"/>
              </w:rPr>
              <w:t>PREMUŽIĆ TRANSPORTI d.o.o.</w:t>
            </w:r>
          </w:p>
          <w:p w:rsidRDefault="00EB6A24" w:rsidP="00866BBA" w:rsidR="00EB6A24" w:rsidRPr="004C6F1E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4C6F1E">
              <w:rPr>
                <w:rFonts w:cs="Arial" w:hAnsi="Arial" w:ascii="Arial"/>
                <w:sz w:val="18"/>
                <w:szCs w:val="18"/>
              </w:rPr>
              <w:t>OIB:78654545509</w:t>
            </w:r>
          </w:p>
          <w:p w:rsidRDefault="00EB6A24" w:rsidP="00866BBA" w:rsidR="00EB6A24" w:rsidRPr="004C6F1E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4C6F1E">
              <w:rPr>
                <w:rFonts w:cs="Arial" w:hAnsi="Arial" w:ascii="Arial"/>
                <w:sz w:val="18"/>
                <w:szCs w:val="18"/>
              </w:rPr>
              <w:t>zastupa odvjetnik Franjo Šebijan iz Zagreba</w:t>
            </w:r>
          </w:p>
        </w:tc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B6A24" w:rsidP="00D22EFE" w:rsidR="00EB6A24" w:rsidRPr="004C6F1E">
            <w:pPr>
              <w:rPr>
                <w:rFonts w:cs="Arial" w:hAnsi="Arial" w:ascii="Arial"/>
                <w:sz w:val="18"/>
                <w:szCs w:val="18"/>
              </w:rPr>
            </w:pPr>
            <w:r w:rsidRPr="004C6F1E">
              <w:rPr>
                <w:rFonts w:cs="Arial" w:hAnsi="Arial" w:ascii="Arial"/>
                <w:sz w:val="18"/>
                <w:szCs w:val="18"/>
              </w:rPr>
              <w:t>Sv. Love2, Veliki Lovrečan, 42208 Cestica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EB6A24" w:rsidP="0040048C" w:rsidR="00EB6A24" w:rsidRPr="004C6F1E">
            <w:pPr>
              <w:rPr>
                <w:rFonts w:cs="Arial" w:hAnsi="Arial" w:ascii="Arial"/>
                <w:sz w:val="18"/>
                <w:szCs w:val="18"/>
              </w:rPr>
            </w:pPr>
            <w:r w:rsidRPr="004C6F1E">
              <w:rPr>
                <w:rFonts w:cs="Arial" w:hAnsi="Arial" w:ascii="Arial"/>
                <w:sz w:val="18"/>
                <w:szCs w:val="18"/>
              </w:rPr>
              <w:t xml:space="preserve">Rješenje o ovrsi javnog bilježnika V.Marčinka iz Zagreba broj:Ovrv-1306/2017 od 12.10.2017. temeljem računa za usluga od 28.1.16. i 29.9.16.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B6A24" w:rsidP="00EE3E74" w:rsidR="00EB6A24" w:rsidRPr="004C6F1E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4C6F1E">
              <w:rPr>
                <w:rFonts w:cs="Arial" w:hAnsi="Arial" w:ascii="Arial"/>
                <w:sz w:val="18"/>
                <w:szCs w:val="18"/>
              </w:rPr>
              <w:t>13.995,93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B6A24" w:rsidP="004B00B9" w:rsidR="00EB6A24" w:rsidRPr="004C6F1E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B6A24" w:rsidP="004F7B81" w:rsidR="00EB6A24" w:rsidRPr="004C6F1E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B6A24" w:rsidP="004B00B9" w:rsidR="00EB6A24" w:rsidRPr="004C6F1E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4C6F1E">
              <w:rPr>
                <w:rFonts w:cs="Arial" w:hAnsi="Arial" w:ascii="Arial"/>
                <w:sz w:val="18"/>
                <w:szCs w:val="18"/>
              </w:rPr>
              <w:t>14.09.2018</w:t>
            </w:r>
          </w:p>
        </w:tc>
      </w:tr>
      <w:tr w:rsidTr="00392512" w:rsidR="00EE3E74" w:rsidRPr="004C6F1E">
        <w:trPr>
          <w:trHeight w:val="72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34DA7" w:rsidP="00487A38" w:rsidR="00EE3E74" w:rsidRPr="004C6F1E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120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EE3E74" w:rsidP="004B00B9" w:rsidR="00EE3E74" w:rsidRPr="004C6F1E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4C6F1E">
              <w:rPr>
                <w:rFonts w:cs="Arial" w:hAnsi="Arial" w:ascii="Arial"/>
                <w:sz w:val="18"/>
                <w:szCs w:val="18"/>
              </w:rPr>
              <w:t>120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val="nil"/>
            </w:tcBorders>
            <w:vAlign w:val="center"/>
          </w:tcPr>
          <w:p w:rsidRDefault="00EE3E74" w:rsidP="000038ED" w:rsidR="00EE3E74" w:rsidRPr="004C6F1E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4C6F1E">
              <w:rPr>
                <w:rFonts w:cs="Arial" w:hAnsi="Arial" w:ascii="Arial"/>
                <w:sz w:val="18"/>
                <w:szCs w:val="18"/>
              </w:rPr>
              <w:t>HRVATSKA RADIOTELEVIZIJA</w:t>
            </w:r>
          </w:p>
          <w:p w:rsidRDefault="00EE3E74" w:rsidP="000038ED" w:rsidR="00EE3E74" w:rsidRPr="004C6F1E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4C6F1E">
              <w:rPr>
                <w:rFonts w:cs="Arial" w:hAnsi="Arial" w:ascii="Arial"/>
                <w:sz w:val="18"/>
                <w:szCs w:val="18"/>
              </w:rPr>
              <w:t>OIB:68419124305</w:t>
            </w:r>
          </w:p>
          <w:p w:rsidRDefault="00EE3E74" w:rsidP="000038ED" w:rsidR="00EE3E74" w:rsidRPr="004C6F1E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4C6F1E">
              <w:rPr>
                <w:rFonts w:cs="Arial" w:hAnsi="Arial" w:ascii="Arial"/>
                <w:sz w:val="18"/>
                <w:szCs w:val="18"/>
              </w:rPr>
              <w:t>Zastupa odvjetničko društvo Hanžeković i partneri d.o.o. iz Zagreba</w:t>
            </w:r>
          </w:p>
        </w:tc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E3E74" w:rsidP="00D22EFE" w:rsidR="00EE3E74" w:rsidRPr="004C6F1E">
            <w:pPr>
              <w:rPr>
                <w:rFonts w:cs="Arial" w:hAnsi="Arial" w:ascii="Arial"/>
                <w:sz w:val="18"/>
                <w:szCs w:val="18"/>
              </w:rPr>
            </w:pPr>
            <w:r w:rsidRPr="004C6F1E">
              <w:rPr>
                <w:rFonts w:cs="Arial" w:hAnsi="Arial" w:ascii="Arial"/>
                <w:sz w:val="18"/>
                <w:szCs w:val="18"/>
              </w:rPr>
              <w:t>Zagreb, Prisavlje 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EE3E74" w:rsidP="00EE3E74" w:rsidR="00EE3E74" w:rsidRPr="004C6F1E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4C6F1E">
              <w:rPr>
                <w:rFonts w:cs="Arial" w:hAnsi="Arial" w:ascii="Arial"/>
                <w:sz w:val="18"/>
                <w:szCs w:val="18"/>
              </w:rPr>
              <w:t>-rješenju o odobrenoj  predstečajnoj  nagodbi St-762/17, pravomoćno dana 13.6.2017.</w:t>
            </w:r>
          </w:p>
          <w:p w:rsidRDefault="00EE3E74" w:rsidP="00EE3E74" w:rsidR="00EE3E74" w:rsidRPr="004C6F1E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4C6F1E">
              <w:rPr>
                <w:rFonts w:cs="Arial" w:hAnsi="Arial" w:ascii="Arial"/>
                <w:sz w:val="18"/>
                <w:szCs w:val="18"/>
              </w:rPr>
              <w:t>-računi za uslugu 2018.</w:t>
            </w:r>
          </w:p>
          <w:p w:rsidRDefault="00EE3E74" w:rsidP="000E65B0" w:rsidR="00EE3E74" w:rsidRPr="004C6F1E">
            <w:pPr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E3E74" w:rsidP="00EE3E74" w:rsidR="00EE3E74" w:rsidRPr="004C6F1E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4C6F1E">
              <w:rPr>
                <w:rFonts w:cs="Arial" w:hAnsi="Arial" w:ascii="Arial"/>
                <w:sz w:val="18"/>
                <w:szCs w:val="18"/>
              </w:rPr>
              <w:t>80.780,26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E3E74" w:rsidP="004B00B9" w:rsidR="00EE3E74" w:rsidRPr="004C6F1E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4C6F1E">
              <w:rPr>
                <w:rFonts w:cs="Arial" w:hAnsi="Arial" w:ascii="Arial"/>
                <w:sz w:val="18"/>
                <w:szCs w:val="18"/>
              </w:rPr>
              <w:t>DA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E3E74" w:rsidP="004F7B81" w:rsidR="00EE3E74" w:rsidRPr="004C6F1E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4C6F1E">
              <w:rPr>
                <w:rFonts w:cs="Arial" w:hAnsi="Arial" w:ascii="Arial"/>
                <w:sz w:val="18"/>
                <w:szCs w:val="18"/>
              </w:rPr>
              <w:t>DA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E3E74" w:rsidP="004B00B9" w:rsidR="00EE3E74" w:rsidRPr="004C6F1E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4C6F1E">
              <w:rPr>
                <w:rFonts w:cs="Arial" w:hAnsi="Arial" w:ascii="Arial"/>
                <w:sz w:val="18"/>
                <w:szCs w:val="18"/>
              </w:rPr>
              <w:t>14.09.2018.</w:t>
            </w:r>
          </w:p>
        </w:tc>
      </w:tr>
      <w:tr w:rsidTr="00392512" w:rsidR="00EB6A24" w:rsidRPr="004C6F1E">
        <w:trPr>
          <w:trHeight w:val="72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34DA7" w:rsidP="00487A38" w:rsidR="00EB6A24" w:rsidRPr="004C6F1E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121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EB6A24" w:rsidP="004B00B9" w:rsidR="00EB6A24" w:rsidRPr="004C6F1E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4C6F1E">
              <w:rPr>
                <w:rFonts w:cs="Arial" w:hAnsi="Arial" w:ascii="Arial"/>
                <w:sz w:val="18"/>
                <w:szCs w:val="18"/>
              </w:rPr>
              <w:t>121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val="nil"/>
            </w:tcBorders>
            <w:vAlign w:val="center"/>
          </w:tcPr>
          <w:p w:rsidRDefault="00EB6A24" w:rsidP="00225EE5" w:rsidR="00EB6A24" w:rsidRPr="004C6F1E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4C6F1E">
              <w:rPr>
                <w:rFonts w:cs="Arial" w:hAnsi="Arial" w:ascii="Arial"/>
                <w:sz w:val="18"/>
                <w:szCs w:val="18"/>
              </w:rPr>
              <w:t>IDL LOGISTIKA d.o.o.</w:t>
            </w:r>
          </w:p>
          <w:p w:rsidRDefault="00EB6A24" w:rsidP="00225EE5" w:rsidR="00EB6A24" w:rsidRPr="004C6F1E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4C6F1E">
              <w:rPr>
                <w:rFonts w:cs="Arial" w:hAnsi="Arial" w:ascii="Arial"/>
                <w:sz w:val="18"/>
                <w:szCs w:val="18"/>
              </w:rPr>
              <w:t>MŠ:702777</w:t>
            </w:r>
          </w:p>
          <w:p w:rsidRDefault="00EB6A24" w:rsidP="00225EE5" w:rsidR="00EB6A24" w:rsidRPr="004C6F1E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4C6F1E">
              <w:rPr>
                <w:rFonts w:cs="Arial" w:hAnsi="Arial" w:ascii="Arial"/>
                <w:sz w:val="18"/>
                <w:szCs w:val="18"/>
              </w:rPr>
              <w:t>Porezni broj:SI58589503</w:t>
            </w:r>
          </w:p>
        </w:tc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B6A24" w:rsidP="00D22EFE" w:rsidR="00EB6A24" w:rsidRPr="004C6F1E">
            <w:pPr>
              <w:rPr>
                <w:rFonts w:cs="Arial" w:hAnsi="Arial" w:ascii="Arial"/>
                <w:sz w:val="18"/>
                <w:szCs w:val="18"/>
              </w:rPr>
            </w:pPr>
            <w:r w:rsidRPr="004C6F1E">
              <w:rPr>
                <w:rFonts w:cs="Arial" w:hAnsi="Arial" w:ascii="Arial"/>
                <w:sz w:val="18"/>
                <w:szCs w:val="18"/>
              </w:rPr>
              <w:t>R Slovenija, Kranj, Ješetova ulica 101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EB6A24" w:rsidP="003211C5" w:rsidR="00EB6A24" w:rsidRPr="004C6F1E">
            <w:pPr>
              <w:jc w:val="both"/>
              <w:rPr>
                <w:rFonts w:cs="Arial" w:hAnsi="Arial" w:ascii="Arial"/>
                <w:sz w:val="18"/>
                <w:szCs w:val="18"/>
              </w:rPr>
            </w:pPr>
            <w:r w:rsidRPr="004C6F1E">
              <w:rPr>
                <w:rFonts w:cs="Arial" w:hAnsi="Arial" w:ascii="Arial"/>
                <w:sz w:val="18"/>
                <w:szCs w:val="18"/>
              </w:rPr>
              <w:t xml:space="preserve">Računi za uslugu iz 2017.godine po srednjem tečaju HNB na dan otvaranja stečaja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B6A24" w:rsidP="00EE3E74" w:rsidR="00EB6A24" w:rsidRPr="004C6F1E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4C6F1E">
              <w:rPr>
                <w:rFonts w:cs="Arial" w:hAnsi="Arial" w:ascii="Arial"/>
                <w:sz w:val="18"/>
                <w:szCs w:val="18"/>
              </w:rPr>
              <w:t>16.714,12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B6A24" w:rsidP="004B00B9" w:rsidR="00EB6A24" w:rsidRPr="004C6F1E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B6A24" w:rsidP="004F7B81" w:rsidR="00EB6A24" w:rsidRPr="004C6F1E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B6A24" w:rsidP="004B00B9" w:rsidR="00EB6A24" w:rsidRPr="004C6F1E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4C6F1E">
              <w:rPr>
                <w:rFonts w:cs="Arial" w:hAnsi="Arial" w:ascii="Arial"/>
                <w:sz w:val="18"/>
                <w:szCs w:val="18"/>
              </w:rPr>
              <w:t>14.09.2018.</w:t>
            </w:r>
          </w:p>
        </w:tc>
      </w:tr>
      <w:tr w:rsidTr="00392512" w:rsidR="00EB6A24" w:rsidRPr="004C6F1E">
        <w:trPr>
          <w:trHeight w:val="109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34DA7" w:rsidP="00487A38" w:rsidR="00EB6A24" w:rsidRPr="004C6F1E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122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327535" w:rsidP="004B00B9" w:rsidR="00EB6A24" w:rsidRPr="004C6F1E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4C6F1E">
              <w:rPr>
                <w:rFonts w:cs="Arial" w:hAnsi="Arial" w:ascii="Arial"/>
                <w:sz w:val="18"/>
                <w:szCs w:val="18"/>
              </w:rPr>
              <w:t>122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val="nil"/>
            </w:tcBorders>
            <w:vAlign w:val="center"/>
          </w:tcPr>
          <w:p w:rsidRDefault="00327535" w:rsidP="00AB51CC" w:rsidR="00EB6A24" w:rsidRPr="004C6F1E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4C6F1E">
              <w:rPr>
                <w:rFonts w:cs="Arial" w:hAnsi="Arial" w:ascii="Arial"/>
                <w:sz w:val="18"/>
                <w:szCs w:val="18"/>
              </w:rPr>
              <w:t xml:space="preserve">Nikola Žalac </w:t>
            </w:r>
          </w:p>
          <w:p w:rsidRDefault="00327535" w:rsidP="00AB51CC" w:rsidR="00327535" w:rsidRPr="004C6F1E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4C6F1E">
              <w:rPr>
                <w:rFonts w:cs="Arial" w:hAnsi="Arial" w:ascii="Arial"/>
                <w:sz w:val="18"/>
                <w:szCs w:val="18"/>
              </w:rPr>
              <w:t>OIB:43402216869</w:t>
            </w:r>
          </w:p>
          <w:p w:rsidRDefault="00327535" w:rsidP="00AB51CC" w:rsidR="00327535" w:rsidRPr="004C6F1E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4C6F1E">
              <w:rPr>
                <w:rFonts w:cs="Arial" w:hAnsi="Arial" w:ascii="Arial"/>
                <w:sz w:val="18"/>
                <w:szCs w:val="18"/>
              </w:rPr>
              <w:t xml:space="preserve">Zastupa odvjetnik I.Žalac iz Slavonskog Broda </w:t>
            </w:r>
          </w:p>
        </w:tc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7535" w:rsidP="00D22EFE" w:rsidR="00EB6A24" w:rsidRPr="004C6F1E">
            <w:pPr>
              <w:rPr>
                <w:rFonts w:cs="Arial" w:hAnsi="Arial" w:ascii="Arial"/>
                <w:sz w:val="18"/>
                <w:szCs w:val="18"/>
              </w:rPr>
            </w:pPr>
            <w:r w:rsidRPr="004C6F1E">
              <w:rPr>
                <w:rFonts w:cs="Arial" w:hAnsi="Arial" w:ascii="Arial"/>
                <w:sz w:val="18"/>
                <w:szCs w:val="18"/>
              </w:rPr>
              <w:t>Zagreb, Botićev trg 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327535" w:rsidP="00EE3E74" w:rsidR="00A61066" w:rsidRPr="004C6F1E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4C6F1E">
              <w:rPr>
                <w:rFonts w:cs="Arial" w:hAnsi="Arial" w:ascii="Arial"/>
                <w:sz w:val="18"/>
                <w:szCs w:val="18"/>
              </w:rPr>
              <w:t>-neisplaćene plaće</w:t>
            </w:r>
            <w:r w:rsidR="00A61066" w:rsidRPr="004C6F1E">
              <w:rPr>
                <w:rFonts w:cs="Arial" w:hAnsi="Arial" w:ascii="Arial"/>
                <w:sz w:val="18"/>
                <w:szCs w:val="18"/>
              </w:rPr>
              <w:t xml:space="preserve">, razlučno pravo </w:t>
            </w:r>
          </w:p>
          <w:p w:rsidRDefault="002B63EB" w:rsidP="00EE3E74" w:rsidR="00327535" w:rsidRPr="004C6F1E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4C6F1E">
              <w:rPr>
                <w:rFonts w:cs="Arial" w:hAnsi="Arial" w:ascii="Arial"/>
                <w:sz w:val="18"/>
                <w:szCs w:val="18"/>
              </w:rPr>
              <w:t>rješenje Općinskog građ</w:t>
            </w:r>
            <w:r w:rsidR="00A61066" w:rsidRPr="004C6F1E">
              <w:rPr>
                <w:rFonts w:cs="Arial" w:hAnsi="Arial" w:ascii="Arial"/>
                <w:sz w:val="18"/>
                <w:szCs w:val="18"/>
              </w:rPr>
              <w:t>anskog suda u Zagrebu broj</w:t>
            </w:r>
            <w:r w:rsidRPr="004C6F1E">
              <w:rPr>
                <w:rFonts w:cs="Arial" w:hAnsi="Arial" w:ascii="Arial"/>
                <w:sz w:val="18"/>
                <w:szCs w:val="18"/>
              </w:rPr>
              <w:t xml:space="preserve"> </w:t>
            </w:r>
            <w:r w:rsidR="00A61066" w:rsidRPr="004C6F1E">
              <w:rPr>
                <w:rFonts w:cs="Arial" w:hAnsi="Arial" w:ascii="Arial"/>
                <w:sz w:val="18"/>
                <w:szCs w:val="18"/>
              </w:rPr>
              <w:t>Pr-1234/06  od 17.12.2008. ; presuda Županijskog suda u Osijeku broj Gž-4529/2013 od 9.10.2014.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327535" w:rsidP="00920236" w:rsidR="00EB6A24" w:rsidRPr="004C6F1E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4C6F1E">
              <w:rPr>
                <w:rFonts w:cs="Arial" w:hAnsi="Arial" w:ascii="Arial"/>
                <w:sz w:val="18"/>
                <w:szCs w:val="18"/>
              </w:rPr>
              <w:t>376.470,99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B6A24" w:rsidP="004B00B9" w:rsidR="00EB6A24" w:rsidRPr="004C6F1E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327535" w:rsidP="004F7B81" w:rsidR="00EB6A24" w:rsidRPr="004C6F1E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4C6F1E">
              <w:rPr>
                <w:rFonts w:cs="Arial" w:hAnsi="Arial" w:ascii="Arial"/>
                <w:sz w:val="18"/>
                <w:szCs w:val="18"/>
              </w:rPr>
              <w:t>DA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327535" w:rsidP="004B00B9" w:rsidR="00EB6A24" w:rsidRPr="004C6F1E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4C6F1E">
              <w:rPr>
                <w:rFonts w:cs="Arial" w:hAnsi="Arial" w:ascii="Arial"/>
                <w:sz w:val="18"/>
                <w:szCs w:val="18"/>
              </w:rPr>
              <w:t>14.09.2018</w:t>
            </w:r>
          </w:p>
        </w:tc>
      </w:tr>
      <w:tr w:rsidTr="00392512" w:rsidR="00630F38" w:rsidRPr="00630F38">
        <w:tblPrEx>
          <w:tblBorders>
            <w:top w:space="0" w:sz="4" w:color="auto" w:val="single"/>
            <w:left w:space="0" w:sz="4" w:color="auto" w:val="single"/>
            <w:bottom w:space="0" w:sz="4" w:color="auto" w:val="single"/>
            <w:right w:space="0" w:sz="4" w:color="auto" w:val="single"/>
            <w:insideH w:space="0" w:sz="4" w:color="auto" w:val="single"/>
            <w:insideV w:space="0" w:sz="4" w:color="auto" w:val="single"/>
          </w:tblBorders>
        </w:tblPrEx>
        <w:trPr>
          <w:trHeight w:val="545"/>
        </w:trPr>
        <w:tc>
          <w:tcPr>
            <w:tcW w:type="auto" w:w="0"/>
            <w:vAlign w:val="center"/>
          </w:tcPr>
          <w:p w:rsidRDefault="00630F38" w:rsidP="005C2FBB" w:rsidR="00630F38" w:rsidRPr="00630F38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630F38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123</w:t>
            </w:r>
          </w:p>
        </w:tc>
        <w:tc>
          <w:tcPr>
            <w:tcW w:type="auto" w:w="0"/>
            <w:vAlign w:val="center"/>
          </w:tcPr>
          <w:p w:rsidRDefault="00630F38" w:rsidP="004F7B81" w:rsidR="00630F38" w:rsidRPr="00630F38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12</w:t>
            </w:r>
            <w:r w:rsidRPr="00630F38">
              <w:rPr>
                <w:rFonts w:cs="Arial" w:hAnsi="Arial" w:ascii="Arial"/>
                <w:sz w:val="18"/>
                <w:szCs w:val="18"/>
              </w:rPr>
              <w:t>3</w:t>
            </w:r>
          </w:p>
        </w:tc>
        <w:tc>
          <w:tcPr>
            <w:tcW w:type="auto" w:w="0"/>
            <w:vAlign w:val="center"/>
          </w:tcPr>
          <w:p w:rsidRDefault="00630F38" w:rsidP="005C2FBB" w:rsidR="00630F38" w:rsidRPr="00630F38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630F38">
              <w:rPr>
                <w:rFonts w:cs="Arial" w:hAnsi="Arial" w:ascii="Arial"/>
                <w:sz w:val="18"/>
                <w:szCs w:val="18"/>
              </w:rPr>
              <w:t>Ranko Davidović</w:t>
            </w:r>
          </w:p>
          <w:p w:rsidRDefault="00630F38" w:rsidP="005C2FBB" w:rsidR="00630F38" w:rsidRPr="00630F38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630F38">
              <w:rPr>
                <w:rFonts w:cs="Arial" w:hAnsi="Arial" w:ascii="Arial"/>
                <w:sz w:val="18"/>
                <w:szCs w:val="18"/>
              </w:rPr>
              <w:t>OIB:44245955273</w:t>
            </w:r>
          </w:p>
        </w:tc>
        <w:tc>
          <w:tcPr>
            <w:tcW w:type="auto" w:w="0"/>
            <w:vAlign w:val="center"/>
          </w:tcPr>
          <w:p w:rsidRDefault="00630F38" w:rsidP="005C2FBB" w:rsidR="00630F38" w:rsidRPr="00630F38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630F38">
              <w:rPr>
                <w:rFonts w:cs="Arial" w:hAnsi="Arial" w:ascii="Arial"/>
                <w:sz w:val="18"/>
                <w:szCs w:val="18"/>
              </w:rPr>
              <w:t>Zagreb,</w:t>
            </w:r>
            <w:r w:rsidR="004975AC">
              <w:rPr>
                <w:rFonts w:cs="Arial" w:hAnsi="Arial" w:ascii="Arial"/>
                <w:sz w:val="18"/>
                <w:szCs w:val="18"/>
              </w:rPr>
              <w:t xml:space="preserve"> 3.kozari pu</w:t>
            </w:r>
            <w:r w:rsidRPr="00630F38">
              <w:rPr>
                <w:rFonts w:cs="Arial" w:hAnsi="Arial" w:ascii="Arial"/>
                <w:sz w:val="18"/>
                <w:szCs w:val="18"/>
              </w:rPr>
              <w:t>t 2od 4</w:t>
            </w:r>
          </w:p>
        </w:tc>
        <w:tc>
          <w:tcPr>
            <w:tcW w:type="auto" w:w="0"/>
            <w:vAlign w:val="center"/>
          </w:tcPr>
          <w:p w:rsidRDefault="00630F38" w:rsidP="00CA33D5" w:rsidR="00630F38" w:rsidRPr="00630F38">
            <w:pPr>
              <w:spacing w:lineRule="auto" w:line="240" w:after="0"/>
              <w:rPr>
                <w:rFonts w:cs="Arial" w:hAnsi="Arial" w:ascii="Arial"/>
                <w:sz w:val="18"/>
                <w:szCs w:val="18"/>
              </w:rPr>
            </w:pPr>
            <w:r w:rsidRPr="00630F38">
              <w:rPr>
                <w:rFonts w:cs="Arial" w:hAnsi="Arial" w:ascii="Arial"/>
                <w:sz w:val="18"/>
                <w:szCs w:val="18"/>
              </w:rPr>
              <w:t xml:space="preserve">Ugovor o djelu </w:t>
            </w:r>
          </w:p>
        </w:tc>
        <w:tc>
          <w:tcPr>
            <w:tcW w:type="auto" w:w="0"/>
            <w:vAlign w:val="center"/>
          </w:tcPr>
          <w:p w:rsidRDefault="00630F38" w:rsidP="00B402B6" w:rsidR="00630F38" w:rsidRPr="00630F38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630F38">
              <w:rPr>
                <w:rFonts w:cs="Arial" w:hAnsi="Arial" w:ascii="Arial"/>
                <w:sz w:val="18"/>
                <w:szCs w:val="18"/>
              </w:rPr>
              <w:t>32.782,99</w:t>
            </w:r>
          </w:p>
        </w:tc>
        <w:tc>
          <w:tcPr>
            <w:tcW w:type="auto" w:w="0"/>
            <w:vAlign w:val="center"/>
          </w:tcPr>
          <w:p w:rsidRDefault="00630F38" w:rsidP="005C2FBB" w:rsidR="00630F38" w:rsidRPr="00630F38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auto" w:w="0"/>
            <w:vAlign w:val="center"/>
          </w:tcPr>
          <w:p w:rsidRDefault="00630F38" w:rsidP="005C2FBB" w:rsidR="00630F38" w:rsidRPr="00630F38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auto" w:w="0"/>
            <w:noWrap/>
            <w:vAlign w:val="center"/>
          </w:tcPr>
          <w:p w:rsidRDefault="00630F38" w:rsidP="005C2FBB" w:rsidR="00630F38" w:rsidRPr="00630F38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630F38">
              <w:rPr>
                <w:rFonts w:cs="Arial" w:hAnsi="Arial" w:ascii="Arial"/>
                <w:sz w:val="18"/>
                <w:szCs w:val="18"/>
              </w:rPr>
              <w:t>14.9.2018.</w:t>
            </w:r>
          </w:p>
        </w:tc>
      </w:tr>
      <w:tr w:rsidTr="00192B15" w:rsidR="00B86C80" w:rsidRPr="00CA33D5">
        <w:trPr>
          <w:trHeight w:val="416"/>
        </w:trPr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86C80" w:rsidP="00B86C80" w:rsidR="00B86C80" w:rsidRPr="00CA33D5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CA33D5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lastRenderedPageBreak/>
              <w:t>Rb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B86C80" w:rsidP="00B86C80" w:rsidR="00B86C80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Br. prijave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vAlign w:val="center"/>
          </w:tcPr>
          <w:p w:rsidRDefault="00B86C80" w:rsidP="00B86C80" w:rsidR="00B86C80" w:rsidRPr="00CA33D5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VJEROVNIK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86C80" w:rsidP="00B86C80" w:rsidR="00B86C80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Adresa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B86C80" w:rsidP="00B86C80" w:rsidR="00B86C80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Osnova tražbine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86C80" w:rsidP="00B86C80" w:rsidR="00B86C80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Prijavljena tražbina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86C80" w:rsidP="00B86C80" w:rsidR="00B86C80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Pristo</w:t>
            </w:r>
            <w:r>
              <w:rPr>
                <w:rFonts w:cs="Arial" w:hAnsi="Arial" w:ascii="Arial"/>
                <w:sz w:val="18"/>
                <w:szCs w:val="18"/>
              </w:rPr>
              <w:t>jba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86C80" w:rsidP="00B86C80" w:rsidR="00B86C80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Punomoć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86C80" w:rsidP="00B86C80" w:rsidR="00B86C80" w:rsidRPr="00CA33D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A33D5">
              <w:rPr>
                <w:rFonts w:cs="Arial" w:hAnsi="Arial" w:ascii="Arial"/>
                <w:sz w:val="18"/>
                <w:szCs w:val="18"/>
              </w:rPr>
              <w:t>Zaprimljeno</w:t>
            </w:r>
          </w:p>
        </w:tc>
      </w:tr>
      <w:tr w:rsidTr="00170C6E" w:rsidR="00B86C80" w:rsidRPr="00192B15">
        <w:tblPrEx>
          <w:tblBorders>
            <w:top w:space="0" w:sz="4" w:color="auto" w:val="single"/>
            <w:left w:space="0" w:sz="4" w:color="auto" w:val="single"/>
            <w:bottom w:space="0" w:sz="4" w:color="auto" w:val="single"/>
            <w:right w:space="0" w:sz="4" w:color="auto" w:val="single"/>
            <w:insideH w:space="0" w:sz="4" w:color="auto" w:val="single"/>
            <w:insideV w:space="0" w:sz="4" w:color="auto" w:val="single"/>
          </w:tblBorders>
        </w:tblPrEx>
        <w:trPr>
          <w:trHeight w:val="545"/>
        </w:trPr>
        <w:tc>
          <w:tcPr>
            <w:tcW w:type="auto" w:w="0"/>
            <w:vAlign w:val="center"/>
          </w:tcPr>
          <w:p w:rsidRDefault="00B45991" w:rsidP="005C2FBB" w:rsidR="00B86C80" w:rsidRPr="00192B15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192B15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124</w:t>
            </w:r>
          </w:p>
        </w:tc>
        <w:tc>
          <w:tcPr>
            <w:tcW w:type="auto" w:w="0"/>
            <w:vAlign w:val="center"/>
          </w:tcPr>
          <w:p w:rsidRDefault="00B86C80" w:rsidP="004F7B81" w:rsidR="00B86C80" w:rsidRPr="00192B15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192B15">
              <w:rPr>
                <w:rFonts w:cs="Arial" w:hAnsi="Arial" w:ascii="Arial"/>
                <w:sz w:val="16"/>
                <w:szCs w:val="16"/>
              </w:rPr>
              <w:t>124</w:t>
            </w:r>
          </w:p>
        </w:tc>
        <w:tc>
          <w:tcPr>
            <w:tcW w:type="auto" w:w="0"/>
            <w:vAlign w:val="center"/>
          </w:tcPr>
          <w:p w:rsidRDefault="00B86C80" w:rsidP="00170C6E" w:rsidR="00B86C80" w:rsidRPr="00192B15">
            <w:pPr>
              <w:spacing w:after="0"/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</w:pPr>
            <w:r w:rsidRPr="00192B15"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  <w:t xml:space="preserve">SLAVICA RANOGAJEC, </w:t>
            </w:r>
          </w:p>
          <w:p w:rsidRDefault="00B86C80" w:rsidP="00170C6E" w:rsidR="00B86C80" w:rsidRPr="00192B15">
            <w:pPr>
              <w:spacing w:after="0"/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</w:pPr>
            <w:r w:rsidRPr="00192B15"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  <w:t>OIB 63870864486</w:t>
            </w:r>
          </w:p>
        </w:tc>
        <w:tc>
          <w:tcPr>
            <w:tcW w:type="auto" w:w="0"/>
            <w:vAlign w:val="center"/>
          </w:tcPr>
          <w:p w:rsidRDefault="00B86C80" w:rsidP="00170C6E" w:rsidR="00B86C80" w:rsidRPr="00192B15">
            <w:pPr>
              <w:spacing w:after="0"/>
              <w:jc w:val="center"/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</w:pPr>
            <w:r w:rsidRPr="00192B15"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  <w:t>Zagrebačka 49, Donji Andrijevci</w:t>
            </w:r>
          </w:p>
        </w:tc>
        <w:tc>
          <w:tcPr>
            <w:tcW w:type="auto" w:w="0"/>
            <w:vAlign w:val="center"/>
          </w:tcPr>
          <w:p w:rsidRDefault="00B86C80" w:rsidP="00F339E5" w:rsidR="00B86C80" w:rsidRPr="00192B15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192B15">
              <w:rPr>
                <w:rFonts w:cs="Arial" w:hAnsi="Arial" w:ascii="Arial"/>
                <w:sz w:val="16"/>
                <w:szCs w:val="16"/>
              </w:rPr>
              <w:t>-neisplaćene plaće, Presuda Općinskog suda u Slavonskom Brodu P-323/13 od dana15.siječnja 2014</w:t>
            </w:r>
            <w:r w:rsidR="00831587" w:rsidRPr="00192B15">
              <w:rPr>
                <w:rFonts w:cs="Arial" w:hAnsi="Arial" w:ascii="Arial"/>
                <w:sz w:val="16"/>
                <w:szCs w:val="16"/>
              </w:rPr>
              <w:t>( neto 17.019,21 kn)</w:t>
            </w:r>
          </w:p>
        </w:tc>
        <w:tc>
          <w:tcPr>
            <w:tcW w:type="auto" w:w="0"/>
            <w:vAlign w:val="center"/>
          </w:tcPr>
          <w:p w:rsidRDefault="00831587" w:rsidP="00FD69E5" w:rsidR="00B86C80" w:rsidRPr="00192B15">
            <w:pPr>
              <w:spacing w:after="0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192B15">
              <w:rPr>
                <w:rFonts w:cs="Arial" w:hAnsi="Arial" w:ascii="Arial"/>
                <w:sz w:val="16"/>
                <w:szCs w:val="16"/>
              </w:rPr>
              <w:t>35.357,53</w:t>
            </w:r>
          </w:p>
        </w:tc>
        <w:tc>
          <w:tcPr>
            <w:tcW w:type="auto" w:w="0"/>
          </w:tcPr>
          <w:p w:rsidRDefault="00B86C80" w:rsidP="00170C6E" w:rsidR="00B86C80" w:rsidRPr="00192B15">
            <w:pPr>
              <w:pStyle w:val="Bezproreda"/>
              <w:jc w:val="center"/>
              <w:rPr>
                <w:rFonts w:cs="Arial" w:hAnsi="Arial" w:ascii="Arial"/>
                <w:sz w:val="16"/>
                <w:szCs w:val="16"/>
              </w:rPr>
            </w:pPr>
          </w:p>
          <w:p w:rsidRDefault="00B86C80" w:rsidP="00170C6E" w:rsidR="00B86C80" w:rsidRPr="00192B15">
            <w:pPr>
              <w:pStyle w:val="Bezproreda"/>
              <w:jc w:val="center"/>
              <w:rPr>
                <w:rFonts w:cs="Arial" w:hAnsi="Arial" w:ascii="Arial"/>
                <w:sz w:val="16"/>
                <w:szCs w:val="16"/>
              </w:rPr>
            </w:pPr>
          </w:p>
          <w:p w:rsidRDefault="00B86C80" w:rsidP="00170C6E" w:rsidR="00B86C80" w:rsidRPr="00192B15">
            <w:pPr>
              <w:pStyle w:val="Bezproreda"/>
              <w:jc w:val="center"/>
              <w:rPr>
                <w:rFonts w:cs="Arial" w:hAnsi="Arial" w:ascii="Arial"/>
                <w:sz w:val="16"/>
                <w:szCs w:val="16"/>
              </w:rPr>
            </w:pPr>
          </w:p>
          <w:p w:rsidRDefault="00B86C80" w:rsidP="00170C6E" w:rsidR="00B86C80" w:rsidRPr="00192B15">
            <w:pPr>
              <w:pStyle w:val="Bezproreda"/>
              <w:jc w:val="center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auto" w:w="0"/>
            <w:vAlign w:val="center"/>
          </w:tcPr>
          <w:p w:rsidRDefault="00B86C80" w:rsidP="005C2FBB" w:rsidR="00B86C80" w:rsidRPr="00192B15">
            <w:pPr>
              <w:jc w:val="center"/>
              <w:rPr>
                <w:rFonts w:cs="Arial" w:hAnsi="Arial" w:ascii="Arial"/>
                <w:b/>
                <w:sz w:val="16"/>
                <w:szCs w:val="16"/>
              </w:rPr>
            </w:pPr>
          </w:p>
        </w:tc>
        <w:tc>
          <w:tcPr>
            <w:tcW w:type="auto" w:w="0"/>
            <w:noWrap/>
            <w:vAlign w:val="center"/>
          </w:tcPr>
          <w:p w:rsidRDefault="00B86C80" w:rsidP="005C2FBB" w:rsidR="00B86C80" w:rsidRPr="00192B15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192B15">
              <w:rPr>
                <w:rFonts w:cs="Arial" w:hAnsi="Arial" w:ascii="Arial"/>
                <w:sz w:val="16"/>
                <w:szCs w:val="16"/>
              </w:rPr>
              <w:t>20.8.2018.</w:t>
            </w:r>
          </w:p>
        </w:tc>
      </w:tr>
      <w:tr w:rsidTr="00392512" w:rsidR="00F339E5" w:rsidRPr="00192B15">
        <w:tblPrEx>
          <w:tblBorders>
            <w:top w:space="0" w:sz="4" w:color="auto" w:val="single"/>
            <w:left w:space="0" w:sz="4" w:color="auto" w:val="single"/>
            <w:bottom w:space="0" w:sz="4" w:color="auto" w:val="single"/>
            <w:right w:space="0" w:sz="4" w:color="auto" w:val="single"/>
            <w:insideH w:space="0" w:sz="4" w:color="auto" w:val="single"/>
            <w:insideV w:space="0" w:sz="4" w:color="auto" w:val="single"/>
          </w:tblBorders>
        </w:tblPrEx>
        <w:trPr>
          <w:trHeight w:val="545"/>
        </w:trPr>
        <w:tc>
          <w:tcPr>
            <w:tcW w:type="auto" w:w="0"/>
            <w:vAlign w:val="center"/>
          </w:tcPr>
          <w:p w:rsidRDefault="00B45991" w:rsidP="005C2FBB" w:rsidR="00F339E5" w:rsidRPr="00192B15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192B15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125</w:t>
            </w:r>
          </w:p>
        </w:tc>
        <w:tc>
          <w:tcPr>
            <w:tcW w:type="auto" w:w="0"/>
            <w:vAlign w:val="center"/>
          </w:tcPr>
          <w:p w:rsidRDefault="00F339E5" w:rsidP="004F7B81" w:rsidR="00F339E5" w:rsidRPr="00192B15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192B15">
              <w:rPr>
                <w:rFonts w:cs="Arial" w:hAnsi="Arial" w:ascii="Arial"/>
                <w:sz w:val="16"/>
                <w:szCs w:val="16"/>
              </w:rPr>
              <w:t>125</w:t>
            </w:r>
          </w:p>
        </w:tc>
        <w:tc>
          <w:tcPr>
            <w:tcW w:type="auto" w:w="0"/>
            <w:vAlign w:val="center"/>
          </w:tcPr>
          <w:p w:rsidRDefault="00F339E5" w:rsidP="00170C6E" w:rsidR="00F339E5" w:rsidRPr="00192B15">
            <w:pPr>
              <w:spacing w:after="0"/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</w:pPr>
            <w:r w:rsidRPr="00192B15"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  <w:t xml:space="preserve">ĐURO ŠĆRBAK </w:t>
            </w:r>
          </w:p>
          <w:p w:rsidRDefault="00F339E5" w:rsidP="00170C6E" w:rsidR="00F339E5" w:rsidRPr="00192B15">
            <w:pPr>
              <w:spacing w:after="0"/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</w:pPr>
            <w:r w:rsidRPr="00192B15"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  <w:t>OIB 44009083503</w:t>
            </w:r>
          </w:p>
          <w:p w:rsidRDefault="00F339E5" w:rsidP="00170C6E" w:rsidR="00F339E5" w:rsidRPr="00192B15">
            <w:pPr>
              <w:spacing w:after="0"/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</w:pPr>
          </w:p>
        </w:tc>
        <w:tc>
          <w:tcPr>
            <w:tcW w:type="auto" w:w="0"/>
            <w:vAlign w:val="center"/>
          </w:tcPr>
          <w:p w:rsidRDefault="00F339E5" w:rsidP="00170C6E" w:rsidR="00F339E5" w:rsidRPr="00192B15">
            <w:pPr>
              <w:spacing w:after="0"/>
              <w:jc w:val="center"/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</w:pPr>
            <w:r w:rsidRPr="00192B15"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  <w:t>Jagodno 71A, Novo Čiće</w:t>
            </w:r>
          </w:p>
        </w:tc>
        <w:tc>
          <w:tcPr>
            <w:tcW w:type="auto" w:w="0"/>
            <w:vAlign w:val="center"/>
          </w:tcPr>
          <w:p w:rsidRDefault="00F339E5" w:rsidP="00F339E5" w:rsidR="00F339E5" w:rsidRPr="00192B15">
            <w:pPr>
              <w:spacing w:lineRule="auto" w:line="240" w:after="0"/>
              <w:rPr>
                <w:rFonts w:cs="Arial" w:hAnsi="Arial" w:ascii="Arial"/>
                <w:sz w:val="16"/>
                <w:szCs w:val="16"/>
              </w:rPr>
            </w:pPr>
            <w:r w:rsidRPr="00192B15">
              <w:rPr>
                <w:rFonts w:cs="Arial" w:hAnsi="Arial" w:ascii="Arial"/>
                <w:sz w:val="16"/>
                <w:szCs w:val="16"/>
              </w:rPr>
              <w:t>-Neisplaćene plaće- Presuda br Pr-3787/00Općinski sud u Zagrebu i Presuda br Gžr-765/14-2 od 20.05.2014</w:t>
            </w:r>
            <w:r w:rsidR="00831587" w:rsidRPr="00192B15">
              <w:rPr>
                <w:rFonts w:cs="Arial" w:hAnsi="Arial" w:ascii="Arial"/>
                <w:sz w:val="16"/>
                <w:szCs w:val="16"/>
              </w:rPr>
              <w:t>( glavnica291.107,66 kn +zzk)</w:t>
            </w:r>
          </w:p>
        </w:tc>
        <w:tc>
          <w:tcPr>
            <w:tcW w:type="auto" w:w="0"/>
            <w:vAlign w:val="center"/>
          </w:tcPr>
          <w:p w:rsidRDefault="004C765B" w:rsidP="00FD69E5" w:rsidR="00F339E5" w:rsidRPr="00192B15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192B15">
              <w:rPr>
                <w:rFonts w:cs="Arial" w:hAnsi="Arial" w:ascii="Arial"/>
                <w:sz w:val="16"/>
                <w:szCs w:val="16"/>
              </w:rPr>
              <w:t>915.342,53</w:t>
            </w:r>
          </w:p>
        </w:tc>
        <w:tc>
          <w:tcPr>
            <w:tcW w:type="auto" w:w="0"/>
            <w:vAlign w:val="center"/>
          </w:tcPr>
          <w:p w:rsidRDefault="00F339E5" w:rsidP="005C2FBB" w:rsidR="00F339E5" w:rsidRPr="00192B15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auto" w:w="0"/>
            <w:vAlign w:val="center"/>
          </w:tcPr>
          <w:p w:rsidRDefault="00F339E5" w:rsidP="005C2FBB" w:rsidR="00F339E5" w:rsidRPr="00192B15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auto" w:w="0"/>
            <w:noWrap/>
            <w:vAlign w:val="center"/>
          </w:tcPr>
          <w:p w:rsidRDefault="00F339E5" w:rsidP="005C2FBB" w:rsidR="00F339E5" w:rsidRPr="00192B15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192B15">
              <w:rPr>
                <w:rFonts w:cs="Arial" w:hAnsi="Arial" w:ascii="Arial"/>
                <w:sz w:val="16"/>
                <w:szCs w:val="16"/>
              </w:rPr>
              <w:t>21.08.2018.</w:t>
            </w:r>
          </w:p>
        </w:tc>
      </w:tr>
      <w:tr w:rsidTr="004C765B" w:rsidR="00E61C5C" w:rsidRPr="00192B15">
        <w:tblPrEx>
          <w:tblBorders>
            <w:top w:space="0" w:sz="4" w:color="auto" w:val="single"/>
            <w:left w:space="0" w:sz="4" w:color="auto" w:val="single"/>
            <w:bottom w:space="0" w:sz="4" w:color="auto" w:val="single"/>
            <w:right w:space="0" w:sz="4" w:color="auto" w:val="single"/>
            <w:insideH w:space="0" w:sz="4" w:color="auto" w:val="single"/>
            <w:insideV w:space="0" w:sz="4" w:color="auto" w:val="single"/>
          </w:tblBorders>
        </w:tblPrEx>
        <w:trPr>
          <w:trHeight w:val="545"/>
        </w:trPr>
        <w:tc>
          <w:tcPr>
            <w:tcW w:type="auto" w:w="0"/>
            <w:vAlign w:val="center"/>
          </w:tcPr>
          <w:p w:rsidRDefault="00B45991" w:rsidP="005C2FBB" w:rsidR="00E61C5C" w:rsidRPr="00192B15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192B15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126</w:t>
            </w:r>
          </w:p>
        </w:tc>
        <w:tc>
          <w:tcPr>
            <w:tcW w:type="auto" w:w="0"/>
            <w:vAlign w:val="center"/>
          </w:tcPr>
          <w:p w:rsidRDefault="00E61C5C" w:rsidP="004F7B81" w:rsidR="00E61C5C" w:rsidRPr="00192B15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192B15">
              <w:rPr>
                <w:rFonts w:cs="Arial" w:hAnsi="Arial" w:ascii="Arial"/>
                <w:sz w:val="16"/>
                <w:szCs w:val="16"/>
              </w:rPr>
              <w:t>126</w:t>
            </w:r>
          </w:p>
        </w:tc>
        <w:tc>
          <w:tcPr>
            <w:tcW w:type="auto" w:w="0"/>
            <w:vAlign w:val="center"/>
          </w:tcPr>
          <w:p w:rsidRDefault="00E61C5C" w:rsidP="00170C6E" w:rsidR="00E61C5C" w:rsidRPr="00192B15">
            <w:pPr>
              <w:spacing w:after="0"/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</w:pPr>
            <w:r w:rsidRPr="00192B15"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  <w:t xml:space="preserve">ĐURO ŠĆRBAK </w:t>
            </w:r>
          </w:p>
          <w:p w:rsidRDefault="00E61C5C" w:rsidP="00170C6E" w:rsidR="00E61C5C" w:rsidRPr="00192B15">
            <w:pPr>
              <w:spacing w:after="0"/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</w:pPr>
            <w:r w:rsidRPr="00192B15"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  <w:t>OIB 44009083503</w:t>
            </w:r>
          </w:p>
          <w:p w:rsidRDefault="00E61C5C" w:rsidP="00170C6E" w:rsidR="00E61C5C" w:rsidRPr="00192B15">
            <w:pPr>
              <w:spacing w:after="0"/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</w:pPr>
          </w:p>
        </w:tc>
        <w:tc>
          <w:tcPr>
            <w:tcW w:type="auto" w:w="0"/>
            <w:vAlign w:val="center"/>
          </w:tcPr>
          <w:p w:rsidRDefault="00E61C5C" w:rsidP="00170C6E" w:rsidR="00E61C5C" w:rsidRPr="00192B15">
            <w:pPr>
              <w:spacing w:after="0"/>
              <w:jc w:val="center"/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</w:pPr>
            <w:r w:rsidRPr="00192B15"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  <w:t>Jagodno 71A, Novo Čiće</w:t>
            </w:r>
          </w:p>
        </w:tc>
        <w:tc>
          <w:tcPr>
            <w:tcW w:type="auto" w:w="0"/>
            <w:vAlign w:val="center"/>
          </w:tcPr>
          <w:p w:rsidRDefault="00E61C5C" w:rsidP="00E61C5C" w:rsidR="00E61C5C" w:rsidRPr="00192B15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192B15">
              <w:rPr>
                <w:rFonts w:cs="Arial" w:hAnsi="Arial" w:ascii="Arial"/>
                <w:sz w:val="16"/>
                <w:szCs w:val="16"/>
              </w:rPr>
              <w:t>-Neisplaćene plaće- Presuda br Pr-2349/16 Općinski radni sud u Zagrebu od24.05.2017.</w:t>
            </w:r>
          </w:p>
          <w:p w:rsidRDefault="00831587" w:rsidP="00E61C5C" w:rsidR="00831587" w:rsidRPr="00192B15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192B15">
              <w:rPr>
                <w:rFonts w:cs="Arial" w:hAnsi="Arial" w:ascii="Arial"/>
                <w:sz w:val="16"/>
                <w:szCs w:val="16"/>
              </w:rPr>
              <w:t>(glavnica =159.001,29 kn +zzk)</w:t>
            </w:r>
          </w:p>
        </w:tc>
        <w:tc>
          <w:tcPr>
            <w:tcW w:type="auto" w:w="0"/>
            <w:vAlign w:val="center"/>
          </w:tcPr>
          <w:p w:rsidRDefault="004C765B" w:rsidP="004C765B" w:rsidR="00E61C5C" w:rsidRPr="00192B15">
            <w:pPr>
              <w:pStyle w:val="Bezproreda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192B15">
              <w:rPr>
                <w:rFonts w:cs="Arial" w:hAnsi="Arial" w:ascii="Arial"/>
                <w:sz w:val="16"/>
                <w:szCs w:val="16"/>
              </w:rPr>
              <w:t>304.874,61</w:t>
            </w:r>
          </w:p>
        </w:tc>
        <w:tc>
          <w:tcPr>
            <w:tcW w:type="auto" w:w="0"/>
            <w:vAlign w:val="center"/>
          </w:tcPr>
          <w:p w:rsidRDefault="00E61C5C" w:rsidP="005C2FBB" w:rsidR="00E61C5C" w:rsidRPr="00192B15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auto" w:w="0"/>
            <w:vAlign w:val="center"/>
          </w:tcPr>
          <w:p w:rsidRDefault="00E61C5C" w:rsidP="005C2FBB" w:rsidR="00E61C5C" w:rsidRPr="00192B15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auto" w:w="0"/>
            <w:noWrap/>
            <w:vAlign w:val="center"/>
          </w:tcPr>
          <w:p w:rsidRDefault="00831587" w:rsidP="005C2FBB" w:rsidR="00E61C5C" w:rsidRPr="00192B15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192B15">
              <w:rPr>
                <w:rFonts w:cs="Arial" w:hAnsi="Arial" w:ascii="Arial"/>
                <w:sz w:val="16"/>
                <w:szCs w:val="16"/>
              </w:rPr>
              <w:t>21.08.2018</w:t>
            </w:r>
          </w:p>
        </w:tc>
      </w:tr>
      <w:tr w:rsidTr="00392512" w:rsidR="00020B21" w:rsidRPr="00192B15">
        <w:tblPrEx>
          <w:tblBorders>
            <w:top w:space="0" w:sz="4" w:color="auto" w:val="single"/>
            <w:left w:space="0" w:sz="4" w:color="auto" w:val="single"/>
            <w:bottom w:space="0" w:sz="4" w:color="auto" w:val="single"/>
            <w:right w:space="0" w:sz="4" w:color="auto" w:val="single"/>
            <w:insideH w:space="0" w:sz="4" w:color="auto" w:val="single"/>
            <w:insideV w:space="0" w:sz="4" w:color="auto" w:val="single"/>
          </w:tblBorders>
        </w:tblPrEx>
        <w:trPr>
          <w:trHeight w:val="545"/>
        </w:trPr>
        <w:tc>
          <w:tcPr>
            <w:tcW w:type="auto" w:w="0"/>
            <w:vAlign w:val="center"/>
          </w:tcPr>
          <w:p w:rsidRDefault="00B45991" w:rsidP="005C2FBB" w:rsidR="00020B21" w:rsidRPr="00192B15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192B15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127</w:t>
            </w:r>
          </w:p>
        </w:tc>
        <w:tc>
          <w:tcPr>
            <w:tcW w:type="auto" w:w="0"/>
            <w:vAlign w:val="center"/>
          </w:tcPr>
          <w:p w:rsidRDefault="00020B21" w:rsidP="004F7B81" w:rsidR="00020B21" w:rsidRPr="00192B15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192B15">
              <w:rPr>
                <w:rFonts w:cs="Arial" w:hAnsi="Arial" w:ascii="Arial"/>
                <w:sz w:val="16"/>
                <w:szCs w:val="16"/>
              </w:rPr>
              <w:t>127</w:t>
            </w:r>
          </w:p>
        </w:tc>
        <w:tc>
          <w:tcPr>
            <w:tcW w:type="auto" w:w="0"/>
            <w:vAlign w:val="center"/>
          </w:tcPr>
          <w:p w:rsidRDefault="00020B21" w:rsidP="00170C6E" w:rsidR="00020B21" w:rsidRPr="00192B15">
            <w:pPr>
              <w:spacing w:after="0"/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</w:pPr>
            <w:r w:rsidRPr="00192B15"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  <w:t xml:space="preserve">IVO ĐAKOVIĆ, </w:t>
            </w:r>
          </w:p>
          <w:p w:rsidRDefault="00020B21" w:rsidP="00170C6E" w:rsidR="00020B21" w:rsidRPr="00192B15">
            <w:pPr>
              <w:spacing w:after="0"/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</w:pPr>
            <w:r w:rsidRPr="00192B15"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  <w:t>OIB 50363007143</w:t>
            </w:r>
          </w:p>
          <w:p w:rsidRDefault="00020B21" w:rsidP="00170C6E" w:rsidR="00020B21" w:rsidRPr="00192B15">
            <w:pPr>
              <w:spacing w:after="0"/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</w:pPr>
            <w:r w:rsidRPr="00192B15"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  <w:t>Zastupa odvjetnik Zvonimir Jurić iz Đakova</w:t>
            </w:r>
          </w:p>
        </w:tc>
        <w:tc>
          <w:tcPr>
            <w:tcW w:type="auto" w:w="0"/>
            <w:vAlign w:val="center"/>
          </w:tcPr>
          <w:p w:rsidRDefault="00020B21" w:rsidP="00170C6E" w:rsidR="00020B21" w:rsidRPr="00192B15">
            <w:pPr>
              <w:spacing w:after="0"/>
              <w:jc w:val="center"/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</w:pPr>
            <w:r w:rsidRPr="00192B15"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  <w:t>Ul. Braće Radić 58, Vrhovine</w:t>
            </w:r>
          </w:p>
        </w:tc>
        <w:tc>
          <w:tcPr>
            <w:tcW w:type="auto" w:w="0"/>
            <w:vAlign w:val="center"/>
          </w:tcPr>
          <w:p w:rsidRDefault="00020B21" w:rsidP="00020B21" w:rsidR="00020B21" w:rsidRPr="00192B15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192B15">
              <w:rPr>
                <w:rFonts w:cs="Arial" w:hAnsi="Arial" w:ascii="Arial"/>
                <w:sz w:val="16"/>
                <w:szCs w:val="16"/>
              </w:rPr>
              <w:t>Neisplaćene plaće i parnični trošak</w:t>
            </w:r>
          </w:p>
          <w:p w:rsidRDefault="00020B21" w:rsidP="00020B21" w:rsidR="00020B21" w:rsidRPr="00192B15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192B15">
              <w:rPr>
                <w:rFonts w:cs="Arial" w:hAnsi="Arial" w:ascii="Arial"/>
                <w:sz w:val="16"/>
                <w:szCs w:val="16"/>
              </w:rPr>
              <w:t>Presuda Općinskog suda u Slavonskom brodu br. P-391/14 od 03.07.2014</w:t>
            </w:r>
          </w:p>
        </w:tc>
        <w:tc>
          <w:tcPr>
            <w:tcW w:type="auto" w:w="0"/>
            <w:vAlign w:val="center"/>
          </w:tcPr>
          <w:p w:rsidRDefault="00020B21" w:rsidP="00FD69E5" w:rsidR="00020B21" w:rsidRPr="00192B15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192B15">
              <w:rPr>
                <w:rFonts w:cs="Arial" w:hAnsi="Arial" w:ascii="Arial"/>
                <w:sz w:val="16"/>
                <w:szCs w:val="16"/>
              </w:rPr>
              <w:t>46.915,14</w:t>
            </w:r>
          </w:p>
        </w:tc>
        <w:tc>
          <w:tcPr>
            <w:tcW w:type="auto" w:w="0"/>
            <w:vAlign w:val="center"/>
          </w:tcPr>
          <w:p w:rsidRDefault="00020B21" w:rsidP="005C2FBB" w:rsidR="00020B21" w:rsidRPr="00192B15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192B15">
              <w:rPr>
                <w:rFonts w:cs="Arial" w:hAnsi="Arial" w:ascii="Arial"/>
                <w:sz w:val="16"/>
                <w:szCs w:val="16"/>
              </w:rPr>
              <w:t>DA</w:t>
            </w:r>
          </w:p>
        </w:tc>
        <w:tc>
          <w:tcPr>
            <w:tcW w:type="auto" w:w="0"/>
            <w:vAlign w:val="center"/>
          </w:tcPr>
          <w:p w:rsidRDefault="00020B21" w:rsidP="005C2FBB" w:rsidR="00020B21" w:rsidRPr="00192B15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192B15">
              <w:rPr>
                <w:rFonts w:cs="Arial" w:hAnsi="Arial" w:ascii="Arial"/>
                <w:sz w:val="16"/>
                <w:szCs w:val="16"/>
              </w:rPr>
              <w:t>DA</w:t>
            </w:r>
          </w:p>
        </w:tc>
        <w:tc>
          <w:tcPr>
            <w:tcW w:type="auto" w:w="0"/>
            <w:noWrap/>
            <w:vAlign w:val="center"/>
          </w:tcPr>
          <w:p w:rsidRDefault="00020B21" w:rsidP="005C2FBB" w:rsidR="00020B21" w:rsidRPr="00192B15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192B15">
              <w:rPr>
                <w:rFonts w:cs="Arial" w:hAnsi="Arial" w:ascii="Arial"/>
                <w:sz w:val="16"/>
                <w:szCs w:val="16"/>
              </w:rPr>
              <w:t>27.08.2018</w:t>
            </w:r>
          </w:p>
        </w:tc>
      </w:tr>
      <w:tr w:rsidTr="00392512" w:rsidR="00A02F6F" w:rsidRPr="00192B15">
        <w:tblPrEx>
          <w:tblBorders>
            <w:top w:space="0" w:sz="4" w:color="auto" w:val="single"/>
            <w:left w:space="0" w:sz="4" w:color="auto" w:val="single"/>
            <w:bottom w:space="0" w:sz="4" w:color="auto" w:val="single"/>
            <w:right w:space="0" w:sz="4" w:color="auto" w:val="single"/>
            <w:insideH w:space="0" w:sz="4" w:color="auto" w:val="single"/>
            <w:insideV w:space="0" w:sz="4" w:color="auto" w:val="single"/>
          </w:tblBorders>
        </w:tblPrEx>
        <w:trPr>
          <w:trHeight w:val="545"/>
        </w:trPr>
        <w:tc>
          <w:tcPr>
            <w:tcW w:type="auto" w:w="0"/>
            <w:vAlign w:val="center"/>
          </w:tcPr>
          <w:p w:rsidRDefault="00B45991" w:rsidP="005C2FBB" w:rsidR="00A02F6F" w:rsidRPr="00192B15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192B15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128</w:t>
            </w:r>
          </w:p>
        </w:tc>
        <w:tc>
          <w:tcPr>
            <w:tcW w:type="auto" w:w="0"/>
            <w:vAlign w:val="center"/>
          </w:tcPr>
          <w:p w:rsidRDefault="00A02F6F" w:rsidP="004F7B81" w:rsidR="00A02F6F" w:rsidRPr="00192B15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192B15">
              <w:rPr>
                <w:rFonts w:cs="Arial" w:hAnsi="Arial" w:ascii="Arial"/>
                <w:sz w:val="16"/>
                <w:szCs w:val="16"/>
              </w:rPr>
              <w:t>128</w:t>
            </w:r>
          </w:p>
        </w:tc>
        <w:tc>
          <w:tcPr>
            <w:tcW w:type="auto" w:w="0"/>
            <w:vAlign w:val="center"/>
          </w:tcPr>
          <w:p w:rsidRDefault="00A02F6F" w:rsidP="00A02F6F" w:rsidR="00A02F6F" w:rsidRPr="00192B15">
            <w:pPr>
              <w:spacing w:after="0"/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</w:pPr>
            <w:r w:rsidRPr="00192B15"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  <w:t xml:space="preserve">JOSIP ĐAKOVIĆ </w:t>
            </w:r>
          </w:p>
          <w:p w:rsidRDefault="00A02F6F" w:rsidP="00A02F6F" w:rsidR="00A02F6F" w:rsidRPr="00192B15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192B15"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  <w:t>OIB 18068929562 zastupa odvjetnik Zvonimir Jurić iz Đakova</w:t>
            </w:r>
          </w:p>
        </w:tc>
        <w:tc>
          <w:tcPr>
            <w:tcW w:type="auto" w:w="0"/>
            <w:vAlign w:val="center"/>
          </w:tcPr>
          <w:p w:rsidRDefault="00A02F6F" w:rsidP="00A02F6F" w:rsidR="00A02F6F" w:rsidRPr="00192B15">
            <w:pPr>
              <w:spacing w:after="0"/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</w:pPr>
            <w:r w:rsidRPr="00192B15"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  <w:t>Ul. A. Stepinca 64, Vrhovine, Trnjani</w:t>
            </w:r>
          </w:p>
        </w:tc>
        <w:tc>
          <w:tcPr>
            <w:tcW w:type="auto" w:w="0"/>
            <w:vAlign w:val="center"/>
          </w:tcPr>
          <w:p w:rsidRDefault="00A02F6F" w:rsidP="00A02F6F" w:rsidR="00A02F6F" w:rsidRPr="00192B15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192B15">
              <w:rPr>
                <w:rFonts w:cs="Arial" w:hAnsi="Arial" w:ascii="Arial"/>
                <w:sz w:val="16"/>
                <w:szCs w:val="16"/>
              </w:rPr>
              <w:t>Neisplaćene plaće i parnični trošak Presuda Općinskog suda u Slavonskom Brodu br. P-390/14 od 23.07.2014.</w:t>
            </w:r>
          </w:p>
        </w:tc>
        <w:tc>
          <w:tcPr>
            <w:tcW w:type="auto" w:w="0"/>
            <w:vAlign w:val="center"/>
          </w:tcPr>
          <w:p w:rsidRDefault="00B403DD" w:rsidP="00FD69E5" w:rsidR="00A02F6F" w:rsidRPr="00192B15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192B15">
              <w:rPr>
                <w:rFonts w:cs="Arial" w:hAnsi="Arial" w:ascii="Arial"/>
                <w:sz w:val="16"/>
                <w:szCs w:val="16"/>
              </w:rPr>
              <w:t>55.978,74</w:t>
            </w:r>
          </w:p>
        </w:tc>
        <w:tc>
          <w:tcPr>
            <w:tcW w:type="auto" w:w="0"/>
            <w:vAlign w:val="center"/>
          </w:tcPr>
          <w:p w:rsidRDefault="00A02F6F" w:rsidP="00170C6E" w:rsidR="00A02F6F" w:rsidRPr="00192B15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192B15">
              <w:rPr>
                <w:rFonts w:cs="Arial" w:hAnsi="Arial" w:ascii="Arial"/>
                <w:sz w:val="16"/>
                <w:szCs w:val="16"/>
              </w:rPr>
              <w:t>DA</w:t>
            </w:r>
          </w:p>
        </w:tc>
        <w:tc>
          <w:tcPr>
            <w:tcW w:type="auto" w:w="0"/>
            <w:vAlign w:val="center"/>
          </w:tcPr>
          <w:p w:rsidRDefault="00A02F6F" w:rsidP="00170C6E" w:rsidR="00A02F6F" w:rsidRPr="00192B15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192B15">
              <w:rPr>
                <w:rFonts w:cs="Arial" w:hAnsi="Arial" w:ascii="Arial"/>
                <w:sz w:val="16"/>
                <w:szCs w:val="16"/>
              </w:rPr>
              <w:t>DA</w:t>
            </w:r>
          </w:p>
        </w:tc>
        <w:tc>
          <w:tcPr>
            <w:tcW w:type="auto" w:w="0"/>
            <w:noWrap/>
            <w:vAlign w:val="center"/>
          </w:tcPr>
          <w:p w:rsidRDefault="00A02F6F" w:rsidP="00170C6E" w:rsidR="00A02F6F" w:rsidRPr="00192B15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192B15">
              <w:rPr>
                <w:rFonts w:cs="Arial" w:hAnsi="Arial" w:ascii="Arial"/>
                <w:sz w:val="16"/>
                <w:szCs w:val="16"/>
              </w:rPr>
              <w:t>27.08.2018</w:t>
            </w:r>
          </w:p>
        </w:tc>
      </w:tr>
      <w:tr w:rsidTr="00392512" w:rsidR="00FD69E5" w:rsidRPr="00192B15">
        <w:tblPrEx>
          <w:tblBorders>
            <w:top w:space="0" w:sz="4" w:color="auto" w:val="single"/>
            <w:left w:space="0" w:sz="4" w:color="auto" w:val="single"/>
            <w:bottom w:space="0" w:sz="4" w:color="auto" w:val="single"/>
            <w:right w:space="0" w:sz="4" w:color="auto" w:val="single"/>
            <w:insideH w:space="0" w:sz="4" w:color="auto" w:val="single"/>
            <w:insideV w:space="0" w:sz="4" w:color="auto" w:val="single"/>
          </w:tblBorders>
        </w:tblPrEx>
        <w:trPr>
          <w:trHeight w:val="545"/>
        </w:trPr>
        <w:tc>
          <w:tcPr>
            <w:tcW w:type="auto" w:w="0"/>
            <w:vAlign w:val="center"/>
          </w:tcPr>
          <w:p w:rsidRDefault="00B45991" w:rsidP="005C2FBB" w:rsidR="00FD69E5" w:rsidRPr="00192B15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192B15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129</w:t>
            </w:r>
          </w:p>
        </w:tc>
        <w:tc>
          <w:tcPr>
            <w:tcW w:type="auto" w:w="0"/>
            <w:vAlign w:val="center"/>
          </w:tcPr>
          <w:p w:rsidRDefault="00FD69E5" w:rsidP="004F7B81" w:rsidR="00FD69E5" w:rsidRPr="00192B15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192B15">
              <w:rPr>
                <w:rFonts w:cs="Arial" w:hAnsi="Arial" w:ascii="Arial"/>
                <w:sz w:val="16"/>
                <w:szCs w:val="16"/>
              </w:rPr>
              <w:t>129</w:t>
            </w:r>
          </w:p>
        </w:tc>
        <w:tc>
          <w:tcPr>
            <w:tcW w:type="auto" w:w="0"/>
            <w:vAlign w:val="center"/>
          </w:tcPr>
          <w:p w:rsidRDefault="00FD69E5" w:rsidP="00170C6E" w:rsidR="00FD69E5" w:rsidRPr="00192B15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192B15">
              <w:rPr>
                <w:rFonts w:cs="Arial" w:hAnsi="Arial" w:ascii="Arial"/>
                <w:sz w:val="16"/>
                <w:szCs w:val="16"/>
              </w:rPr>
              <w:t xml:space="preserve">BOŽIDAR STOJIĆ, </w:t>
            </w:r>
          </w:p>
          <w:p w:rsidRDefault="00FD69E5" w:rsidP="00170C6E" w:rsidR="00FD69E5" w:rsidRPr="00192B15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192B15">
              <w:rPr>
                <w:rFonts w:cs="Arial" w:hAnsi="Arial" w:ascii="Arial"/>
                <w:sz w:val="16"/>
                <w:szCs w:val="16"/>
              </w:rPr>
              <w:t>OIB 69159749166</w:t>
            </w:r>
          </w:p>
          <w:p w:rsidRDefault="00FD69E5" w:rsidP="00170C6E" w:rsidR="00FD69E5" w:rsidRPr="00192B15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192B15">
              <w:rPr>
                <w:rFonts w:cs="Arial" w:hAnsi="Arial" w:ascii="Arial"/>
                <w:sz w:val="16"/>
                <w:szCs w:val="16"/>
              </w:rPr>
              <w:t>Zastupa odvjetnik Zvonimir Jurić iz Đakova</w:t>
            </w:r>
          </w:p>
        </w:tc>
        <w:tc>
          <w:tcPr>
            <w:tcW w:type="auto" w:w="0"/>
            <w:vAlign w:val="center"/>
          </w:tcPr>
          <w:p w:rsidRDefault="00FD69E5" w:rsidP="00170C6E" w:rsidR="00FD69E5" w:rsidRPr="00192B15">
            <w:pPr>
              <w:rPr>
                <w:rFonts w:cs="Arial" w:hAnsi="Arial" w:ascii="Arial"/>
                <w:sz w:val="16"/>
                <w:szCs w:val="16"/>
              </w:rPr>
            </w:pPr>
            <w:r w:rsidRPr="00192B15">
              <w:rPr>
                <w:rFonts w:cs="Arial" w:hAnsi="Arial" w:ascii="Arial"/>
                <w:sz w:val="16"/>
                <w:szCs w:val="16"/>
              </w:rPr>
              <w:t>Đakovo, Ulica A.Hebranga 52</w:t>
            </w:r>
          </w:p>
        </w:tc>
        <w:tc>
          <w:tcPr>
            <w:tcW w:type="auto" w:w="0"/>
            <w:vAlign w:val="center"/>
          </w:tcPr>
          <w:p w:rsidRDefault="00FD69E5" w:rsidP="00170C6E" w:rsidR="00FD69E5" w:rsidRPr="00192B15">
            <w:pPr>
              <w:rPr>
                <w:rFonts w:cs="Arial" w:hAnsi="Arial" w:ascii="Arial"/>
                <w:sz w:val="16"/>
                <w:szCs w:val="16"/>
              </w:rPr>
            </w:pPr>
            <w:r w:rsidRPr="00192B15">
              <w:rPr>
                <w:rFonts w:cs="Arial" w:hAnsi="Arial" w:ascii="Arial"/>
                <w:sz w:val="16"/>
                <w:szCs w:val="16"/>
              </w:rPr>
              <w:t>Razlika plaće i naknada za prijeđene kilometre. Presude od Općinskog suda u Đakovu br. P-166/14 od 10.07.2014 i P-251/13 od 07.11.2014.</w:t>
            </w:r>
          </w:p>
        </w:tc>
        <w:tc>
          <w:tcPr>
            <w:tcW w:type="auto" w:w="0"/>
            <w:vAlign w:val="center"/>
          </w:tcPr>
          <w:p w:rsidRDefault="00FD69E5" w:rsidP="00FD69E5" w:rsidR="00FD69E5" w:rsidRPr="00192B15">
            <w:pPr>
              <w:spacing w:after="0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192B15">
              <w:rPr>
                <w:rFonts w:cs="Arial" w:hAnsi="Arial" w:ascii="Arial"/>
                <w:sz w:val="16"/>
                <w:szCs w:val="16"/>
              </w:rPr>
              <w:t>32.748,17</w:t>
            </w:r>
          </w:p>
        </w:tc>
        <w:tc>
          <w:tcPr>
            <w:tcW w:type="auto" w:w="0"/>
            <w:vAlign w:val="center"/>
          </w:tcPr>
          <w:p w:rsidRDefault="00FD69E5" w:rsidP="00170C6E" w:rsidR="00FD69E5" w:rsidRPr="00192B15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192B15">
              <w:rPr>
                <w:rFonts w:cs="Arial" w:hAnsi="Arial" w:ascii="Arial"/>
                <w:sz w:val="16"/>
                <w:szCs w:val="16"/>
              </w:rPr>
              <w:t>DA</w:t>
            </w:r>
          </w:p>
        </w:tc>
        <w:tc>
          <w:tcPr>
            <w:tcW w:type="auto" w:w="0"/>
            <w:vAlign w:val="center"/>
          </w:tcPr>
          <w:p w:rsidRDefault="00FD69E5" w:rsidP="00170C6E" w:rsidR="00FD69E5" w:rsidRPr="00192B15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192B15">
              <w:rPr>
                <w:rFonts w:cs="Arial" w:hAnsi="Arial" w:ascii="Arial"/>
                <w:sz w:val="16"/>
                <w:szCs w:val="16"/>
              </w:rPr>
              <w:t>DA</w:t>
            </w:r>
          </w:p>
        </w:tc>
        <w:tc>
          <w:tcPr>
            <w:tcW w:type="auto" w:w="0"/>
            <w:noWrap/>
            <w:vAlign w:val="center"/>
          </w:tcPr>
          <w:p w:rsidRDefault="00FD69E5" w:rsidP="00170C6E" w:rsidR="00FD69E5" w:rsidRPr="00192B15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192B15">
              <w:rPr>
                <w:rFonts w:cs="Arial" w:hAnsi="Arial" w:ascii="Arial"/>
                <w:sz w:val="16"/>
                <w:szCs w:val="16"/>
              </w:rPr>
              <w:t>14.09.2018</w:t>
            </w:r>
          </w:p>
        </w:tc>
      </w:tr>
      <w:tr w:rsidTr="00392512" w:rsidR="00FD69E5" w:rsidRPr="00192B15">
        <w:tblPrEx>
          <w:tblBorders>
            <w:top w:space="0" w:sz="4" w:color="auto" w:val="single"/>
            <w:left w:space="0" w:sz="4" w:color="auto" w:val="single"/>
            <w:bottom w:space="0" w:sz="4" w:color="auto" w:val="single"/>
            <w:right w:space="0" w:sz="4" w:color="auto" w:val="single"/>
            <w:insideH w:space="0" w:sz="4" w:color="auto" w:val="single"/>
            <w:insideV w:space="0" w:sz="4" w:color="auto" w:val="single"/>
          </w:tblBorders>
        </w:tblPrEx>
        <w:trPr>
          <w:trHeight w:val="545"/>
        </w:trPr>
        <w:tc>
          <w:tcPr>
            <w:tcW w:type="auto" w:w="0"/>
            <w:vAlign w:val="center"/>
          </w:tcPr>
          <w:p w:rsidRDefault="00B45991" w:rsidP="005C2FBB" w:rsidR="00FD69E5" w:rsidRPr="00192B15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192B15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130</w:t>
            </w:r>
          </w:p>
        </w:tc>
        <w:tc>
          <w:tcPr>
            <w:tcW w:type="auto" w:w="0"/>
            <w:vAlign w:val="center"/>
          </w:tcPr>
          <w:p w:rsidRDefault="00FD69E5" w:rsidP="004F7B81" w:rsidR="00FD69E5" w:rsidRPr="00192B15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192B15">
              <w:rPr>
                <w:rFonts w:cs="Arial" w:hAnsi="Arial" w:ascii="Arial"/>
                <w:sz w:val="16"/>
                <w:szCs w:val="16"/>
              </w:rPr>
              <w:t>130</w:t>
            </w:r>
          </w:p>
        </w:tc>
        <w:tc>
          <w:tcPr>
            <w:tcW w:type="auto" w:w="0"/>
            <w:vAlign w:val="center"/>
          </w:tcPr>
          <w:p w:rsidRDefault="00FD69E5" w:rsidP="00170C6E" w:rsidR="00FD69E5" w:rsidRPr="00192B15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192B15">
              <w:rPr>
                <w:rFonts w:cs="Arial" w:hAnsi="Arial" w:ascii="Arial"/>
                <w:sz w:val="16"/>
                <w:szCs w:val="16"/>
              </w:rPr>
              <w:t xml:space="preserve">MARIO JOSKIĆ </w:t>
            </w:r>
          </w:p>
          <w:p w:rsidRDefault="00FD69E5" w:rsidP="00170C6E" w:rsidR="00FD69E5" w:rsidRPr="00192B15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192B15">
              <w:rPr>
                <w:rFonts w:cs="Arial" w:hAnsi="Arial" w:ascii="Arial"/>
                <w:sz w:val="16"/>
                <w:szCs w:val="16"/>
              </w:rPr>
              <w:t>OIB 85942972309</w:t>
            </w:r>
          </w:p>
          <w:p w:rsidRDefault="00FD69E5" w:rsidP="00170C6E" w:rsidR="00FD69E5" w:rsidRPr="00192B15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192B15">
              <w:rPr>
                <w:rFonts w:cs="Arial" w:hAnsi="Arial" w:ascii="Arial"/>
                <w:sz w:val="16"/>
                <w:szCs w:val="16"/>
              </w:rPr>
              <w:t>Zastupan po odvjetnici Kornelija Krizmanić</w:t>
            </w:r>
            <w:r w:rsidR="009178D2" w:rsidRPr="00192B15">
              <w:rPr>
                <w:rFonts w:cs="Arial" w:hAnsi="Arial" w:ascii="Arial"/>
                <w:sz w:val="16"/>
                <w:szCs w:val="16"/>
              </w:rPr>
              <w:t xml:space="preserve"> iz Vinkovaca</w:t>
            </w:r>
          </w:p>
        </w:tc>
        <w:tc>
          <w:tcPr>
            <w:tcW w:type="auto" w:w="0"/>
            <w:vAlign w:val="center"/>
          </w:tcPr>
          <w:p w:rsidRDefault="00FD69E5" w:rsidP="00170C6E" w:rsidR="00FD69E5" w:rsidRPr="00192B15">
            <w:pPr>
              <w:rPr>
                <w:rFonts w:cs="Arial" w:hAnsi="Arial" w:ascii="Arial"/>
                <w:sz w:val="16"/>
                <w:szCs w:val="16"/>
              </w:rPr>
            </w:pPr>
            <w:r w:rsidRPr="00192B15">
              <w:rPr>
                <w:rFonts w:cs="Arial" w:hAnsi="Arial" w:ascii="Arial"/>
                <w:sz w:val="16"/>
                <w:szCs w:val="16"/>
              </w:rPr>
              <w:t>Ivankovo, Kolodvorska 10</w:t>
            </w:r>
          </w:p>
        </w:tc>
        <w:tc>
          <w:tcPr>
            <w:tcW w:type="auto" w:w="0"/>
            <w:vAlign w:val="center"/>
          </w:tcPr>
          <w:p w:rsidRDefault="00FD69E5" w:rsidP="00170C6E" w:rsidR="00FD69E5" w:rsidRPr="00192B15">
            <w:pPr>
              <w:rPr>
                <w:rFonts w:cs="Arial" w:hAnsi="Arial" w:ascii="Arial"/>
                <w:sz w:val="16"/>
                <w:szCs w:val="16"/>
              </w:rPr>
            </w:pPr>
            <w:r w:rsidRPr="00192B15">
              <w:rPr>
                <w:rFonts w:cs="Arial" w:hAnsi="Arial" w:ascii="Arial"/>
                <w:sz w:val="16"/>
                <w:szCs w:val="16"/>
              </w:rPr>
              <w:t>-Ustegnute plaće neuplaćene banci, pripadajuće zatezne kamate i parnični trošak Presuda Općinskog suda u Đakovu br. P-648/12</w:t>
            </w:r>
          </w:p>
        </w:tc>
        <w:tc>
          <w:tcPr>
            <w:tcW w:type="auto" w:w="0"/>
            <w:vAlign w:val="center"/>
          </w:tcPr>
          <w:p w:rsidRDefault="009178D2" w:rsidP="00B402B6" w:rsidR="00FD69E5" w:rsidRPr="00192B15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192B15">
              <w:rPr>
                <w:rFonts w:cs="Arial" w:hAnsi="Arial" w:ascii="Arial"/>
                <w:sz w:val="16"/>
                <w:szCs w:val="16"/>
              </w:rPr>
              <w:t>1.136,57</w:t>
            </w:r>
          </w:p>
        </w:tc>
        <w:tc>
          <w:tcPr>
            <w:tcW w:type="auto" w:w="0"/>
            <w:vAlign w:val="center"/>
          </w:tcPr>
          <w:p w:rsidRDefault="00FD69E5" w:rsidP="005C2FBB" w:rsidR="00FD69E5" w:rsidRPr="00192B15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auto" w:w="0"/>
            <w:vAlign w:val="center"/>
          </w:tcPr>
          <w:p w:rsidRDefault="009178D2" w:rsidP="005C2FBB" w:rsidR="00FD69E5" w:rsidRPr="00192B15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192B15">
              <w:rPr>
                <w:rFonts w:cs="Arial" w:hAnsi="Arial" w:ascii="Arial"/>
                <w:sz w:val="16"/>
                <w:szCs w:val="16"/>
              </w:rPr>
              <w:t>DA</w:t>
            </w:r>
          </w:p>
        </w:tc>
        <w:tc>
          <w:tcPr>
            <w:tcW w:type="auto" w:w="0"/>
            <w:noWrap/>
            <w:vAlign w:val="center"/>
          </w:tcPr>
          <w:p w:rsidRDefault="00B922EB" w:rsidP="005C2FBB" w:rsidR="00FD69E5" w:rsidRPr="00192B15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192B15">
              <w:rPr>
                <w:rFonts w:cs="Arial" w:hAnsi="Arial" w:ascii="Arial"/>
                <w:sz w:val="16"/>
                <w:szCs w:val="16"/>
              </w:rPr>
              <w:t>13.08.2018.</w:t>
            </w:r>
          </w:p>
        </w:tc>
      </w:tr>
      <w:tr w:rsidTr="00392512" w:rsidR="00B922EB" w:rsidRPr="00192B15">
        <w:tblPrEx>
          <w:tblBorders>
            <w:top w:space="0" w:sz="4" w:color="auto" w:val="single"/>
            <w:left w:space="0" w:sz="4" w:color="auto" w:val="single"/>
            <w:bottom w:space="0" w:sz="4" w:color="auto" w:val="single"/>
            <w:right w:space="0" w:sz="4" w:color="auto" w:val="single"/>
            <w:insideH w:space="0" w:sz="4" w:color="auto" w:val="single"/>
            <w:insideV w:space="0" w:sz="4" w:color="auto" w:val="single"/>
          </w:tblBorders>
        </w:tblPrEx>
        <w:trPr>
          <w:trHeight w:val="545"/>
        </w:trPr>
        <w:tc>
          <w:tcPr>
            <w:tcW w:type="auto" w:w="0"/>
            <w:vAlign w:val="center"/>
          </w:tcPr>
          <w:p w:rsidRDefault="00B45991" w:rsidP="005C2FBB" w:rsidR="00B922EB" w:rsidRPr="00192B15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192B15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131</w:t>
            </w:r>
          </w:p>
        </w:tc>
        <w:tc>
          <w:tcPr>
            <w:tcW w:type="auto" w:w="0"/>
            <w:vAlign w:val="center"/>
          </w:tcPr>
          <w:p w:rsidRDefault="00B922EB" w:rsidP="004F7B81" w:rsidR="00B922EB" w:rsidRPr="00192B15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192B15">
              <w:rPr>
                <w:rFonts w:cs="Arial" w:hAnsi="Arial" w:ascii="Arial"/>
                <w:sz w:val="16"/>
                <w:szCs w:val="16"/>
              </w:rPr>
              <w:t>131</w:t>
            </w:r>
          </w:p>
        </w:tc>
        <w:tc>
          <w:tcPr>
            <w:tcW w:type="auto" w:w="0"/>
            <w:vAlign w:val="center"/>
          </w:tcPr>
          <w:p w:rsidRDefault="00B922EB" w:rsidP="00170C6E" w:rsidR="00B922EB" w:rsidRPr="00192B15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192B15">
              <w:rPr>
                <w:rFonts w:cs="Arial" w:hAnsi="Arial" w:ascii="Arial"/>
                <w:sz w:val="16"/>
                <w:szCs w:val="16"/>
              </w:rPr>
              <w:t>IVAN JOSKIĆ</w:t>
            </w:r>
          </w:p>
          <w:p w:rsidRDefault="00B922EB" w:rsidP="00170C6E" w:rsidR="00B922EB" w:rsidRPr="00192B15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192B15">
              <w:rPr>
                <w:rFonts w:cs="Arial" w:hAnsi="Arial" w:ascii="Arial"/>
                <w:sz w:val="16"/>
                <w:szCs w:val="16"/>
              </w:rPr>
              <w:t>OIB 08424359879</w:t>
            </w:r>
          </w:p>
          <w:p w:rsidRDefault="00B922EB" w:rsidP="00170C6E" w:rsidR="00B922EB" w:rsidRPr="00192B15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192B15">
              <w:rPr>
                <w:rFonts w:cs="Arial" w:hAnsi="Arial" w:ascii="Arial"/>
                <w:sz w:val="16"/>
                <w:szCs w:val="16"/>
              </w:rPr>
              <w:t>Zastupan po odvjetnici Kornelija Krizmanić iz Vinkovaca</w:t>
            </w:r>
          </w:p>
        </w:tc>
        <w:tc>
          <w:tcPr>
            <w:tcW w:type="auto" w:w="0"/>
            <w:vAlign w:val="center"/>
          </w:tcPr>
          <w:p w:rsidRDefault="00B922EB" w:rsidP="00170C6E" w:rsidR="00B922EB" w:rsidRPr="00192B15">
            <w:pPr>
              <w:rPr>
                <w:rFonts w:cs="Arial" w:hAnsi="Arial" w:ascii="Arial"/>
                <w:sz w:val="16"/>
                <w:szCs w:val="16"/>
              </w:rPr>
            </w:pPr>
            <w:r w:rsidRPr="00192B15">
              <w:rPr>
                <w:rFonts w:cs="Arial" w:hAnsi="Arial" w:ascii="Arial"/>
                <w:sz w:val="16"/>
                <w:szCs w:val="16"/>
              </w:rPr>
              <w:t>Ivankovo, Kolodvorska 100</w:t>
            </w:r>
          </w:p>
        </w:tc>
        <w:tc>
          <w:tcPr>
            <w:tcW w:type="auto" w:w="0"/>
            <w:vAlign w:val="center"/>
          </w:tcPr>
          <w:p w:rsidRDefault="00B922EB" w:rsidP="00B922EB" w:rsidR="00B922EB" w:rsidRPr="00192B15">
            <w:pPr>
              <w:rPr>
                <w:rFonts w:cs="Arial" w:hAnsi="Arial" w:ascii="Arial"/>
                <w:sz w:val="16"/>
                <w:szCs w:val="16"/>
              </w:rPr>
            </w:pPr>
            <w:r w:rsidRPr="00192B15">
              <w:rPr>
                <w:rFonts w:cs="Arial" w:hAnsi="Arial" w:ascii="Arial"/>
                <w:sz w:val="16"/>
                <w:szCs w:val="16"/>
              </w:rPr>
              <w:t xml:space="preserve">-radni odnos,  trošak Presuda Općinskog suda u Đakovu br.P-632/12 , pravomoćna 22.04.2014. </w:t>
            </w:r>
          </w:p>
        </w:tc>
        <w:tc>
          <w:tcPr>
            <w:tcW w:type="auto" w:w="0"/>
            <w:vAlign w:val="center"/>
          </w:tcPr>
          <w:p w:rsidRDefault="00B922EB" w:rsidP="00B402B6" w:rsidR="00B922EB" w:rsidRPr="00192B15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192B15">
              <w:rPr>
                <w:rFonts w:cs="Arial" w:hAnsi="Arial" w:ascii="Arial"/>
                <w:sz w:val="16"/>
                <w:szCs w:val="16"/>
              </w:rPr>
              <w:t>78.177,55</w:t>
            </w:r>
          </w:p>
        </w:tc>
        <w:tc>
          <w:tcPr>
            <w:tcW w:type="auto" w:w="0"/>
            <w:vAlign w:val="center"/>
          </w:tcPr>
          <w:p w:rsidRDefault="00B922EB" w:rsidP="005C2FBB" w:rsidR="00B922EB" w:rsidRPr="00192B15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auto" w:w="0"/>
            <w:vAlign w:val="center"/>
          </w:tcPr>
          <w:p w:rsidRDefault="00B922EB" w:rsidP="00170C6E" w:rsidR="00B922EB" w:rsidRPr="00192B15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192B15">
              <w:rPr>
                <w:rFonts w:cs="Arial" w:hAnsi="Arial" w:ascii="Arial"/>
                <w:sz w:val="16"/>
                <w:szCs w:val="16"/>
              </w:rPr>
              <w:t>DA</w:t>
            </w:r>
          </w:p>
        </w:tc>
        <w:tc>
          <w:tcPr>
            <w:tcW w:type="auto" w:w="0"/>
            <w:noWrap/>
            <w:vAlign w:val="center"/>
          </w:tcPr>
          <w:p w:rsidRDefault="00B922EB" w:rsidP="00170C6E" w:rsidR="00B922EB" w:rsidRPr="00192B15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192B15">
              <w:rPr>
                <w:rFonts w:cs="Arial" w:hAnsi="Arial" w:ascii="Arial"/>
                <w:sz w:val="16"/>
                <w:szCs w:val="16"/>
              </w:rPr>
              <w:t>13.08.2018.</w:t>
            </w:r>
          </w:p>
        </w:tc>
      </w:tr>
      <w:tr w:rsidTr="00392512" w:rsidR="00B922EB" w:rsidRPr="00192B15">
        <w:tblPrEx>
          <w:tblBorders>
            <w:top w:space="0" w:sz="4" w:color="auto" w:val="single"/>
            <w:left w:space="0" w:sz="4" w:color="auto" w:val="single"/>
            <w:bottom w:space="0" w:sz="4" w:color="auto" w:val="single"/>
            <w:right w:space="0" w:sz="4" w:color="auto" w:val="single"/>
            <w:insideH w:space="0" w:sz="4" w:color="auto" w:val="single"/>
            <w:insideV w:space="0" w:sz="4" w:color="auto" w:val="single"/>
          </w:tblBorders>
        </w:tblPrEx>
        <w:trPr>
          <w:trHeight w:val="545"/>
        </w:trPr>
        <w:tc>
          <w:tcPr>
            <w:tcW w:type="auto" w:w="0"/>
            <w:vAlign w:val="center"/>
          </w:tcPr>
          <w:p w:rsidRDefault="00B45991" w:rsidP="005C2FBB" w:rsidR="00B922EB" w:rsidRPr="00192B15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192B15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132</w:t>
            </w:r>
          </w:p>
        </w:tc>
        <w:tc>
          <w:tcPr>
            <w:tcW w:type="auto" w:w="0"/>
            <w:vAlign w:val="center"/>
          </w:tcPr>
          <w:p w:rsidRDefault="00B45991" w:rsidP="004F7B81" w:rsidR="00B922EB" w:rsidRPr="00192B15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192B15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auto" w:w="0"/>
            <w:vAlign w:val="center"/>
          </w:tcPr>
          <w:p w:rsidRDefault="00B922EB" w:rsidP="005C2FBB" w:rsidR="00B922EB" w:rsidRPr="00192B15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192B15">
              <w:rPr>
                <w:rFonts w:cs="Arial" w:hAnsi="Arial" w:ascii="Arial"/>
                <w:sz w:val="16"/>
                <w:szCs w:val="16"/>
              </w:rPr>
              <w:t xml:space="preserve">RADNICI bivši stečajnog dužnika </w:t>
            </w:r>
          </w:p>
        </w:tc>
        <w:tc>
          <w:tcPr>
            <w:tcW w:type="auto" w:w="0"/>
            <w:vAlign w:val="center"/>
          </w:tcPr>
          <w:p w:rsidRDefault="00B922EB" w:rsidP="005C2FBB" w:rsidR="00B922EB" w:rsidRPr="00192B15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auto" w:w="0"/>
            <w:vAlign w:val="center"/>
          </w:tcPr>
          <w:p w:rsidRDefault="00B922EB" w:rsidP="00CA33D5" w:rsidR="00B922EB" w:rsidRPr="00192B15">
            <w:pPr>
              <w:spacing w:lineRule="auto" w:line="240" w:after="0"/>
              <w:rPr>
                <w:rFonts w:cs="Arial" w:hAnsi="Arial" w:ascii="Arial"/>
                <w:sz w:val="16"/>
                <w:szCs w:val="16"/>
              </w:rPr>
            </w:pPr>
            <w:r w:rsidRPr="00192B15">
              <w:rPr>
                <w:rFonts w:cs="Arial" w:hAnsi="Arial" w:ascii="Arial"/>
                <w:sz w:val="16"/>
                <w:szCs w:val="16"/>
              </w:rPr>
              <w:t xml:space="preserve">Potraživanja iz radnog odnosa – po obračunu stečajnog upravitelja </w:t>
            </w:r>
          </w:p>
        </w:tc>
        <w:tc>
          <w:tcPr>
            <w:tcW w:type="auto" w:w="0"/>
            <w:vAlign w:val="center"/>
          </w:tcPr>
          <w:p w:rsidRDefault="001B09A3" w:rsidP="001B09A3" w:rsidR="00B922EB" w:rsidRPr="00192B15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13.064.840,47</w:t>
            </w:r>
            <w:r w:rsidR="006365A3" w:rsidRPr="006365A3">
              <w:rPr>
                <w:rFonts w:cs="Arial" w:hAnsi="Arial" w:ascii="Arial"/>
                <w:sz w:val="16"/>
                <w:szCs w:val="16"/>
              </w:rPr>
              <w:t xml:space="preserve">    </w:t>
            </w:r>
          </w:p>
        </w:tc>
        <w:tc>
          <w:tcPr>
            <w:tcW w:type="auto" w:w="0"/>
            <w:vAlign w:val="center"/>
          </w:tcPr>
          <w:p w:rsidRDefault="00B922EB" w:rsidP="005C2FBB" w:rsidR="00B922EB" w:rsidRPr="00192B15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auto" w:w="0"/>
            <w:vAlign w:val="center"/>
          </w:tcPr>
          <w:p w:rsidRDefault="00B922EB" w:rsidP="005C2FBB" w:rsidR="00B922EB" w:rsidRPr="00192B15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auto" w:w="0"/>
            <w:noWrap/>
            <w:vAlign w:val="center"/>
          </w:tcPr>
          <w:p w:rsidRDefault="00B922EB" w:rsidP="005C2FBB" w:rsidR="00B922EB" w:rsidRPr="00192B15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9B58A0" w:rsidR="00B922EB" w:rsidRPr="006F706E">
        <w:tblPrEx>
          <w:tblBorders>
            <w:top w:space="0" w:sz="4" w:color="auto" w:val="single"/>
            <w:left w:space="0" w:sz="4" w:color="auto" w:val="single"/>
            <w:bottom w:space="0" w:sz="4" w:color="auto" w:val="single"/>
            <w:right w:space="0" w:sz="4" w:color="auto" w:val="single"/>
            <w:insideH w:space="0" w:sz="4" w:color="auto" w:val="single"/>
            <w:insideV w:space="0" w:sz="4" w:color="auto" w:val="single"/>
          </w:tblBorders>
        </w:tblPrEx>
        <w:trPr>
          <w:trHeight w:val="353"/>
        </w:trPr>
        <w:tc>
          <w:tcPr>
            <w:tcW w:type="auto" w:w="0"/>
            <w:vAlign w:val="center"/>
          </w:tcPr>
          <w:p w:rsidRDefault="00B922EB" w:rsidP="005C2FBB" w:rsidR="00B922EB" w:rsidRPr="006F706E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auto" w:w="0"/>
            <w:vAlign w:val="center"/>
          </w:tcPr>
          <w:p w:rsidRDefault="00B922EB" w:rsidP="004F7B81" w:rsidR="00B922EB" w:rsidRPr="006F706E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auto" w:w="0"/>
            <w:vAlign w:val="center"/>
          </w:tcPr>
          <w:p w:rsidRDefault="00B922EB" w:rsidP="005C2FBB" w:rsidR="00B922EB" w:rsidRPr="006F706E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auto" w:w="0"/>
            <w:vAlign w:val="center"/>
          </w:tcPr>
          <w:p w:rsidRDefault="00B922EB" w:rsidP="005C2FBB" w:rsidR="00B922EB" w:rsidRPr="006F706E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auto" w:w="0"/>
            <w:vAlign w:val="center"/>
          </w:tcPr>
          <w:p w:rsidRDefault="00B922EB" w:rsidP="005C2FBB" w:rsidR="00B922EB" w:rsidRPr="009B58A0">
            <w:pPr>
              <w:spacing w:lineRule="auto" w:line="240" w:after="0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9B58A0">
              <w:rPr>
                <w:rFonts w:cs="Arial" w:hAnsi="Arial" w:ascii="Arial"/>
                <w:sz w:val="20"/>
                <w:szCs w:val="20"/>
              </w:rPr>
              <w:t>Ukupno prijavljeni iznos</w:t>
            </w:r>
          </w:p>
        </w:tc>
        <w:tc>
          <w:tcPr>
            <w:tcW w:type="auto" w:w="0"/>
            <w:vAlign w:val="center"/>
          </w:tcPr>
          <w:p w:rsidRDefault="001B09A3" w:rsidP="009B58A0" w:rsidR="001570D4" w:rsidRPr="009B58A0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341.681.767,65</w:t>
            </w:r>
          </w:p>
        </w:tc>
        <w:tc>
          <w:tcPr>
            <w:tcW w:type="auto" w:w="0"/>
            <w:vAlign w:val="center"/>
          </w:tcPr>
          <w:p w:rsidRDefault="00B922EB" w:rsidP="005C2FBB" w:rsidR="00B922EB" w:rsidRPr="00950090">
            <w:pPr>
              <w:jc w:val="center"/>
              <w:rPr>
                <w:rFonts w:cs="Arial" w:hAnsi="Arial" w:ascii="Arial"/>
                <w:b/>
                <w:sz w:val="20"/>
                <w:szCs w:val="20"/>
              </w:rPr>
            </w:pPr>
          </w:p>
        </w:tc>
        <w:tc>
          <w:tcPr>
            <w:tcW w:type="auto" w:w="0"/>
            <w:vAlign w:val="center"/>
          </w:tcPr>
          <w:p w:rsidRDefault="00B922EB" w:rsidP="005C2FBB" w:rsidR="00B922EB" w:rsidRPr="00950090">
            <w:pPr>
              <w:jc w:val="center"/>
              <w:rPr>
                <w:rFonts w:cs="Arial" w:hAnsi="Arial" w:ascii="Arial"/>
                <w:b/>
                <w:sz w:val="20"/>
                <w:szCs w:val="20"/>
              </w:rPr>
            </w:pPr>
          </w:p>
        </w:tc>
        <w:tc>
          <w:tcPr>
            <w:tcW w:type="auto" w:w="0"/>
            <w:noWrap/>
            <w:vAlign w:val="center"/>
          </w:tcPr>
          <w:p w:rsidRDefault="00B922EB" w:rsidP="005C2FBB" w:rsidR="00B922EB" w:rsidRPr="00950090">
            <w:pPr>
              <w:jc w:val="center"/>
              <w:rPr>
                <w:rFonts w:cs="Arial" w:hAnsi="Arial" w:ascii="Arial"/>
                <w:b/>
                <w:sz w:val="20"/>
                <w:szCs w:val="20"/>
              </w:rPr>
            </w:pPr>
          </w:p>
        </w:tc>
      </w:tr>
    </w:tbl>
    <w:p w:rsidRDefault="00425D33" w:rsidP="009B58A0" w:rsidR="009B58A0">
      <w:pPr>
        <w:spacing w:after="0"/>
        <w:rPr>
          <w:rFonts w:cs="Arial" w:hAnsi="Arial" w:ascii="Arial"/>
          <w:sz w:val="20"/>
          <w:szCs w:val="20"/>
        </w:rPr>
      </w:pPr>
      <w:r w:rsidRPr="00950090">
        <w:rPr>
          <w:rFonts w:cs="Arial" w:hAnsi="Arial" w:ascii="Arial"/>
          <w:sz w:val="20"/>
          <w:szCs w:val="20"/>
        </w:rPr>
        <w:t>Zagreb,</w:t>
      </w:r>
      <w:r w:rsidR="00744BB5">
        <w:rPr>
          <w:rFonts w:cs="Arial" w:hAnsi="Arial" w:ascii="Arial"/>
          <w:sz w:val="20"/>
          <w:szCs w:val="20"/>
        </w:rPr>
        <w:t xml:space="preserve"> </w:t>
      </w:r>
      <w:r w:rsidR="006F206B">
        <w:rPr>
          <w:rFonts w:cs="Arial" w:hAnsi="Arial" w:ascii="Arial"/>
          <w:sz w:val="20"/>
          <w:szCs w:val="20"/>
        </w:rPr>
        <w:t>26</w:t>
      </w:r>
      <w:r w:rsidR="001570D4">
        <w:rPr>
          <w:rFonts w:cs="Arial" w:hAnsi="Arial" w:ascii="Arial"/>
          <w:sz w:val="20"/>
          <w:szCs w:val="20"/>
        </w:rPr>
        <w:t>.10.</w:t>
      </w:r>
      <w:r w:rsidR="00CA430A">
        <w:rPr>
          <w:rFonts w:cs="Arial" w:hAnsi="Arial" w:ascii="Arial"/>
          <w:sz w:val="20"/>
          <w:szCs w:val="20"/>
        </w:rPr>
        <w:t xml:space="preserve"> </w:t>
      </w:r>
      <w:r w:rsidR="00000B5D">
        <w:rPr>
          <w:rFonts w:cs="Arial" w:hAnsi="Arial" w:ascii="Arial"/>
          <w:sz w:val="20"/>
          <w:szCs w:val="20"/>
        </w:rPr>
        <w:t xml:space="preserve">2018. </w:t>
      </w:r>
      <w:r w:rsidRPr="00950090">
        <w:rPr>
          <w:rFonts w:cs="Arial" w:hAnsi="Arial" w:ascii="Arial"/>
          <w:sz w:val="20"/>
          <w:szCs w:val="20"/>
        </w:rPr>
        <w:tab/>
      </w:r>
      <w:r w:rsidRPr="00950090">
        <w:rPr>
          <w:rFonts w:cs="Arial" w:hAnsi="Arial" w:ascii="Arial"/>
          <w:sz w:val="20"/>
          <w:szCs w:val="20"/>
        </w:rPr>
        <w:tab/>
      </w:r>
      <w:r w:rsidRPr="00950090">
        <w:rPr>
          <w:rFonts w:cs="Arial" w:hAnsi="Arial" w:ascii="Arial"/>
          <w:sz w:val="20"/>
          <w:szCs w:val="20"/>
        </w:rPr>
        <w:tab/>
      </w:r>
      <w:r w:rsidRPr="00950090">
        <w:rPr>
          <w:rFonts w:cs="Arial" w:hAnsi="Arial" w:ascii="Arial"/>
          <w:sz w:val="20"/>
          <w:szCs w:val="20"/>
        </w:rPr>
        <w:tab/>
      </w:r>
      <w:r w:rsidR="00DF7A9C">
        <w:rPr>
          <w:rFonts w:cs="Arial" w:hAnsi="Arial" w:ascii="Arial"/>
          <w:sz w:val="20"/>
          <w:szCs w:val="20"/>
        </w:rPr>
        <w:tab/>
      </w:r>
      <w:r w:rsidR="00DF7A9C">
        <w:rPr>
          <w:rFonts w:cs="Arial" w:hAnsi="Arial" w:ascii="Arial"/>
          <w:sz w:val="20"/>
          <w:szCs w:val="20"/>
        </w:rPr>
        <w:tab/>
      </w:r>
      <w:r w:rsidR="00DF7A9C">
        <w:rPr>
          <w:rFonts w:cs="Arial" w:hAnsi="Arial" w:ascii="Arial"/>
          <w:sz w:val="20"/>
          <w:szCs w:val="20"/>
        </w:rPr>
        <w:tab/>
      </w:r>
      <w:r w:rsidR="00DF7A9C">
        <w:rPr>
          <w:rFonts w:cs="Arial" w:hAnsi="Arial" w:ascii="Arial"/>
          <w:sz w:val="20"/>
          <w:szCs w:val="20"/>
        </w:rPr>
        <w:tab/>
      </w:r>
      <w:r w:rsidR="00DF7A9C">
        <w:rPr>
          <w:rFonts w:cs="Arial" w:hAnsi="Arial" w:ascii="Arial"/>
          <w:sz w:val="20"/>
          <w:szCs w:val="20"/>
        </w:rPr>
        <w:tab/>
      </w:r>
      <w:r w:rsidR="00DF7A9C">
        <w:rPr>
          <w:rFonts w:cs="Arial" w:hAnsi="Arial" w:ascii="Arial"/>
          <w:sz w:val="20"/>
          <w:szCs w:val="20"/>
        </w:rPr>
        <w:tab/>
      </w:r>
      <w:r w:rsidR="00DF7A9C">
        <w:rPr>
          <w:rFonts w:cs="Arial" w:hAnsi="Arial" w:ascii="Arial"/>
          <w:sz w:val="20"/>
          <w:szCs w:val="20"/>
        </w:rPr>
        <w:tab/>
      </w:r>
      <w:r w:rsidR="00DA223D">
        <w:rPr>
          <w:rFonts w:cs="Arial" w:hAnsi="Arial" w:ascii="Arial"/>
          <w:sz w:val="20"/>
          <w:szCs w:val="20"/>
        </w:rPr>
        <w:t xml:space="preserve">          </w:t>
      </w:r>
    </w:p>
    <w:p w:rsidRDefault="009B58A0" w:rsidP="009B58A0" w:rsidR="00000B5D">
      <w:pPr>
        <w:spacing w:after="0"/>
        <w:ind w:firstLine="708" w:left="9204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 xml:space="preserve"> </w:t>
      </w:r>
      <w:r w:rsidR="00DA223D">
        <w:rPr>
          <w:rFonts w:cs="Arial" w:hAnsi="Arial" w:ascii="Arial"/>
          <w:sz w:val="20"/>
          <w:szCs w:val="20"/>
        </w:rPr>
        <w:t xml:space="preserve">   </w:t>
      </w:r>
      <w:r w:rsidR="00425D33" w:rsidRPr="00950090">
        <w:rPr>
          <w:rFonts w:cs="Arial" w:hAnsi="Arial" w:ascii="Arial"/>
          <w:sz w:val="20"/>
          <w:szCs w:val="20"/>
        </w:rPr>
        <w:t xml:space="preserve"> Stečajni upravitelj</w:t>
      </w:r>
    </w:p>
    <w:p w:rsidRDefault="00425D33" w:rsidP="009B58A0" w:rsidR="0057407F">
      <w:pPr>
        <w:spacing w:after="0"/>
      </w:pPr>
      <w:r w:rsidRPr="00950090">
        <w:rPr>
          <w:rFonts w:cs="Arial" w:hAnsi="Arial" w:ascii="Arial"/>
          <w:sz w:val="20"/>
          <w:szCs w:val="20"/>
        </w:rPr>
        <w:tab/>
      </w:r>
      <w:r w:rsidRPr="00950090">
        <w:rPr>
          <w:rFonts w:cs="Arial" w:hAnsi="Arial" w:ascii="Arial"/>
          <w:sz w:val="20"/>
          <w:szCs w:val="20"/>
        </w:rPr>
        <w:tab/>
      </w:r>
      <w:r w:rsidRPr="00950090">
        <w:rPr>
          <w:rFonts w:cs="Arial" w:hAnsi="Arial" w:ascii="Arial"/>
          <w:sz w:val="20"/>
          <w:szCs w:val="20"/>
        </w:rPr>
        <w:tab/>
      </w:r>
      <w:r w:rsidRPr="00950090">
        <w:rPr>
          <w:rFonts w:cs="Arial" w:hAnsi="Arial" w:ascii="Arial"/>
          <w:sz w:val="20"/>
          <w:szCs w:val="20"/>
        </w:rPr>
        <w:tab/>
      </w:r>
      <w:r w:rsidRPr="00950090">
        <w:rPr>
          <w:rFonts w:cs="Arial" w:hAnsi="Arial" w:ascii="Arial"/>
          <w:sz w:val="20"/>
          <w:szCs w:val="20"/>
        </w:rPr>
        <w:tab/>
      </w:r>
      <w:r w:rsidRPr="00950090">
        <w:rPr>
          <w:rFonts w:cs="Arial" w:hAnsi="Arial" w:ascii="Arial"/>
          <w:sz w:val="20"/>
          <w:szCs w:val="20"/>
        </w:rPr>
        <w:tab/>
      </w:r>
      <w:r w:rsidRPr="00950090">
        <w:rPr>
          <w:rFonts w:cs="Arial" w:hAnsi="Arial" w:ascii="Arial"/>
          <w:sz w:val="20"/>
          <w:szCs w:val="20"/>
        </w:rPr>
        <w:tab/>
      </w:r>
      <w:r w:rsidRPr="00950090">
        <w:rPr>
          <w:rFonts w:cs="Arial" w:hAnsi="Arial" w:ascii="Arial"/>
          <w:sz w:val="20"/>
          <w:szCs w:val="20"/>
        </w:rPr>
        <w:tab/>
      </w:r>
      <w:r w:rsidRPr="00950090">
        <w:rPr>
          <w:rFonts w:cs="Arial" w:hAnsi="Arial" w:ascii="Arial"/>
          <w:sz w:val="20"/>
          <w:szCs w:val="20"/>
        </w:rPr>
        <w:tab/>
      </w:r>
      <w:r w:rsidRPr="00950090">
        <w:rPr>
          <w:rFonts w:cs="Arial" w:hAnsi="Arial" w:ascii="Arial"/>
          <w:sz w:val="20"/>
          <w:szCs w:val="20"/>
        </w:rPr>
        <w:tab/>
      </w:r>
      <w:r w:rsidRPr="00950090">
        <w:rPr>
          <w:rFonts w:cs="Arial" w:hAnsi="Arial" w:ascii="Arial"/>
          <w:sz w:val="20"/>
          <w:szCs w:val="20"/>
        </w:rPr>
        <w:tab/>
      </w:r>
      <w:r w:rsidRPr="00950090">
        <w:rPr>
          <w:rFonts w:cs="Arial" w:hAnsi="Arial" w:ascii="Arial"/>
          <w:sz w:val="20"/>
          <w:szCs w:val="20"/>
        </w:rPr>
        <w:tab/>
      </w:r>
      <w:r w:rsidR="00CA430A">
        <w:rPr>
          <w:rFonts w:cs="Arial" w:hAnsi="Arial" w:ascii="Arial"/>
          <w:sz w:val="20"/>
          <w:szCs w:val="20"/>
        </w:rPr>
        <w:t xml:space="preserve">       </w:t>
      </w:r>
      <w:r w:rsidR="00000B5D">
        <w:rPr>
          <w:rFonts w:cs="Arial" w:hAnsi="Arial" w:ascii="Arial"/>
          <w:sz w:val="20"/>
          <w:szCs w:val="20"/>
        </w:rPr>
        <w:t xml:space="preserve">   </w:t>
      </w:r>
      <w:r w:rsidR="00192B15">
        <w:rPr>
          <w:rFonts w:cs="Arial" w:hAnsi="Arial" w:ascii="Arial"/>
          <w:sz w:val="20"/>
          <w:szCs w:val="20"/>
        </w:rPr>
        <w:tab/>
      </w:r>
      <w:r w:rsidR="00192B15">
        <w:rPr>
          <w:rFonts w:cs="Arial" w:hAnsi="Arial" w:ascii="Arial"/>
          <w:sz w:val="20"/>
          <w:szCs w:val="20"/>
        </w:rPr>
        <w:tab/>
      </w:r>
      <w:r w:rsidR="00000B5D">
        <w:rPr>
          <w:rFonts w:cs="Arial" w:hAnsi="Arial" w:ascii="Arial"/>
          <w:sz w:val="20"/>
          <w:szCs w:val="20"/>
        </w:rPr>
        <w:t xml:space="preserve"> </w:t>
      </w:r>
      <w:r w:rsidRPr="00950090">
        <w:rPr>
          <w:rFonts w:cs="Arial" w:hAnsi="Arial" w:ascii="Arial"/>
          <w:sz w:val="20"/>
          <w:szCs w:val="20"/>
        </w:rPr>
        <w:t xml:space="preserve">    </w:t>
      </w:r>
      <w:r w:rsidR="00000B5D">
        <w:rPr>
          <w:rFonts w:cs="Arial" w:hAnsi="Arial" w:ascii="Arial"/>
          <w:sz w:val="20"/>
          <w:szCs w:val="20"/>
        </w:rPr>
        <w:t>Miron Markićević</w:t>
      </w:r>
      <w:r w:rsidRPr="00950090">
        <w:rPr>
          <w:rFonts w:cs="Arial" w:hAnsi="Arial" w:ascii="Arial"/>
          <w:sz w:val="20"/>
          <w:szCs w:val="20"/>
        </w:rPr>
        <w:t xml:space="preserve"> </w:t>
      </w:r>
    </w:p>
    <w:sectPr w:rsidSect="009514CA" w:rsidR="0057407F">
      <w:footerReference w:type="default" r:id="rId10"/>
      <w:pgSz w:orient="landscape" w:h="11906" w:w="16838"/>
      <w:pgMar w:gutter="0" w:footer="708" w:header="708" w:left="1417" w:bottom="426" w:right="1417" w:top="70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304C" w:rsidR="0033304C">
      <w:pPr>
        <w:spacing w:lineRule="auto" w:line="240" w:after="0"/>
      </w:pPr>
      <w:r>
        <w:separator/>
      </w:r>
    </w:p>
  </w:endnote>
  <w:endnote w:id="0" w:type="continuationSeparator">
    <w:p w:rsidRDefault="0033304C" w:rsidR="0033304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C2FBB" w:rsidR="005C2FBB">
    <w:pPr>
      <w:pStyle w:val="Podnoje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97FB2">
      <w:rPr>
        <w:noProof/>
      </w:rPr>
      <w:t>1</w:t>
    </w:r>
    <w:r>
      <w:rPr>
        <w:noProof/>
      </w:rPr>
      <w:fldChar w:fldCharType="end"/>
    </w:r>
  </w:p>
  <w:p w:rsidRDefault="005C2FBB" w:rsidR="005C2FB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304C" w:rsidR="0033304C">
      <w:pPr>
        <w:spacing w:lineRule="auto" w:line="240" w:after="0"/>
      </w:pPr>
      <w:r>
        <w:separator/>
      </w:r>
    </w:p>
  </w:footnote>
  <w:footnote w:id="0" w:type="continuationSeparator">
    <w:p w:rsidRDefault="0033304C" w:rsidR="0033304C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C5C4F24"/>
    <w:multiLevelType w:val="hybridMultilevel"/>
    <w:tmpl w:val="D6228BFC"/>
    <w:lvl w:tplc="622E197A" w:ilvl="0">
      <w:start w:val="11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58632743"/>
    <w:multiLevelType w:val="hybridMultilevel"/>
    <w:tmpl w:val="C22C86CA"/>
    <w:lvl w:tplc="F5AC64A0" w:ilvl="0">
      <w:start w:val="1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5BB91AEE"/>
    <w:multiLevelType w:val="hybridMultilevel"/>
    <w:tmpl w:val="1FE027D2"/>
    <w:lvl w:tplc="5456F832" w:ilvl="0">
      <w:start w:val="14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5DC76F9E"/>
    <w:multiLevelType w:val="hybridMultilevel"/>
    <w:tmpl w:val="0830701A"/>
    <w:lvl w:tplc="AABECB76" w:ilvl="0">
      <w:start w:val="80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5D33"/>
    <w:rsid w:val="00000B5D"/>
    <w:rsid w:val="000014FC"/>
    <w:rsid w:val="00002DC3"/>
    <w:rsid w:val="000038ED"/>
    <w:rsid w:val="000042D7"/>
    <w:rsid w:val="000049FB"/>
    <w:rsid w:val="00005868"/>
    <w:rsid w:val="00010CBE"/>
    <w:rsid w:val="00010D6F"/>
    <w:rsid w:val="00015E66"/>
    <w:rsid w:val="00020B21"/>
    <w:rsid w:val="000220C0"/>
    <w:rsid w:val="000273D5"/>
    <w:rsid w:val="00033986"/>
    <w:rsid w:val="00033A10"/>
    <w:rsid w:val="0003617F"/>
    <w:rsid w:val="000428F8"/>
    <w:rsid w:val="0004297D"/>
    <w:rsid w:val="000449DB"/>
    <w:rsid w:val="0004602B"/>
    <w:rsid w:val="000465FE"/>
    <w:rsid w:val="00053FAD"/>
    <w:rsid w:val="0005440F"/>
    <w:rsid w:val="00057404"/>
    <w:rsid w:val="00071147"/>
    <w:rsid w:val="00082108"/>
    <w:rsid w:val="00087CF8"/>
    <w:rsid w:val="0009146D"/>
    <w:rsid w:val="000959D7"/>
    <w:rsid w:val="00096D6D"/>
    <w:rsid w:val="000A02AB"/>
    <w:rsid w:val="000A3338"/>
    <w:rsid w:val="000A3B45"/>
    <w:rsid w:val="000B4FF0"/>
    <w:rsid w:val="000B73A2"/>
    <w:rsid w:val="000C046C"/>
    <w:rsid w:val="000C046D"/>
    <w:rsid w:val="000C10C5"/>
    <w:rsid w:val="000C38F9"/>
    <w:rsid w:val="000C5309"/>
    <w:rsid w:val="000C581F"/>
    <w:rsid w:val="000C6324"/>
    <w:rsid w:val="000D1AF0"/>
    <w:rsid w:val="000D1D71"/>
    <w:rsid w:val="000D3DFF"/>
    <w:rsid w:val="000D7E84"/>
    <w:rsid w:val="000E3602"/>
    <w:rsid w:val="000E40AD"/>
    <w:rsid w:val="000E42A5"/>
    <w:rsid w:val="000E65B0"/>
    <w:rsid w:val="000E6888"/>
    <w:rsid w:val="000F0323"/>
    <w:rsid w:val="000F3D33"/>
    <w:rsid w:val="0010087C"/>
    <w:rsid w:val="00101BDB"/>
    <w:rsid w:val="0010489D"/>
    <w:rsid w:val="00114F7A"/>
    <w:rsid w:val="00115481"/>
    <w:rsid w:val="001166BE"/>
    <w:rsid w:val="001235AD"/>
    <w:rsid w:val="00124F25"/>
    <w:rsid w:val="00136835"/>
    <w:rsid w:val="00140A30"/>
    <w:rsid w:val="00145858"/>
    <w:rsid w:val="001527DD"/>
    <w:rsid w:val="001570D4"/>
    <w:rsid w:val="001601FC"/>
    <w:rsid w:val="001617C2"/>
    <w:rsid w:val="0016213B"/>
    <w:rsid w:val="00162E5A"/>
    <w:rsid w:val="00163039"/>
    <w:rsid w:val="00167B9F"/>
    <w:rsid w:val="00170181"/>
    <w:rsid w:val="00170C6E"/>
    <w:rsid w:val="00172339"/>
    <w:rsid w:val="0017462D"/>
    <w:rsid w:val="00176ED3"/>
    <w:rsid w:val="001858A7"/>
    <w:rsid w:val="00190DE3"/>
    <w:rsid w:val="00192B15"/>
    <w:rsid w:val="001A2E59"/>
    <w:rsid w:val="001A401D"/>
    <w:rsid w:val="001A70D2"/>
    <w:rsid w:val="001B09A3"/>
    <w:rsid w:val="001B15A5"/>
    <w:rsid w:val="001B70DF"/>
    <w:rsid w:val="001D0040"/>
    <w:rsid w:val="001D2042"/>
    <w:rsid w:val="001D765B"/>
    <w:rsid w:val="001E216D"/>
    <w:rsid w:val="001F081C"/>
    <w:rsid w:val="001F3ECC"/>
    <w:rsid w:val="001F47F1"/>
    <w:rsid w:val="001F770F"/>
    <w:rsid w:val="00201C3A"/>
    <w:rsid w:val="00207ACC"/>
    <w:rsid w:val="00212ACD"/>
    <w:rsid w:val="0021527F"/>
    <w:rsid w:val="0021596E"/>
    <w:rsid w:val="00215D54"/>
    <w:rsid w:val="00221B6A"/>
    <w:rsid w:val="00222C00"/>
    <w:rsid w:val="00222E51"/>
    <w:rsid w:val="00225EE5"/>
    <w:rsid w:val="002311E0"/>
    <w:rsid w:val="00235E19"/>
    <w:rsid w:val="0024057D"/>
    <w:rsid w:val="002417CA"/>
    <w:rsid w:val="0024303D"/>
    <w:rsid w:val="00246046"/>
    <w:rsid w:val="0024642E"/>
    <w:rsid w:val="00250380"/>
    <w:rsid w:val="00250826"/>
    <w:rsid w:val="00251CFF"/>
    <w:rsid w:val="00252918"/>
    <w:rsid w:val="002619E0"/>
    <w:rsid w:val="00262C50"/>
    <w:rsid w:val="00265F0A"/>
    <w:rsid w:val="00270363"/>
    <w:rsid w:val="0027156C"/>
    <w:rsid w:val="002720BB"/>
    <w:rsid w:val="0027613F"/>
    <w:rsid w:val="002762C0"/>
    <w:rsid w:val="00277511"/>
    <w:rsid w:val="00283EC7"/>
    <w:rsid w:val="0028781A"/>
    <w:rsid w:val="00290362"/>
    <w:rsid w:val="002A1B59"/>
    <w:rsid w:val="002B349A"/>
    <w:rsid w:val="002B623D"/>
    <w:rsid w:val="002B63EB"/>
    <w:rsid w:val="002B6A79"/>
    <w:rsid w:val="002C17E0"/>
    <w:rsid w:val="002D1736"/>
    <w:rsid w:val="002D246C"/>
    <w:rsid w:val="002D399B"/>
    <w:rsid w:val="002D6067"/>
    <w:rsid w:val="002D77D6"/>
    <w:rsid w:val="002E26C6"/>
    <w:rsid w:val="002E6EB9"/>
    <w:rsid w:val="002E7D63"/>
    <w:rsid w:val="002F13B9"/>
    <w:rsid w:val="002F3087"/>
    <w:rsid w:val="0030759A"/>
    <w:rsid w:val="00313166"/>
    <w:rsid w:val="00313E49"/>
    <w:rsid w:val="003211C5"/>
    <w:rsid w:val="00325CE1"/>
    <w:rsid w:val="00327535"/>
    <w:rsid w:val="0033304C"/>
    <w:rsid w:val="003346F4"/>
    <w:rsid w:val="00334E1C"/>
    <w:rsid w:val="003513F5"/>
    <w:rsid w:val="003564D6"/>
    <w:rsid w:val="00360D30"/>
    <w:rsid w:val="00361E10"/>
    <w:rsid w:val="00361FF4"/>
    <w:rsid w:val="00362E21"/>
    <w:rsid w:val="00364ED2"/>
    <w:rsid w:val="0036529B"/>
    <w:rsid w:val="00367038"/>
    <w:rsid w:val="003705AF"/>
    <w:rsid w:val="00371244"/>
    <w:rsid w:val="00373D44"/>
    <w:rsid w:val="00375A98"/>
    <w:rsid w:val="00377247"/>
    <w:rsid w:val="0038515D"/>
    <w:rsid w:val="00391CAD"/>
    <w:rsid w:val="00392512"/>
    <w:rsid w:val="003933FE"/>
    <w:rsid w:val="003955B9"/>
    <w:rsid w:val="00397075"/>
    <w:rsid w:val="003A34D8"/>
    <w:rsid w:val="003B3E08"/>
    <w:rsid w:val="003B4CC9"/>
    <w:rsid w:val="003B4CCF"/>
    <w:rsid w:val="003C00EA"/>
    <w:rsid w:val="003C1415"/>
    <w:rsid w:val="003C1483"/>
    <w:rsid w:val="003C7522"/>
    <w:rsid w:val="003D2DDF"/>
    <w:rsid w:val="003E2D2E"/>
    <w:rsid w:val="003E6B9A"/>
    <w:rsid w:val="003F1705"/>
    <w:rsid w:val="003F4C2F"/>
    <w:rsid w:val="003F5B5B"/>
    <w:rsid w:val="003F603A"/>
    <w:rsid w:val="0040048C"/>
    <w:rsid w:val="00400D64"/>
    <w:rsid w:val="00414E34"/>
    <w:rsid w:val="00415374"/>
    <w:rsid w:val="00415A4C"/>
    <w:rsid w:val="00417AC9"/>
    <w:rsid w:val="0042124F"/>
    <w:rsid w:val="0042467E"/>
    <w:rsid w:val="00425D33"/>
    <w:rsid w:val="00431FE0"/>
    <w:rsid w:val="00442451"/>
    <w:rsid w:val="00442EBB"/>
    <w:rsid w:val="00446387"/>
    <w:rsid w:val="0046115A"/>
    <w:rsid w:val="00462FB7"/>
    <w:rsid w:val="00465F09"/>
    <w:rsid w:val="00466F7B"/>
    <w:rsid w:val="00470C83"/>
    <w:rsid w:val="00471DA8"/>
    <w:rsid w:val="00472BCF"/>
    <w:rsid w:val="00472C3F"/>
    <w:rsid w:val="00473DEC"/>
    <w:rsid w:val="004771E8"/>
    <w:rsid w:val="00486270"/>
    <w:rsid w:val="00487A38"/>
    <w:rsid w:val="00490685"/>
    <w:rsid w:val="004921C9"/>
    <w:rsid w:val="004949B0"/>
    <w:rsid w:val="004959E1"/>
    <w:rsid w:val="00496AEC"/>
    <w:rsid w:val="004975AC"/>
    <w:rsid w:val="004A6CD7"/>
    <w:rsid w:val="004A7426"/>
    <w:rsid w:val="004B00B9"/>
    <w:rsid w:val="004C34E7"/>
    <w:rsid w:val="004C5158"/>
    <w:rsid w:val="004C57ED"/>
    <w:rsid w:val="004C6069"/>
    <w:rsid w:val="004C6E53"/>
    <w:rsid w:val="004C6F1E"/>
    <w:rsid w:val="004C765B"/>
    <w:rsid w:val="004C7FCD"/>
    <w:rsid w:val="004D152F"/>
    <w:rsid w:val="004D4E8E"/>
    <w:rsid w:val="004E0BD4"/>
    <w:rsid w:val="004E0FD9"/>
    <w:rsid w:val="004F1E08"/>
    <w:rsid w:val="004F7B81"/>
    <w:rsid w:val="0050112A"/>
    <w:rsid w:val="00503862"/>
    <w:rsid w:val="00505EE4"/>
    <w:rsid w:val="005101CA"/>
    <w:rsid w:val="00511AEE"/>
    <w:rsid w:val="00531EEA"/>
    <w:rsid w:val="00542DB4"/>
    <w:rsid w:val="005479F0"/>
    <w:rsid w:val="00550DF4"/>
    <w:rsid w:val="005567D0"/>
    <w:rsid w:val="00564C6A"/>
    <w:rsid w:val="005669BC"/>
    <w:rsid w:val="00573E06"/>
    <w:rsid w:val="0057407F"/>
    <w:rsid w:val="00574BFB"/>
    <w:rsid w:val="005772D1"/>
    <w:rsid w:val="005808FA"/>
    <w:rsid w:val="00584A46"/>
    <w:rsid w:val="00586617"/>
    <w:rsid w:val="005957E8"/>
    <w:rsid w:val="00596731"/>
    <w:rsid w:val="005A2607"/>
    <w:rsid w:val="005A2E42"/>
    <w:rsid w:val="005A67CE"/>
    <w:rsid w:val="005A6B28"/>
    <w:rsid w:val="005A7ECF"/>
    <w:rsid w:val="005B32AE"/>
    <w:rsid w:val="005B6B4E"/>
    <w:rsid w:val="005B77D6"/>
    <w:rsid w:val="005C2FBB"/>
    <w:rsid w:val="005C43E9"/>
    <w:rsid w:val="005C44CD"/>
    <w:rsid w:val="005C6579"/>
    <w:rsid w:val="005C7383"/>
    <w:rsid w:val="005D15F5"/>
    <w:rsid w:val="005D18C6"/>
    <w:rsid w:val="005D4A05"/>
    <w:rsid w:val="005E5C98"/>
    <w:rsid w:val="005F1620"/>
    <w:rsid w:val="005F5AF0"/>
    <w:rsid w:val="005F7F50"/>
    <w:rsid w:val="006029A6"/>
    <w:rsid w:val="006042D3"/>
    <w:rsid w:val="00606780"/>
    <w:rsid w:val="006071DA"/>
    <w:rsid w:val="00610618"/>
    <w:rsid w:val="006131D9"/>
    <w:rsid w:val="006162BC"/>
    <w:rsid w:val="0062200A"/>
    <w:rsid w:val="00624D1D"/>
    <w:rsid w:val="006275CB"/>
    <w:rsid w:val="00627AD7"/>
    <w:rsid w:val="00630C79"/>
    <w:rsid w:val="00630F38"/>
    <w:rsid w:val="006348EA"/>
    <w:rsid w:val="00636050"/>
    <w:rsid w:val="006365A3"/>
    <w:rsid w:val="006379B6"/>
    <w:rsid w:val="006419BD"/>
    <w:rsid w:val="006426BB"/>
    <w:rsid w:val="00647219"/>
    <w:rsid w:val="00651369"/>
    <w:rsid w:val="00654E71"/>
    <w:rsid w:val="006607DB"/>
    <w:rsid w:val="00665962"/>
    <w:rsid w:val="0066717E"/>
    <w:rsid w:val="00682872"/>
    <w:rsid w:val="00686201"/>
    <w:rsid w:val="00690319"/>
    <w:rsid w:val="0069163C"/>
    <w:rsid w:val="0069364F"/>
    <w:rsid w:val="00694711"/>
    <w:rsid w:val="00695240"/>
    <w:rsid w:val="006966C1"/>
    <w:rsid w:val="006A11F3"/>
    <w:rsid w:val="006A1D24"/>
    <w:rsid w:val="006A3D66"/>
    <w:rsid w:val="006A44BC"/>
    <w:rsid w:val="006B4595"/>
    <w:rsid w:val="006B72F7"/>
    <w:rsid w:val="006B77F0"/>
    <w:rsid w:val="006C05E6"/>
    <w:rsid w:val="006C24EE"/>
    <w:rsid w:val="006C444D"/>
    <w:rsid w:val="006C5101"/>
    <w:rsid w:val="006D0075"/>
    <w:rsid w:val="006D2396"/>
    <w:rsid w:val="006D414C"/>
    <w:rsid w:val="006D4815"/>
    <w:rsid w:val="006D6FCA"/>
    <w:rsid w:val="006E6571"/>
    <w:rsid w:val="006F0C5B"/>
    <w:rsid w:val="006F12F0"/>
    <w:rsid w:val="006F1593"/>
    <w:rsid w:val="006F16E8"/>
    <w:rsid w:val="006F206B"/>
    <w:rsid w:val="006F4229"/>
    <w:rsid w:val="00701650"/>
    <w:rsid w:val="0071016C"/>
    <w:rsid w:val="00721577"/>
    <w:rsid w:val="00733ACC"/>
    <w:rsid w:val="00734507"/>
    <w:rsid w:val="00735181"/>
    <w:rsid w:val="00741430"/>
    <w:rsid w:val="00744058"/>
    <w:rsid w:val="00744BB5"/>
    <w:rsid w:val="00750862"/>
    <w:rsid w:val="00753B6A"/>
    <w:rsid w:val="00754151"/>
    <w:rsid w:val="00761F9D"/>
    <w:rsid w:val="007625E7"/>
    <w:rsid w:val="00770E75"/>
    <w:rsid w:val="007715F8"/>
    <w:rsid w:val="007718AC"/>
    <w:rsid w:val="00775237"/>
    <w:rsid w:val="00776774"/>
    <w:rsid w:val="007804EB"/>
    <w:rsid w:val="00780F77"/>
    <w:rsid w:val="007857AE"/>
    <w:rsid w:val="00792D34"/>
    <w:rsid w:val="00794D9B"/>
    <w:rsid w:val="007A1317"/>
    <w:rsid w:val="007A1614"/>
    <w:rsid w:val="007A18C3"/>
    <w:rsid w:val="007A53E6"/>
    <w:rsid w:val="007B1BA1"/>
    <w:rsid w:val="007B1E9A"/>
    <w:rsid w:val="007B42CB"/>
    <w:rsid w:val="007B4967"/>
    <w:rsid w:val="007B5270"/>
    <w:rsid w:val="007C02FA"/>
    <w:rsid w:val="007C140D"/>
    <w:rsid w:val="007C257F"/>
    <w:rsid w:val="007D068D"/>
    <w:rsid w:val="007D20C3"/>
    <w:rsid w:val="007D27CC"/>
    <w:rsid w:val="007D4208"/>
    <w:rsid w:val="007D53E8"/>
    <w:rsid w:val="007D7E2F"/>
    <w:rsid w:val="007E0216"/>
    <w:rsid w:val="007E19D4"/>
    <w:rsid w:val="007E29EB"/>
    <w:rsid w:val="007E69EC"/>
    <w:rsid w:val="007F1C55"/>
    <w:rsid w:val="007F57BB"/>
    <w:rsid w:val="0080137A"/>
    <w:rsid w:val="0080226C"/>
    <w:rsid w:val="00804894"/>
    <w:rsid w:val="00806104"/>
    <w:rsid w:val="0080632F"/>
    <w:rsid w:val="00810E2A"/>
    <w:rsid w:val="00811362"/>
    <w:rsid w:val="00812F9C"/>
    <w:rsid w:val="00814C7C"/>
    <w:rsid w:val="00815490"/>
    <w:rsid w:val="008166C7"/>
    <w:rsid w:val="008217C1"/>
    <w:rsid w:val="0082601F"/>
    <w:rsid w:val="008277B1"/>
    <w:rsid w:val="00831587"/>
    <w:rsid w:val="00833604"/>
    <w:rsid w:val="00834599"/>
    <w:rsid w:val="00836F4E"/>
    <w:rsid w:val="00842FA8"/>
    <w:rsid w:val="00850AB4"/>
    <w:rsid w:val="00856657"/>
    <w:rsid w:val="00866BBA"/>
    <w:rsid w:val="008713DD"/>
    <w:rsid w:val="00873346"/>
    <w:rsid w:val="008735D0"/>
    <w:rsid w:val="0087661D"/>
    <w:rsid w:val="00877A79"/>
    <w:rsid w:val="008813B6"/>
    <w:rsid w:val="00881BFE"/>
    <w:rsid w:val="0088633A"/>
    <w:rsid w:val="0089197C"/>
    <w:rsid w:val="00895116"/>
    <w:rsid w:val="00895D78"/>
    <w:rsid w:val="00896AE1"/>
    <w:rsid w:val="008A03B3"/>
    <w:rsid w:val="008A1A84"/>
    <w:rsid w:val="008A7130"/>
    <w:rsid w:val="008A77A3"/>
    <w:rsid w:val="008B1FB1"/>
    <w:rsid w:val="008B39B9"/>
    <w:rsid w:val="008B499C"/>
    <w:rsid w:val="008B54C8"/>
    <w:rsid w:val="008B55F4"/>
    <w:rsid w:val="008C0FF3"/>
    <w:rsid w:val="008C1FDC"/>
    <w:rsid w:val="008C5BF1"/>
    <w:rsid w:val="008C630E"/>
    <w:rsid w:val="008D096B"/>
    <w:rsid w:val="008D42F9"/>
    <w:rsid w:val="008E21DE"/>
    <w:rsid w:val="008E433B"/>
    <w:rsid w:val="008E7844"/>
    <w:rsid w:val="008F04B3"/>
    <w:rsid w:val="008F0A88"/>
    <w:rsid w:val="008F23A9"/>
    <w:rsid w:val="008F2C06"/>
    <w:rsid w:val="008F4331"/>
    <w:rsid w:val="009012CD"/>
    <w:rsid w:val="00902DBF"/>
    <w:rsid w:val="0090333A"/>
    <w:rsid w:val="00906570"/>
    <w:rsid w:val="00907172"/>
    <w:rsid w:val="00911462"/>
    <w:rsid w:val="00913FEF"/>
    <w:rsid w:val="009178D2"/>
    <w:rsid w:val="00920236"/>
    <w:rsid w:val="0092086D"/>
    <w:rsid w:val="009237F0"/>
    <w:rsid w:val="00923A41"/>
    <w:rsid w:val="0093421B"/>
    <w:rsid w:val="00935A52"/>
    <w:rsid w:val="00945423"/>
    <w:rsid w:val="009475AE"/>
    <w:rsid w:val="009477B3"/>
    <w:rsid w:val="009514CA"/>
    <w:rsid w:val="00951848"/>
    <w:rsid w:val="00951C78"/>
    <w:rsid w:val="00951D58"/>
    <w:rsid w:val="009520F8"/>
    <w:rsid w:val="009538EF"/>
    <w:rsid w:val="00957599"/>
    <w:rsid w:val="00957DAE"/>
    <w:rsid w:val="00962742"/>
    <w:rsid w:val="00964350"/>
    <w:rsid w:val="00964ABC"/>
    <w:rsid w:val="00965D60"/>
    <w:rsid w:val="00966788"/>
    <w:rsid w:val="0096694D"/>
    <w:rsid w:val="0097180B"/>
    <w:rsid w:val="0097579C"/>
    <w:rsid w:val="0097772B"/>
    <w:rsid w:val="00983792"/>
    <w:rsid w:val="009864E1"/>
    <w:rsid w:val="00991C89"/>
    <w:rsid w:val="009922F5"/>
    <w:rsid w:val="00992B3A"/>
    <w:rsid w:val="009B44F8"/>
    <w:rsid w:val="009B58A0"/>
    <w:rsid w:val="009C1CDF"/>
    <w:rsid w:val="009C23CF"/>
    <w:rsid w:val="009C269F"/>
    <w:rsid w:val="009C2FE1"/>
    <w:rsid w:val="009C4B5F"/>
    <w:rsid w:val="009C5570"/>
    <w:rsid w:val="009C5D02"/>
    <w:rsid w:val="009C6240"/>
    <w:rsid w:val="009C7A1C"/>
    <w:rsid w:val="009D0248"/>
    <w:rsid w:val="009D1660"/>
    <w:rsid w:val="009D2094"/>
    <w:rsid w:val="009D37D6"/>
    <w:rsid w:val="009D41F0"/>
    <w:rsid w:val="009E4751"/>
    <w:rsid w:val="009E4C83"/>
    <w:rsid w:val="009E5718"/>
    <w:rsid w:val="009E75EC"/>
    <w:rsid w:val="009F017D"/>
    <w:rsid w:val="009F04DE"/>
    <w:rsid w:val="009F07B5"/>
    <w:rsid w:val="009F5D06"/>
    <w:rsid w:val="00A01105"/>
    <w:rsid w:val="00A01848"/>
    <w:rsid w:val="00A02230"/>
    <w:rsid w:val="00A02C98"/>
    <w:rsid w:val="00A02F6F"/>
    <w:rsid w:val="00A031FF"/>
    <w:rsid w:val="00A05169"/>
    <w:rsid w:val="00A072C7"/>
    <w:rsid w:val="00A13D11"/>
    <w:rsid w:val="00A16E09"/>
    <w:rsid w:val="00A25170"/>
    <w:rsid w:val="00A2781E"/>
    <w:rsid w:val="00A3264B"/>
    <w:rsid w:val="00A32C0E"/>
    <w:rsid w:val="00A32CD0"/>
    <w:rsid w:val="00A344BF"/>
    <w:rsid w:val="00A34DA7"/>
    <w:rsid w:val="00A40D82"/>
    <w:rsid w:val="00A41534"/>
    <w:rsid w:val="00A57D39"/>
    <w:rsid w:val="00A61066"/>
    <w:rsid w:val="00A65903"/>
    <w:rsid w:val="00A67C71"/>
    <w:rsid w:val="00A74065"/>
    <w:rsid w:val="00A75791"/>
    <w:rsid w:val="00A76614"/>
    <w:rsid w:val="00A76B37"/>
    <w:rsid w:val="00A80CEE"/>
    <w:rsid w:val="00A8155A"/>
    <w:rsid w:val="00A83754"/>
    <w:rsid w:val="00A85687"/>
    <w:rsid w:val="00A87EAD"/>
    <w:rsid w:val="00A96831"/>
    <w:rsid w:val="00AA166F"/>
    <w:rsid w:val="00AA2CF9"/>
    <w:rsid w:val="00AB51CC"/>
    <w:rsid w:val="00AB6FD3"/>
    <w:rsid w:val="00AB7B10"/>
    <w:rsid w:val="00AB7C6C"/>
    <w:rsid w:val="00AB7EBC"/>
    <w:rsid w:val="00AC3694"/>
    <w:rsid w:val="00AC4093"/>
    <w:rsid w:val="00AC453B"/>
    <w:rsid w:val="00AC4BBF"/>
    <w:rsid w:val="00AC6411"/>
    <w:rsid w:val="00AC674C"/>
    <w:rsid w:val="00AC724A"/>
    <w:rsid w:val="00AC79A3"/>
    <w:rsid w:val="00AE0343"/>
    <w:rsid w:val="00AE55A4"/>
    <w:rsid w:val="00AE6C46"/>
    <w:rsid w:val="00AF0CB8"/>
    <w:rsid w:val="00AF1F6F"/>
    <w:rsid w:val="00AF5E22"/>
    <w:rsid w:val="00B074E4"/>
    <w:rsid w:val="00B07B62"/>
    <w:rsid w:val="00B1047E"/>
    <w:rsid w:val="00B16FD0"/>
    <w:rsid w:val="00B25131"/>
    <w:rsid w:val="00B32BD0"/>
    <w:rsid w:val="00B33124"/>
    <w:rsid w:val="00B34D53"/>
    <w:rsid w:val="00B34F91"/>
    <w:rsid w:val="00B352EC"/>
    <w:rsid w:val="00B37308"/>
    <w:rsid w:val="00B3766E"/>
    <w:rsid w:val="00B402B6"/>
    <w:rsid w:val="00B403DD"/>
    <w:rsid w:val="00B41DAD"/>
    <w:rsid w:val="00B437A8"/>
    <w:rsid w:val="00B45991"/>
    <w:rsid w:val="00B45A65"/>
    <w:rsid w:val="00B46E1D"/>
    <w:rsid w:val="00B47F24"/>
    <w:rsid w:val="00B5285C"/>
    <w:rsid w:val="00B54F35"/>
    <w:rsid w:val="00B55EA4"/>
    <w:rsid w:val="00B60DD4"/>
    <w:rsid w:val="00B6197F"/>
    <w:rsid w:val="00B71F1B"/>
    <w:rsid w:val="00B75725"/>
    <w:rsid w:val="00B75DD2"/>
    <w:rsid w:val="00B86C80"/>
    <w:rsid w:val="00B918ED"/>
    <w:rsid w:val="00B922EB"/>
    <w:rsid w:val="00B93D1E"/>
    <w:rsid w:val="00B94D3E"/>
    <w:rsid w:val="00B9539A"/>
    <w:rsid w:val="00B953A5"/>
    <w:rsid w:val="00BA361A"/>
    <w:rsid w:val="00BA59A5"/>
    <w:rsid w:val="00BB2E4B"/>
    <w:rsid w:val="00BB471D"/>
    <w:rsid w:val="00BB47C3"/>
    <w:rsid w:val="00BC0ACD"/>
    <w:rsid w:val="00BC16A5"/>
    <w:rsid w:val="00BC3D1C"/>
    <w:rsid w:val="00BC4736"/>
    <w:rsid w:val="00BD2A81"/>
    <w:rsid w:val="00BD3950"/>
    <w:rsid w:val="00BD5470"/>
    <w:rsid w:val="00BD712E"/>
    <w:rsid w:val="00BD7A52"/>
    <w:rsid w:val="00BE2214"/>
    <w:rsid w:val="00BE30E6"/>
    <w:rsid w:val="00BE4303"/>
    <w:rsid w:val="00BE4651"/>
    <w:rsid w:val="00BE496C"/>
    <w:rsid w:val="00BF061E"/>
    <w:rsid w:val="00BF3A11"/>
    <w:rsid w:val="00C0243B"/>
    <w:rsid w:val="00C02662"/>
    <w:rsid w:val="00C03838"/>
    <w:rsid w:val="00C038C8"/>
    <w:rsid w:val="00C150FA"/>
    <w:rsid w:val="00C175FA"/>
    <w:rsid w:val="00C215DE"/>
    <w:rsid w:val="00C2217E"/>
    <w:rsid w:val="00C23D81"/>
    <w:rsid w:val="00C27FBA"/>
    <w:rsid w:val="00C314EF"/>
    <w:rsid w:val="00C34CC9"/>
    <w:rsid w:val="00C4493D"/>
    <w:rsid w:val="00C449AB"/>
    <w:rsid w:val="00C47531"/>
    <w:rsid w:val="00C517B3"/>
    <w:rsid w:val="00C51BDE"/>
    <w:rsid w:val="00C53AF5"/>
    <w:rsid w:val="00C54F08"/>
    <w:rsid w:val="00C618F5"/>
    <w:rsid w:val="00C61D61"/>
    <w:rsid w:val="00C62F51"/>
    <w:rsid w:val="00C652DB"/>
    <w:rsid w:val="00C6586B"/>
    <w:rsid w:val="00C65C27"/>
    <w:rsid w:val="00C6790B"/>
    <w:rsid w:val="00C67CA7"/>
    <w:rsid w:val="00C67FA4"/>
    <w:rsid w:val="00C74C50"/>
    <w:rsid w:val="00C751AB"/>
    <w:rsid w:val="00C7539C"/>
    <w:rsid w:val="00C80FDB"/>
    <w:rsid w:val="00C839D3"/>
    <w:rsid w:val="00C8422F"/>
    <w:rsid w:val="00C874AF"/>
    <w:rsid w:val="00C918BF"/>
    <w:rsid w:val="00C91BAD"/>
    <w:rsid w:val="00C954E9"/>
    <w:rsid w:val="00C95CAF"/>
    <w:rsid w:val="00C96D95"/>
    <w:rsid w:val="00CA03CE"/>
    <w:rsid w:val="00CA10B2"/>
    <w:rsid w:val="00CA33D5"/>
    <w:rsid w:val="00CA430A"/>
    <w:rsid w:val="00CA6781"/>
    <w:rsid w:val="00CA736E"/>
    <w:rsid w:val="00CB234C"/>
    <w:rsid w:val="00CB2B79"/>
    <w:rsid w:val="00CB4144"/>
    <w:rsid w:val="00CC3565"/>
    <w:rsid w:val="00CC4506"/>
    <w:rsid w:val="00CC4CF0"/>
    <w:rsid w:val="00CC5CF3"/>
    <w:rsid w:val="00CD0321"/>
    <w:rsid w:val="00CD0443"/>
    <w:rsid w:val="00CD054A"/>
    <w:rsid w:val="00CD3C13"/>
    <w:rsid w:val="00CD3D74"/>
    <w:rsid w:val="00CD5300"/>
    <w:rsid w:val="00CE5A47"/>
    <w:rsid w:val="00CF38E3"/>
    <w:rsid w:val="00CF7424"/>
    <w:rsid w:val="00CF7463"/>
    <w:rsid w:val="00D01176"/>
    <w:rsid w:val="00D05C41"/>
    <w:rsid w:val="00D103C7"/>
    <w:rsid w:val="00D14711"/>
    <w:rsid w:val="00D211EC"/>
    <w:rsid w:val="00D22EFE"/>
    <w:rsid w:val="00D24654"/>
    <w:rsid w:val="00D24D4B"/>
    <w:rsid w:val="00D258D2"/>
    <w:rsid w:val="00D30DFA"/>
    <w:rsid w:val="00D32D8A"/>
    <w:rsid w:val="00D346E8"/>
    <w:rsid w:val="00D364B7"/>
    <w:rsid w:val="00D36710"/>
    <w:rsid w:val="00D44F3F"/>
    <w:rsid w:val="00D452FD"/>
    <w:rsid w:val="00D47499"/>
    <w:rsid w:val="00D50C65"/>
    <w:rsid w:val="00D5576E"/>
    <w:rsid w:val="00D56A69"/>
    <w:rsid w:val="00D61E21"/>
    <w:rsid w:val="00D628DB"/>
    <w:rsid w:val="00D63311"/>
    <w:rsid w:val="00D674E8"/>
    <w:rsid w:val="00D75B16"/>
    <w:rsid w:val="00D75BD5"/>
    <w:rsid w:val="00D75D05"/>
    <w:rsid w:val="00D76624"/>
    <w:rsid w:val="00D81976"/>
    <w:rsid w:val="00D84212"/>
    <w:rsid w:val="00D962EA"/>
    <w:rsid w:val="00DA223D"/>
    <w:rsid w:val="00DA2467"/>
    <w:rsid w:val="00DB2251"/>
    <w:rsid w:val="00DB2559"/>
    <w:rsid w:val="00DC0EEE"/>
    <w:rsid w:val="00DC1FEA"/>
    <w:rsid w:val="00DC29CE"/>
    <w:rsid w:val="00DC4E8F"/>
    <w:rsid w:val="00DC7804"/>
    <w:rsid w:val="00DD03B1"/>
    <w:rsid w:val="00DD10C5"/>
    <w:rsid w:val="00DD238B"/>
    <w:rsid w:val="00DD3BA5"/>
    <w:rsid w:val="00DE1A31"/>
    <w:rsid w:val="00DE3D0D"/>
    <w:rsid w:val="00DF4AC6"/>
    <w:rsid w:val="00DF5B21"/>
    <w:rsid w:val="00DF70DD"/>
    <w:rsid w:val="00DF735D"/>
    <w:rsid w:val="00DF7A9C"/>
    <w:rsid w:val="00E04397"/>
    <w:rsid w:val="00E052F5"/>
    <w:rsid w:val="00E06304"/>
    <w:rsid w:val="00E0635C"/>
    <w:rsid w:val="00E0643B"/>
    <w:rsid w:val="00E105BC"/>
    <w:rsid w:val="00E1499F"/>
    <w:rsid w:val="00E20752"/>
    <w:rsid w:val="00E220D1"/>
    <w:rsid w:val="00E270EF"/>
    <w:rsid w:val="00E4219A"/>
    <w:rsid w:val="00E42972"/>
    <w:rsid w:val="00E526E1"/>
    <w:rsid w:val="00E52AD8"/>
    <w:rsid w:val="00E56BA2"/>
    <w:rsid w:val="00E6048E"/>
    <w:rsid w:val="00E61C5C"/>
    <w:rsid w:val="00E63812"/>
    <w:rsid w:val="00E66B86"/>
    <w:rsid w:val="00E66B98"/>
    <w:rsid w:val="00E76410"/>
    <w:rsid w:val="00E76C95"/>
    <w:rsid w:val="00E77863"/>
    <w:rsid w:val="00E82EFD"/>
    <w:rsid w:val="00E85BAB"/>
    <w:rsid w:val="00E87BEE"/>
    <w:rsid w:val="00E91295"/>
    <w:rsid w:val="00E938A4"/>
    <w:rsid w:val="00E950D7"/>
    <w:rsid w:val="00E97FB2"/>
    <w:rsid w:val="00EA0F5E"/>
    <w:rsid w:val="00EA3169"/>
    <w:rsid w:val="00EA544C"/>
    <w:rsid w:val="00EA5BE5"/>
    <w:rsid w:val="00EB03D5"/>
    <w:rsid w:val="00EB3549"/>
    <w:rsid w:val="00EB6A24"/>
    <w:rsid w:val="00EB7CB1"/>
    <w:rsid w:val="00EC19F8"/>
    <w:rsid w:val="00EC3702"/>
    <w:rsid w:val="00EC5910"/>
    <w:rsid w:val="00EC70E3"/>
    <w:rsid w:val="00ED1C53"/>
    <w:rsid w:val="00ED442B"/>
    <w:rsid w:val="00EE1316"/>
    <w:rsid w:val="00EE14C7"/>
    <w:rsid w:val="00EE3E74"/>
    <w:rsid w:val="00EE6983"/>
    <w:rsid w:val="00EF0E0E"/>
    <w:rsid w:val="00EF0F05"/>
    <w:rsid w:val="00EF146F"/>
    <w:rsid w:val="00EF28D0"/>
    <w:rsid w:val="00EF3A10"/>
    <w:rsid w:val="00F0282D"/>
    <w:rsid w:val="00F03517"/>
    <w:rsid w:val="00F03D71"/>
    <w:rsid w:val="00F13239"/>
    <w:rsid w:val="00F1680E"/>
    <w:rsid w:val="00F21AD0"/>
    <w:rsid w:val="00F21DA3"/>
    <w:rsid w:val="00F24410"/>
    <w:rsid w:val="00F25539"/>
    <w:rsid w:val="00F339E5"/>
    <w:rsid w:val="00F346C8"/>
    <w:rsid w:val="00F365A7"/>
    <w:rsid w:val="00F41FEA"/>
    <w:rsid w:val="00F468D1"/>
    <w:rsid w:val="00F47F3A"/>
    <w:rsid w:val="00F51DFA"/>
    <w:rsid w:val="00F53A63"/>
    <w:rsid w:val="00F57CF2"/>
    <w:rsid w:val="00F604F0"/>
    <w:rsid w:val="00F6156E"/>
    <w:rsid w:val="00F616C6"/>
    <w:rsid w:val="00F85033"/>
    <w:rsid w:val="00F85AB5"/>
    <w:rsid w:val="00F901A1"/>
    <w:rsid w:val="00F91657"/>
    <w:rsid w:val="00F9290E"/>
    <w:rsid w:val="00F95EA9"/>
    <w:rsid w:val="00F96706"/>
    <w:rsid w:val="00F96C3D"/>
    <w:rsid w:val="00FA18E2"/>
    <w:rsid w:val="00FA28EC"/>
    <w:rsid w:val="00FA7D80"/>
    <w:rsid w:val="00FB0516"/>
    <w:rsid w:val="00FB3481"/>
    <w:rsid w:val="00FB4B8B"/>
    <w:rsid w:val="00FB6D19"/>
    <w:rsid w:val="00FB7E90"/>
    <w:rsid w:val="00FC2092"/>
    <w:rsid w:val="00FD4B55"/>
    <w:rsid w:val="00FD69E5"/>
    <w:rsid w:val="00FE0AD1"/>
    <w:rsid w:val="00FE0F34"/>
    <w:rsid w:val="00FE1356"/>
    <w:rsid w:val="00FE3426"/>
    <w:rsid w:val="00FE4962"/>
    <w:rsid w:val="00FF18E9"/>
    <w:rsid w:val="00FF2234"/>
    <w:rsid w:val="00FF2859"/>
    <w:rsid w:val="00FF3FB8"/>
    <w:rsid w:val="00FF6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0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C5BF1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unhideWhenUsed/>
    <w:rsid w:val="00425D3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425D33"/>
    <w:rPr>
      <w:rFonts w:cs="Times New Roman" w:eastAsia="Calibri" w:hAnsi="Calibri" w:ascii="Calibri"/>
    </w:rPr>
  </w:style>
  <w:style w:styleId="Bezproreda" w:type="paragraph">
    <w:name w:val="No Spacing"/>
    <w:qFormat/>
    <w:rsid w:val="004C6F1E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97F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7FB2"/>
    <w:rPr>
      <w:rFonts w:cs="Times New Roman" w:hAnsi="Times New Roman" w:ascii="Times New Roman"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7FB2"/>
    <w:rPr>
      <w:rFonts w:cs="Arial" w:hAnsi="Arial" w:ascii="Arial"/>
      <w:sz w:val="20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7FB2"/>
    <w:rPr>
      <w:rFonts w:cs="Arial" w:hAnsi="Arial" w:ascii="Arial"/>
      <w:sz w:val="20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7FB2"/>
    <w:rPr>
      <w:rFonts w:cs="Arial" w:hAnsi="Arial" w:ascii="Arial"/>
      <w:sz w:val="20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C5BF1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unhideWhenUsed/>
    <w:rsid w:val="00425D3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425D33"/>
    <w:rPr>
      <w:rFonts w:ascii="Calibri" w:cs="Times New Roman" w:eastAsia="Calibri" w:hAnsi="Calibri"/>
    </w:rPr>
  </w:style>
  <w:style w:styleId="Bezproreda" w:type="paragraph">
    <w:name w:val="No Spacing"/>
    <w:qFormat/>
    <w:rsid w:val="004C6F1E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97F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7FB2"/>
    <w:rPr>
      <w:rFonts w:ascii="Times New Roman" w:cs="Times New Roman" w:hAnsi="Times New Roman"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7FB2"/>
    <w:rPr>
      <w:rFonts w:ascii="Arial" w:cs="Arial" w:hAnsi="Arial"/>
      <w:sz w:val="20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7FB2"/>
    <w:rPr>
      <w:rFonts w:ascii="Arial" w:cs="Arial" w:hAnsi="Arial"/>
      <w:sz w:val="20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7FB2"/>
    <w:rPr>
      <w:rFonts w:ascii="Arial" w:cs="Arial" w:hAnsi="Arial"/>
      <w:sz w:val="20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49385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688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E7A24BB-E23D-4D58-B316-1C7C4EDE90B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19</properties:Pages>
  <properties:Words>4927</properties:Words>
  <properties:Characters>32240</properties:Characters>
  <properties:Lines>2292</properties:Lines>
  <properties:Paragraphs>1473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36195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2018-10-31T08:41:00Z</dcterms:created>
  <dc:creator>Darko</dc:creator>
  <cp:lastModifiedBy>Renata Klokočki</cp:lastModifiedBy>
  <cp:lastPrinted>2018-10-26T07:29:00Z</cp:lastPrinted>
  <dcterms:modified xmlns:xsi="http://www.w3.org/2001/XMLSchema-instance" xsi:type="dcterms:W3CDTF">2018-10-31T08:45:00Z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St-3415/2017-51 / Podnesak - Popis vjerovnika (Popis vjerovnika-PAN.docx)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19</vt:i4>
  </prop:property>
</prop:Properties>
</file>