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65cd" w14:paraId="9da65c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D86FAC">
        <w:t>RUBUS d.o.o., Sušci 0, Dicmo, OIB: 15422983652</w:t>
      </w:r>
      <w:r>
        <w:t xml:space="preserve">, dana </w:t>
      </w:r>
      <w:r w:rsidR="00D86FAC">
        <w:t>31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D86FAC">
        <w:t>RUBUS d.o.o., Sušci 0, Dicmo, OIB: 15422983652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D86FAC">
        <w:t>471816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D86FAC" w:rsidP="00D86FAC" w:rsidR="00D86FAC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RUBUS d.o.o., Sušci 0, Dicmo, OIB: 15422983652.</w:t>
      </w:r>
    </w:p>
    <w:p w:rsidRDefault="00D86FAC" w:rsidP="00D86FAC" w:rsidR="00D86FAC">
      <w:pPr>
        <w:ind w:left="708"/>
        <w:jc w:val="both"/>
      </w:pPr>
    </w:p>
    <w:p w:rsidRDefault="00D86FAC" w:rsidP="00D86FAC" w:rsidR="00D86FAC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1829 dana, u ukupnom iznosu od 72.384,90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86FAC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86FAC">
        <w:t>31</w:t>
      </w:r>
      <w:r w:rsidR="00EE7377">
        <w:t>. siječnja 2017</w:t>
      </w:r>
      <w:r w:rsidR="008B566D">
        <w:t xml:space="preserve">. godine.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D86FAC">
        <w:t xml:space="preserve">RUBUS d.o.o., Sušci 0, Dicmo, OIB: 15422983652 </w:t>
      </w:r>
      <w:r w:rsidR="008830E4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D86FAC">
        <w:t>14</w:t>
      </w:r>
      <w:r>
        <w:t xml:space="preserve">). </w:t>
      </w:r>
    </w:p>
    <w:p w:rsidRDefault="00D86FAC" w:rsidP="00D86FAC" w:rsidR="00D86FAC">
      <w:pPr>
        <w:jc w:val="both"/>
      </w:pPr>
    </w:p>
    <w:p w:rsidRDefault="00D86FAC" w:rsidP="00D86FAC" w:rsidR="00D86FAC">
      <w:pPr>
        <w:ind w:firstLine="708"/>
        <w:jc w:val="both"/>
      </w:pPr>
      <w:r>
        <w:t xml:space="preserve">Dana 25. siječnja 2017. godine Srđan Mladinić, otac zakonske zastupnice dužnika Srđane Mladinić, izvijestio sud da ista zbog teška bolesti nije u mogućnosti pristupiti na ročište u prethodnom postupku za navedenog dužnika te je u spis dostavio liječničku dokumentaciju za istu. </w:t>
      </w:r>
    </w:p>
    <w:p w:rsidRDefault="00D86FAC" w:rsidP="00D736E5" w:rsidR="00D86FAC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25. siječnja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8830E4">
        <w:t xml:space="preserve">01. </w:t>
      </w:r>
      <w:r w:rsidR="00D86FAC">
        <w:t>rujna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D86FAC">
        <w:t>72.381,90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D86FAC">
        <w:t>30</w:t>
      </w:r>
      <w:r>
        <w:t xml:space="preserve">. siječnja 2017. godine </w:t>
      </w:r>
      <w:r w:rsidRPr="00271D1E">
        <w:t xml:space="preserve">evidentirano </w:t>
      </w:r>
      <w:r w:rsidR="00D86FAC">
        <w:t>2345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15C97" w:rsidP="00D86FAC" w:rsidR="00D86FAC">
      <w:pPr>
        <w:ind w:firstLine="708"/>
        <w:jc w:val="both"/>
      </w:pPr>
      <w:r w:rsidRPr="00B15C97">
        <w:t xml:space="preserve">Na ročištu održanom dana </w:t>
      </w:r>
      <w:r w:rsidR="00D86FAC">
        <w:t>31</w:t>
      </w:r>
      <w:r w:rsidRPr="00B15C97">
        <w:t xml:space="preserve">. siječnja 2017. godine zz dužnika </w:t>
      </w:r>
      <w:r w:rsidR="00D86FAC">
        <w:t>Miloš Šerbo</w:t>
      </w:r>
      <w:r w:rsidRPr="00B15C97">
        <w:t xml:space="preserve"> se izjasnio prijedlogu za otvaranje stečajnog postupka nad društvom </w:t>
      </w:r>
      <w:r w:rsidR="00D86FAC">
        <w:t>RUBUS d.o.o., Sušci 0, Dicmo, OIB: 15422983652</w:t>
      </w:r>
      <w:r w:rsidRPr="00B15C97">
        <w:t xml:space="preserve">, te je </w:t>
      </w:r>
      <w:r w:rsidR="00D86FAC">
        <w:t>izjavio</w:t>
      </w:r>
      <w:r w:rsidRPr="00B15C97">
        <w:t xml:space="preserve"> da je navedeno društvo </w:t>
      </w:r>
      <w:r w:rsidR="00D86FAC">
        <w:t xml:space="preserve">osnovano 2007. godine. Glavna djelatnost društva bila je uzgoj ljekovitih bilja i izrada medicinskih preparata.  Od početka osnivanja društva on i Srđana Mladinić su bili odgovorne osobe društva, međutim samo mjesec-dva nakon osnivanja društva zz Srđana Mladinić se razbolila tako da ista nije djelovala u društvu. Proizvodnja se odvijala u samom početku ali u malom obimu. Naime, započelo se s nekakvim planovima i izradi projekata, no do došlo je samo do realizacije samo 10-tak projekata. Društvo je djelovalo u sklopu firme koja je bila u vlasništvu oca Srđane Mladinić. Naime, radilo se o firmi SMS d.o.o. Naime, društvo RUBUS d.o.o. je trebalo biti dopuna firme SMS d.o.o., no i firma SMS d.o.o. je zapala u financijske probleme. Društvo od imovine nema niti nekretnine niti pokretnine. Naime, društvo je koristilo opreme od društva SMS d.o.o. Od zaposlenih društvo je imalo jednog zaposlenog i to je njegova kći Iskra Šerbo. Danas društvo više nema zaposlenih. Blokada koju navodi FINA u svom prijedlogu za otvaranje stečaja odnosi se na ovrhu od strane odvjetničkog društva Hanžeković i partneri te na poreze. Istaknuo je da je suglasan s prijedlogom za otvaranje stečajnog postupka. 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>
        <w:lastRenderedPageBreak/>
        <w:t>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D86FAC">
        <w:t>31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66C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D86FAC">
      <w:t>718/2016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D86FAC">
      <w:t>718/2016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C7734"/>
    <w:rsid w:val="003A566C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D721AE"/>
    <w:rsid w:val="00D736E5"/>
    <w:rsid w:val="00D86FAC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5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6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6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6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6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5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6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6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6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6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RUBUS d.o.o.</izvorni_sadrzaj>
    <derivirana_varijabla naziv="DomainObject.Predmet.ProtustrankaFormated_1">  RUBUS d.o.o.</derivirana_varijabla>
  </DomainObject.Predmet.ProtustrankaFormated>
  <DomainObject.Predmet.ProtustrankaFormatedOIB>
    <izvorni_sadrzaj>  RUBUS d.o.o., OIB 15422983652</izvorni_sadrzaj>
    <derivirana_varijabla naziv="DomainObject.Predmet.ProtustrankaFormatedOIB_1">  RUBUS d.o.o., OIB 15422983652</derivirana_varijabla>
  </DomainObject.Predmet.ProtustrankaFormatedOIB>
  <DomainObject.Predmet.ProtustrankaFormatedWithAdress>
    <izvorni_sadrzaj> RUBUS d.o.o., Sušci 0, 21232 Sušci</izvorni_sadrzaj>
    <derivirana_varijabla naziv="DomainObject.Predmet.ProtustrankaFormatedWithAdress_1"> RUBUS d.o.o., Sušci 0, 21232 Sušci</derivirana_varijabla>
  </DomainObject.Predmet.ProtustrankaFormatedWithAdress>
  <DomainObject.Predmet.ProtustrankaFormatedWithAdressOIB>
    <izvorni_sadrzaj> RUBUS d.o.o., OIB 15422983652, Sušci 0, 21232 Sušci</izvorni_sadrzaj>
    <derivirana_varijabla naziv="DomainObject.Predmet.ProtustrankaFormatedWithAdressOIB_1"> RUBUS d.o.o., OIB 15422983652, Sušci 0, 21232 Sušci</derivirana_varijabla>
  </DomainObject.Predmet.ProtustrankaFormatedWithAdressOIB>
  <DomainObject.Predmet.ProtustrankaWithAdress>
    <izvorni_sadrzaj>RUBUS d.o.o. Sušci 0, 21232 Sušci</izvorni_sadrzaj>
    <derivirana_varijabla naziv="DomainObject.Predmet.ProtustrankaWithAdress_1">RUBUS d.o.o. Sušci 0, 21232 Sušci</derivirana_varijabla>
  </DomainObject.Predmet.ProtustrankaWithAdress>
  <DomainObject.Predmet.ProtustrankaWithAdressOIB>
    <izvorni_sadrzaj>RUBUS d.o.o., OIB 15422983652, Sušci 0, 21232 Sušci</izvorni_sadrzaj>
    <derivirana_varijabla naziv="DomainObject.Predmet.ProtustrankaWithAdressOIB_1">RUBUS d.o.o., OIB 15422983652, Sušci 0, 21232 Sušci</derivirana_varijabla>
  </DomainObject.Predmet.ProtustrankaWithAdressOIB>
  <DomainObject.Predmet.ProtustrankaNazivFormated>
    <izvorni_sadrzaj>RUBUS d.o.o.</izvorni_sadrzaj>
    <derivirana_varijabla naziv="DomainObject.Predmet.ProtustrankaNazivFormated_1">RUBUS d.o.o.</derivirana_varijabla>
  </DomainObject.Predmet.ProtustrankaNazivFormated>
  <DomainObject.Predmet.ProtustrankaNazivFormatedOIB>
    <izvorni_sadrzaj>RUBUS d.o.o., OIB 15422983652</izvorni_sadrzaj>
    <derivirana_varijabla naziv="DomainObject.Predmet.ProtustrankaNazivFormatedOIB_1">RUBUS d.o.o., OIB 15422983652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72384.90</izvorni_sadrzaj>
    <derivirana_varijabla naziv="DomainObject.Predmet.TrenutnaVrijednost_1">72384.90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RUBUS d.o.o.</item>
    </izvorni_sadrzaj>
    <derivirana_varijabla naziv="DomainObject.Predmet.ProtuStrankaListFormated_1">
      <item>RUBUS d.o.o.</item>
    </derivirana_varijabla>
  </DomainObject.Predmet.ProtuStrankaListFormated>
  <DomainObject.Predmet.ProtuStrankaListFormatedOIB>
    <izvorni_sadrzaj>
      <item>RUBUS d.o.o., OIB 15422983652</item>
    </izvorni_sadrzaj>
    <derivirana_varijabla naziv="DomainObject.Predmet.ProtuStrankaListFormatedOIB_1">
      <item>RUBUS d.o.o., OIB 15422983652</item>
    </derivirana_varijabla>
  </DomainObject.Predmet.ProtuStrankaListFormatedOIB>
  <DomainObject.Predmet.ProtuStrankaListFormatedWithAdress>
    <izvorni_sadrzaj>
      <item>RUBUS d.o.o., Sušci 0, 21232 Sušci</item>
    </izvorni_sadrzaj>
    <derivirana_varijabla naziv="DomainObject.Predmet.ProtuStrankaListFormatedWithAdress_1">
      <item>RUBUS d.o.o., Sušci 0, 21232 Sušci</item>
    </derivirana_varijabla>
  </DomainObject.Predmet.ProtuStrankaListFormatedWithAdress>
  <DomainObject.Predmet.ProtuStrankaListFormatedWithAdressOIB>
    <izvorni_sadrzaj>
      <item>RUBUS d.o.o., OIB 15422983652, Sušci 0, 21232 Sušci</item>
    </izvorni_sadrzaj>
    <derivirana_varijabla naziv="DomainObject.Predmet.ProtuStrankaListFormatedWithAdressOIB_1">
      <item>RUBUS d.o.o., OIB 15422983652, Sušci 0, 21232 Sušci</item>
    </derivirana_varijabla>
  </DomainObject.Predmet.ProtuStrankaListFormatedWithAdressOIB>
  <DomainObject.Predmet.ProtuStrankaListNazivFormated>
    <izvorni_sadrzaj>
      <item>RUBUS d.o.o.</item>
    </izvorni_sadrzaj>
    <derivirana_varijabla naziv="DomainObject.Predmet.ProtuStrankaListNazivFormated_1">
      <item>RUBUS d.o.o.</item>
    </derivirana_varijabla>
  </DomainObject.Predmet.ProtuStrankaListNazivFormated>
  <DomainObject.Predmet.ProtuStrankaListNazivFormatedOIB>
    <izvorni_sadrzaj>
      <item>RUBUS d.o.o., OIB 15422983652</item>
    </izvorni_sadrzaj>
    <derivirana_varijabla naziv="DomainObject.Predmet.ProtuStrankaListNazivFormatedOIB_1">
      <item>RUBUS d.o.o., OIB 15422983652</item>
    </derivirana_varijabla>
  </DomainObject.Predmet.ProtuStrankaListNazivFormatedOIB>
  <DomainObject.Predmet.OstaliListFormated>
    <izvorni_sadrzaj>
      <item>Srđana Mladinić</item>
      <item>Miloš Šerbo</item>
    </izvorni_sadrzaj>
    <derivirana_varijabla naziv="DomainObject.Predmet.OstaliListFormated_1">
      <item>Srđana Mladinić</item>
      <item>Miloš Šerbo</item>
    </derivirana_varijabla>
  </DomainObject.Predmet.OstaliListFormated>
  <DomainObject.Predmet.OstaliListFormatedOIB>
    <izvorni_sadrzaj>
      <item>Srđana Mladinić, OIB 67216652834</item>
      <item>Miloš Šerbo, OIB 67112824191</item>
    </izvorni_sadrzaj>
    <derivirana_varijabla naziv="DomainObject.Predmet.OstaliListFormatedOIB_1">
      <item>Srđana Mladinić, OIB 67216652834</item>
      <item>Miloš Šerbo, OIB 67112824191</item>
    </derivirana_varijabla>
  </DomainObject.Predmet.OstaliListFormatedOIB>
  <DomainObject.Predmet.OstaliListFormatedWithAdress>
    <izvorni_sadrzaj>
      <item>Srđana Mladinić, Šime Ljubića 21, 21000 Split</item>
      <item>Miloš Šerbo, Sredmanuška 11, 21000 Split</item>
    </izvorni_sadrzaj>
    <derivirana_varijabla naziv="DomainObject.Predmet.OstaliListFormatedWithAdress_1">
      <item>Srđana Mladinić, Šime Ljubića 21, 21000 Split</item>
      <item>Miloš Šerbo, Sredmanuška 11, 21000 Split</item>
    </derivirana_varijabla>
  </DomainObject.Predmet.OstaliListFormatedWithAdress>
  <DomainObject.Predmet.OstaliListFormatedWithAdressOIB>
    <izvorni_sadrzaj>
      <item>Srđana Mladinić, OIB 67216652834, Šime Ljubića 21, 21000 Split</item>
      <item>Miloš Šerbo, OIB 67112824191, Sredmanuška 11, 21000 Split</item>
    </izvorni_sadrzaj>
    <derivirana_varijabla naziv="DomainObject.Predmet.OstaliListFormatedWithAdressOIB_1">
      <item>Srđana Mladinić, OIB 67216652834, Šime Ljubića 21, 21000 Split</item>
      <item>Miloš Šerbo, OIB 67112824191, Sredmanuška 11, 21000 Split</item>
    </derivirana_varijabla>
  </DomainObject.Predmet.OstaliListFormatedWithAdressOIB>
  <DomainObject.Predmet.OstaliListNazivFormated>
    <izvorni_sadrzaj>
      <item>Srđana Mladinić</item>
      <item>Miloš Šerbo</item>
    </izvorni_sadrzaj>
    <derivirana_varijabla naziv="DomainObject.Predmet.OstaliListNazivFormated_1">
      <item>Srđana Mladinić</item>
      <item>Miloš Šerbo</item>
    </derivirana_varijabla>
  </DomainObject.Predmet.OstaliListNazivFormated>
  <DomainObject.Predmet.OstaliListNazivFormatedOIB>
    <izvorni_sadrzaj>
      <item>Srđana Mladinić, OIB 67216652834</item>
      <item>Miloš Šerbo, OIB 67112824191</item>
    </izvorni_sadrzaj>
    <derivirana_varijabla naziv="DomainObject.Predmet.OstaliListNazivFormatedOIB_1">
      <item>Srđana Mladinić, OIB 67216652834</item>
      <item>Miloš Šerbo, OIB 67112824191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RUBUS d.o.o.</izvorni_sadrzaj>
    <derivirana_varijabla naziv="DomainObject.Predmet.ProtustrankaIDrugi_1">RUBUS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RUBUS d.o.o., OIB 15422983652, Sušci 0, 21232 Sušci</izvorni_sadrzaj>
    <derivirana_varijabla naziv="DomainObject.Predmet.ProtustrankaIDrugiAdressOIB_1">RUBUS d.o.o., OIB 15422983652, Sušci 0, 21232 Sušci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RUBUS d.o.o.</item>
      <item>FINANCIJSKA AGENCIJA, RC SPLIT</item>
      <item>Srđana Mladinić</item>
      <item>Miloš Šerbo</item>
    </izvorni_sadrzaj>
    <derivirana_varijabla naziv="DomainObject.Predmet.SudioniciListNaziv_1">
      <item>RUBUS d.o.o.</item>
      <item>FINANCIJSKA AGENCIJA, RC SPLIT</item>
      <item>Srđana Mladinić</item>
      <item>Miloš Šerbo</item>
    </derivirana_varijabla>
  </DomainObject.Predmet.SudioniciListNaziv>
  <DomainObject.Predmet.SudioniciListAdressOIB>
    <izvorni_sadrzaj>
      <item>RUBUS d.o.o., OIB 15422983652, Sušci 0,21232 Sušci</item>
      <item>FINANCIJSKA AGENCIJA, RC SPLIT, OIB 85821130368, Mažuranićevo šetalište 24 b,21000 Split</item>
      <item>Srđana Mladinić, OIB 67216652834, Šime Ljubića 21,21000 Split</item>
      <item>Miloš Šerbo, OIB 67112824191, Sredmanuška 11,21000 Split</item>
    </izvorni_sadrzaj>
    <derivirana_varijabla naziv="DomainObject.Predmet.SudioniciListAdressOIB_1">
      <item>RUBUS d.o.o., OIB 15422983652, Sušci 0,21232 Sušci</item>
      <item>FINANCIJSKA AGENCIJA, RC SPLIT, OIB 85821130368, Mažuranićevo šetalište 24 b,21000 Split</item>
      <item>Srđana Mladinić, OIB 67216652834, Šime Ljubića 21,21000 Split</item>
      <item>Miloš Šerbo, OIB 67112824191, Sredmanuška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15422983652</item>
      <item>, OIB 85821130368</item>
      <item>, OIB 67216652834</item>
      <item>, OIB 67112824191</item>
    </izvorni_sadrzaj>
    <derivirana_varijabla naziv="DomainObject.Predmet.SudioniciListNazivOIB_1">
      <item>, OIB 15422983652</item>
      <item>, OIB 85821130368</item>
      <item>, OIB 67216652834</item>
      <item>, OIB 67112824191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BD37C-A917-4074-935C-C865FA5CF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1105</properties:Words>
  <properties:Characters>6063</properties:Characters>
  <properties:Lines>133</properties:Lines>
  <properties:Paragraphs>38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2017-01-31T08:20:00Z</cp:lastPrinted>
  <dcterms:modified xmlns:xsi="http://www.w3.org/2001/XMLSchema-instance" xsi:type="dcterms:W3CDTF">2017-01-31T12:55:00Z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