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5e44" w14:paraId="2a05e44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E519F8">
        <w:t>4057</w:t>
      </w:r>
      <w:r w:rsidR="00FE7084">
        <w:t>/2015</w:t>
      </w:r>
      <w:r w:rsidR="00CD240C">
        <w:t>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E519F8">
        <w:t>4057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E7084">
        <w:t>22</w:t>
      </w:r>
      <w:r w:rsidR="00CD240C">
        <w:t>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E519F8">
        <w:t>J.M.S.-PROM d.o.o. za trgovinu, usluge i uvoz-izvoz, OIB 70556846253, Zagreb, Drage Gervaisa 11</w:t>
      </w:r>
      <w:r w:rsidR="00FC5C1A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E519F8">
        <w:t>163.053,06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E7084">
        <w:t>22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331B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9140F"/>
    <w:rsid w:val="00AC4528"/>
    <w:rsid w:val="00AD027A"/>
    <w:rsid w:val="00B001B2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519F8"/>
    <w:rsid w:val="00EB6118"/>
    <w:rsid w:val="00EC113B"/>
    <w:rsid w:val="00EC3302"/>
    <w:rsid w:val="00ED6AA8"/>
    <w:rsid w:val="00F034D3"/>
    <w:rsid w:val="00F2627E"/>
    <w:rsid w:val="00F70253"/>
    <w:rsid w:val="00F94DC2"/>
    <w:rsid w:val="00FC5C1A"/>
    <w:rsid w:val="00FD78CF"/>
    <w:rsid w:val="00FE0A42"/>
    <w:rsid w:val="00FE3E00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St-4057/2015</izvorni_sadrzaj>
    <derivirana_varijabla naziv="DomainObject.Predmet.OznakaBroj_1">St-4057/2015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J.M.S.-PROM d.o.o. zastupanog po punomoćniku JURICA MAVROVIĆ</izvorni_sadrzaj>
    <derivirana_varijabla naziv="DomainObject.Predmet.ProtustrankaFormated_1">  J.M.S.-PROM d.o.o. zastupanog po punomoćniku JURICA MAVROVIĆ</derivirana_varijabla>
  </DomainObject.Predmet.ProtustrankaFormated>
  <DomainObject.Predmet.ProtustrankaFormatedOIB>
    <izvorni_sadrzaj>  J.M.S.-PROM d.o.o., OIB 70556846253 zastupanog po punomoćniku JURICA MAVROVIĆ</izvorni_sadrzaj>
    <derivirana_varijabla naziv="DomainObject.Predmet.ProtustrankaFormatedOIB_1">  J.M.S.-PROM d.o.o., OIB 70556846253 zastupanog po punomoćniku JURICA MAVROVIĆ</derivirana_varijabla>
  </DomainObject.Predmet.ProtustrankaFormatedOIB>
  <DomainObject.Predmet.ProtustrankaFormatedWithAdress>
    <izvorni_sadrzaj> J.M.S.-PROM d.o.o., Drage Gervaisa 11, 10000 Zagreb zastupanog po punomoćniku JURICA MAVROVIĆ</izvorni_sadrzaj>
    <derivirana_varijabla naziv="DomainObject.Predmet.ProtustrankaFormatedWithAdress_1"> J.M.S.-PROM d.o.o., Drage Gervaisa 11, 10000 Zagreb zastupanog po punomoćniku JURICA MAVROVIĆ</derivirana_varijabla>
  </DomainObject.Predmet.ProtustrankaFormatedWithAdress>
  <DomainObject.Predmet.ProtustrankaFormatedWithAdressOIB>
    <izvorni_sadrzaj> J.M.S.-PROM d.o.o., OIB 70556846253, Drage Gervaisa 11, 10000 Zagreb zastupanog po punomoćniku JURICA MAVROVIĆ</izvorni_sadrzaj>
    <derivirana_varijabla naziv="DomainObject.Predmet.ProtustrankaFormatedWithAdressOIB_1"> J.M.S.-PROM d.o.o., OIB 70556846253, Drage Gervaisa 11, 10000 Zagreb zastupanog po punomoćniku JURICA MAVROVIĆ</derivirana_varijabla>
  </DomainObject.Predmet.ProtustrankaFormatedWithAdressOIB>
  <DomainObject.Predmet.ProtustrankaWithAdress>
    <izvorni_sadrzaj>J.M.S.-PROM d.o.o. Drage Gervaisa 11, 10000 Zagreb</izvorni_sadrzaj>
    <derivirana_varijabla naziv="DomainObject.Predmet.ProtustrankaWithAdress_1">J.M.S.-PROM d.o.o. Drage Gervaisa 11, 10000 Zagreb</derivirana_varijabla>
  </DomainObject.Predmet.ProtustrankaWithAdress>
  <DomainObject.Predmet.ProtustrankaWithAdressOIB>
    <izvorni_sadrzaj>J.M.S.-PROM d.o.o., OIB 70556846253, Drage Gervaisa 11, 10000 Zagreb</izvorni_sadrzaj>
    <derivirana_varijabla naziv="DomainObject.Predmet.ProtustrankaWithAdressOIB_1">J.M.S.-PROM d.o.o., OIB 70556846253, Drage Gervaisa 11, 10000 Zagreb</derivirana_varijabla>
  </DomainObject.Predmet.ProtustrankaWithAdressOIB>
  <DomainObject.Predmet.ProtustrankaNazivFormated>
    <izvorni_sadrzaj>J.M.S.-PROM d.o.o.</izvorni_sadrzaj>
    <derivirana_varijabla naziv="DomainObject.Predmet.ProtustrankaNazivFormated_1">J.M.S.-PROM d.o.o.</derivirana_varijabla>
  </DomainObject.Predmet.ProtustrankaNazivFormated>
  <DomainObject.Predmet.ProtustrankaNazivFormatedOIB>
    <izvorni_sadrzaj>J.M.S.-PROM d.o.o., OIB 70556846253</izvorni_sadrzaj>
    <derivirana_varijabla naziv="DomainObject.Predmet.ProtustrankaNazivFormatedOIB_1">J.M.S.-PROM d.o.o., OIB 70556846253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J.M.S.-PROM d.o.o. zastupanog po punomoćniku JURICA MAVROVIĆ</item>
    </izvorni_sadrzaj>
    <derivirana_varijabla naziv="DomainObject.Predmet.ProtuStrankaListFormated_1">
      <item>J.M.S.-PROM d.o.o. zastupanog po punomoćniku JURICA MAVROVIĆ</item>
    </derivirana_varijabla>
  </DomainObject.Predmet.ProtuStrankaListFormated>
  <DomainObject.Predmet.ProtuStrankaListFormatedOIB>
    <izvorni_sadrzaj>
      <item>J.M.S.-PROM d.o.o., OIB 70556846253 zastupanog po punomoćniku JURICA MAVROVIĆ</item>
    </izvorni_sadrzaj>
    <derivirana_varijabla naziv="DomainObject.Predmet.ProtuStrankaListFormatedOIB_1">
      <item>J.M.S.-PROM d.o.o., OIB 70556846253 zastupanog po punomoćniku JURICA MAVROVIĆ</item>
    </derivirana_varijabla>
  </DomainObject.Predmet.ProtuStrankaListFormatedOIB>
  <DomainObject.Predmet.ProtuStrankaListFormatedWithAdress>
    <izvorni_sadrzaj>
      <item>J.M.S.-PROM d.o.o., Drage Gervaisa 11, 10000 Zagreb zastupanog po punomoćniku JURICA MAVROVIĆ</item>
    </izvorni_sadrzaj>
    <derivirana_varijabla naziv="DomainObject.Predmet.ProtuStrankaListFormatedWithAdress_1">
      <item>J.M.S.-PROM d.o.o., Drage Gervaisa 11, 10000 Zagreb zastupanog po punomoćniku JURICA MAVROVIĆ</item>
    </derivirana_varijabla>
  </DomainObject.Predmet.ProtuStrankaListFormatedWithAdress>
  <DomainObject.Predmet.ProtuStrankaListFormatedWithAdressOIB>
    <izvorni_sadrzaj>
      <item>J.M.S.-PROM d.o.o., OIB 70556846253, Drage Gervaisa 11, 10000 Zagreb zastupanog po punomoćniku JURICA MAVROVIĆ</item>
    </izvorni_sadrzaj>
    <derivirana_varijabla naziv="DomainObject.Predmet.ProtuStrankaListFormatedWithAdressOIB_1">
      <item>J.M.S.-PROM d.o.o., OIB 70556846253, Drage Gervaisa 11, 10000 Zagreb zastupanog po punomoćniku JURICA MAVROVIĆ</item>
    </derivirana_varijabla>
  </DomainObject.Predmet.ProtuStrankaListFormatedWithAdressOIB>
  <DomainObject.Predmet.ProtuStrankaListNazivFormated>
    <izvorni_sadrzaj>
      <item>J.M.S.-PROM d.o.o.</item>
    </izvorni_sadrzaj>
    <derivirana_varijabla naziv="DomainObject.Predmet.ProtuStrankaListNazivFormated_1">
      <item>J.M.S.-PROM d.o.o.</item>
    </derivirana_varijabla>
  </DomainObject.Predmet.ProtuStrankaListNazivFormated>
  <DomainObject.Predmet.ProtuStrankaListNazivFormatedOIB>
    <izvorni_sadrzaj>
      <item>J.M.S.-PROM d.o.o., OIB 70556846253</item>
    </izvorni_sadrzaj>
    <derivirana_varijabla naziv="DomainObject.Predmet.ProtuStrankaListNazivFormatedOIB_1">
      <item>J.M.S.-PROM d.o.o., OIB 70556846253</item>
    </derivirana_varijabla>
  </DomainObject.Predmet.ProtuStrankaListNazivFormatedOIB>
  <DomainObject.Predmet.OstaliListFormated>
    <izvorni_sadrzaj>
      <item>JURICA MAVROVIĆ punomoćnik sudionika u postupku J.M.S.-PROM d.o.o.</item>
    </izvorni_sadrzaj>
    <derivirana_varijabla naziv="DomainObject.Predmet.OstaliListFormated_1">
      <item>JURICA MAVROVIĆ punomoćnik sudionika u postupku J.M.S.-PROM d.o.o.</item>
    </derivirana_varijabla>
  </DomainObject.Predmet.OstaliListFormated>
  <DomainObject.Predmet.OstaliListFormatedOIB>
    <izvorni_sadrzaj>
      <item>JURICA MAVROVIĆ, OIB 19964128335 punomoćnik sudionika u postupku J.M.S.-PROM d.o.o.</item>
    </izvorni_sadrzaj>
    <derivirana_varijabla naziv="DomainObject.Predmet.OstaliListFormatedOIB_1">
      <item>JURICA MAVROVIĆ, OIB 19964128335 punomoćnik sudionika u postupku J.M.S.-PROM d.o.o.</item>
    </derivirana_varijabla>
  </DomainObject.Predmet.OstaliListFormatedOIB>
  <DomainObject.Predmet.OstaliListFormatedWithAdress>
    <izvorni_sadrzaj>
      <item>JURICA MAVROVIĆ, Drage Gervaisa 11, 10000 Zagreb punomoćnik sudionika u postupku J.M.S.-PROM d.o.o.</item>
    </izvorni_sadrzaj>
    <derivirana_varijabla naziv="DomainObject.Predmet.OstaliListFormatedWithAdress_1">
      <item>JURICA MAVROVIĆ, Drage Gervaisa 11, 10000 Zagreb punomoćnik sudionika u postupku J.M.S.-PROM d.o.o.</item>
    </derivirana_varijabla>
  </DomainObject.Predmet.OstaliListFormatedWithAdress>
  <DomainObject.Predmet.OstaliListFormatedWithAdressOIB>
    <izvorni_sadrzaj>
      <item>JURICA MAVROVIĆ, OIB 19964128335, Drage Gervaisa 11, 10000 Zagreb punomoćnik sudionika u postupku J.M.S.-PROM d.o.o.</item>
    </izvorni_sadrzaj>
    <derivirana_varijabla naziv="DomainObject.Predmet.OstaliListFormatedWithAdressOIB_1">
      <item>JURICA MAVROVIĆ, OIB 19964128335, Drage Gervaisa 11, 10000 Zagreb punomoćnik sudionika u postupku J.M.S.-PROM d.o.o.</item>
    </derivirana_varijabla>
  </DomainObject.Predmet.OstaliListFormatedWithAdressOIB>
  <DomainObject.Predmet.OstaliListNazivFormated>
    <izvorni_sadrzaj>
      <item>JURICA MAVROVIĆ</item>
    </izvorni_sadrzaj>
    <derivirana_varijabla naziv="DomainObject.Predmet.OstaliListNazivFormated_1">
      <item>JURICA MAVROVIĆ</item>
    </derivirana_varijabla>
  </DomainObject.Predmet.OstaliListNazivFormated>
  <DomainObject.Predmet.OstaliListNazivFormatedOIB>
    <izvorni_sadrzaj>
      <item>JURICA MAVROVIĆ, OIB 19964128335</item>
    </izvorni_sadrzaj>
    <derivirana_varijabla naziv="DomainObject.Predmet.OstaliListNazivFormatedOIB_1">
      <item>JURICA MAVROVIĆ, OIB 19964128335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J.M.S.-PROM d.o.o.</izvorni_sadrzaj>
    <derivirana_varijabla naziv="DomainObject.Predmet.ProtustrankaIDrugi_1">J.M.S.-PROM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J.M.S.-PROM d.o.o., OIB 70556846253, Drage Gervaisa 11, 10000 Zagreb</izvorni_sadrzaj>
    <derivirana_varijabla naziv="DomainObject.Predmet.ProtustrankaIDrugiAdressOIB_1">J.M.S.-PROM d.o.o., OIB 70556846253, Drage Gervaisa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J.M.S.-PROM d.o.o.</item>
      <item>FINA Regionalni centar Zagreb</item>
      <item>JURICA MAVROVIĆ</item>
    </izvorni_sadrzaj>
    <derivirana_varijabla naziv="DomainObject.Predmet.SudioniciListNaziv_1">
      <item>J.M.S.-PROM d.o.o.</item>
      <item>FINA Regionalni centar Zagreb</item>
      <item>JURICA MAVROVIĆ</item>
    </derivirana_varijabla>
  </DomainObject.Predmet.SudioniciListNaziv>
  <DomainObject.Predmet.SudioniciListAdressOIB>
    <izvorni_sadrzaj>
      <item>J.M.S.-PROM d.o.o., OIB 70556846253, Drage Gervaisa 11,10000 Zagreb</item>
      <item>FINA Regionalni centar Zagreb, OIB 85821130368, Trg svibanjskih žrtava 1995. br 1,10000 Zagreb</item>
      <item>JURICA MAVROVIĆ, OIB 19964128335, Drage Gervaisa 11,10000 Zagreb</item>
    </izvorni_sadrzaj>
    <derivirana_varijabla naziv="DomainObject.Predmet.SudioniciListAdressOIB_1">
      <item>J.M.S.-PROM d.o.o., OIB 70556846253, Drage Gervaisa 11,10000 Zagreb</item>
      <item>FINA Regionalni centar Zagreb, OIB 85821130368, Trg svibanjskih žrtava 1995. br 1,10000 Zagreb</item>
      <item>JURICA MAVROVIĆ, OIB 19964128335, Drage Gervaisa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70556846253</item>
      <item>, OIB 85821130368</item>
      <item>, OIB 19964128335</item>
    </izvorni_sadrzaj>
    <derivirana_varijabla naziv="DomainObject.Predmet.SudioniciListNazivOIB_1">
      <item>, OIB 70556846253</item>
      <item>, OIB 85821130368</item>
      <item>, OIB 19964128335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44</properties:Lines>
  <properties:Paragraphs>15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2015-12-22T13:23:00Z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