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a184" w14:paraId="34aa184" w:rsidRDefault="00E91C60" w:rsidP="00E91C60" w:rsidR="00E91C60" w:rsidRPr="00E91C60">
      <w:pPr>
        <w:ind w:firstLine="708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91C60" w:rsidP="00E91C60" w:rsid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C1A" w:rsidP="00E91C60" w:rsidR="00784C1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C1A" w:rsidP="00E91C60" w:rsidR="00784C1A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C60" w:rsidP="00784C1A" w:rsidR="00E91C60" w:rsidRPr="00E91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Trgovački sud u Rijeci, po sucu pojedincu Željki Štrk-Vozila, odlučujući o zahtjevu Financijske agencije, Zagreb, Ulica grada Vukovara 70, OIB: 85821130368, Regionalni centar Rijeka, Podružnica Rijeka, F. Kurelca 8, Rijeka, za provedbu skraćenog stečajnog postupka nad dužnikom</w:t>
      </w:r>
      <w:r w:rsidR="004A399F">
        <w:rPr>
          <w:rFonts w:cs="Times New Roman" w:hAnsi="Times New Roman" w:ascii="Times New Roman"/>
          <w:sz w:val="24"/>
          <w:szCs w:val="24"/>
        </w:rPr>
        <w:t xml:space="preserve"> </w:t>
      </w:r>
      <w:r w:rsidR="004A399F" w:rsidRPr="004A399F">
        <w:rPr>
          <w:rFonts w:cs="Times New Roman" w:hAnsi="Times New Roman" w:ascii="Times New Roman"/>
          <w:sz w:val="24"/>
          <w:szCs w:val="24"/>
        </w:rPr>
        <w:t>HRVATSKO DRUŠTVO POLITIČKIH ZATVORENIKA, PODRUŽNICA RIJEKA, Kružna 8, REGISTARSKI BROJ: 08001653, OIB: 07212991549</w:t>
      </w:r>
      <w:r w:rsidRPr="00E91C60">
        <w:rPr>
          <w:rFonts w:cs="Times New Roman" w:hAnsi="Times New Roman" w:ascii="Times New Roman"/>
          <w:sz w:val="24"/>
          <w:szCs w:val="24"/>
        </w:rPr>
        <w:t xml:space="preserve">, dana </w:t>
      </w:r>
      <w:r w:rsidR="00784C1A">
        <w:rPr>
          <w:rFonts w:cs="Times New Roman" w:hAnsi="Times New Roman" w:ascii="Times New Roman"/>
          <w:sz w:val="24"/>
          <w:szCs w:val="24"/>
        </w:rPr>
        <w:t xml:space="preserve">29. </w:t>
      </w:r>
      <w:r w:rsidR="004A399F">
        <w:rPr>
          <w:rFonts w:cs="Times New Roman" w:hAnsi="Times New Roman" w:ascii="Times New Roman"/>
          <w:sz w:val="24"/>
          <w:szCs w:val="24"/>
        </w:rPr>
        <w:t xml:space="preserve">prosinca </w:t>
      </w:r>
      <w:r w:rsidRPr="00E91C60">
        <w:rPr>
          <w:rFonts w:cs="Times New Roman" w:hAnsi="Times New Roman" w:ascii="Times New Roman"/>
          <w:sz w:val="24"/>
          <w:szCs w:val="24"/>
        </w:rPr>
        <w:t>2017. god.,</w:t>
      </w:r>
    </w:p>
    <w:p w:rsidRDefault="00E91C60" w:rsidP="00E91C60" w:rsidR="00E91C60" w:rsidRPr="00E91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84C1A" w:rsidP="00784C1A" w:rsidR="00E91C60" w:rsidRPr="004A39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A399F">
        <w:rPr>
          <w:rFonts w:cs="Times New Roman" w:hAnsi="Times New Roman" w:ascii="Times New Roman"/>
          <w:sz w:val="24"/>
          <w:szCs w:val="24"/>
        </w:rPr>
        <w:t>I.</w:t>
      </w:r>
      <w:r w:rsidRPr="004A399F">
        <w:rPr>
          <w:rFonts w:cs="Times New Roman" w:hAnsi="Times New Roman" w:ascii="Times New Roman"/>
          <w:sz w:val="24"/>
          <w:szCs w:val="24"/>
        </w:rPr>
        <w:tab/>
      </w:r>
      <w:r w:rsidR="00E91C60" w:rsidRPr="004A399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4A399F" w:rsidRPr="004A399F">
        <w:rPr>
          <w:rFonts w:cs="Times New Roman" w:hAnsi="Times New Roman" w:ascii="Times New Roman"/>
          <w:sz w:val="24"/>
          <w:szCs w:val="24"/>
        </w:rPr>
        <w:t>HRVATSKO DRUŠTVO POLITIČKIH ZATVORENIKA, PODRUŽNICA RIJEKA, Kružna 8, REGISTARSKI BROJ: 08001653, OIB: 07212991549</w:t>
      </w:r>
      <w:r w:rsidR="00E91C60" w:rsidRPr="004A399F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Pr="004A399F">
        <w:rPr>
          <w:rFonts w:cs="Times New Roman" w:hAnsi="Times New Roman" w:ascii="Times New Roman"/>
          <w:sz w:val="24"/>
          <w:szCs w:val="24"/>
        </w:rPr>
        <w:t xml:space="preserve">29. </w:t>
      </w:r>
      <w:r w:rsidR="004A399F" w:rsidRPr="004A399F">
        <w:rPr>
          <w:rFonts w:cs="Times New Roman" w:hAnsi="Times New Roman" w:ascii="Times New Roman"/>
          <w:sz w:val="24"/>
          <w:szCs w:val="24"/>
        </w:rPr>
        <w:t>prosinca</w:t>
      </w:r>
      <w:r w:rsidR="00E91C60" w:rsidRPr="004A399F">
        <w:rPr>
          <w:rFonts w:cs="Times New Roman" w:hAnsi="Times New Roman" w:ascii="Times New Roman"/>
          <w:sz w:val="24"/>
          <w:szCs w:val="24"/>
        </w:rPr>
        <w:t xml:space="preserve"> 2017. u </w:t>
      </w:r>
      <w:r w:rsidR="004A399F" w:rsidRPr="004A399F">
        <w:rPr>
          <w:rFonts w:cs="Times New Roman" w:hAnsi="Times New Roman" w:ascii="Times New Roman"/>
          <w:sz w:val="24"/>
          <w:szCs w:val="24"/>
        </w:rPr>
        <w:t>12:10</w:t>
      </w:r>
      <w:r w:rsidR="00E91C60" w:rsidRPr="004A399F">
        <w:rPr>
          <w:rFonts w:cs="Times New Roman" w:hAnsi="Times New Roman" w:ascii="Times New Roman"/>
          <w:sz w:val="24"/>
          <w:szCs w:val="24"/>
        </w:rPr>
        <w:t xml:space="preserve"> sati, kada se ovo rješenje objavljuje na mrežnoj stranici e-Oglasna ploča ovoga suda.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II.</w:t>
      </w:r>
      <w:r w:rsidRPr="00E91C60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4A399F">
        <w:rPr>
          <w:rFonts w:cs="Times New Roman" w:hAnsi="Times New Roman" w:ascii="Times New Roman"/>
          <w:sz w:val="24"/>
          <w:szCs w:val="24"/>
        </w:rPr>
        <w:t xml:space="preserve">Sanjin Dinko </w:t>
      </w:r>
      <w:proofErr w:type="spellStart"/>
      <w:r w:rsidR="004A399F">
        <w:rPr>
          <w:rFonts w:cs="Times New Roman" w:hAnsi="Times New Roman" w:ascii="Times New Roman"/>
          <w:sz w:val="24"/>
          <w:szCs w:val="24"/>
        </w:rPr>
        <w:t>Dorčić</w:t>
      </w:r>
      <w:proofErr w:type="spellEnd"/>
      <w:r w:rsidR="004A399F">
        <w:rPr>
          <w:rFonts w:cs="Times New Roman" w:hAnsi="Times New Roman" w:ascii="Times New Roman"/>
          <w:sz w:val="24"/>
          <w:szCs w:val="24"/>
        </w:rPr>
        <w:t xml:space="preserve"> iz Rijeke, </w:t>
      </w:r>
      <w:proofErr w:type="spellStart"/>
      <w:r w:rsidR="004A399F">
        <w:rPr>
          <w:rFonts w:cs="Times New Roman" w:hAnsi="Times New Roman" w:ascii="Times New Roman"/>
          <w:sz w:val="24"/>
          <w:szCs w:val="24"/>
        </w:rPr>
        <w:t>Mosorska</w:t>
      </w:r>
      <w:proofErr w:type="spellEnd"/>
      <w:r w:rsidR="004A399F">
        <w:rPr>
          <w:rFonts w:cs="Times New Roman" w:hAnsi="Times New Roman" w:ascii="Times New Roman"/>
          <w:sz w:val="24"/>
          <w:szCs w:val="24"/>
        </w:rPr>
        <w:t xml:space="preserve"> 9, OIB: 71306347942.</w:t>
      </w:r>
    </w:p>
    <w:p w:rsidRDefault="00E91C60" w:rsidP="00E91C60" w:rsidR="00E91C60" w:rsidRPr="00E91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III.</w:t>
      </w:r>
      <w:r w:rsidRPr="00E91C60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4A399F">
        <w:rPr>
          <w:rFonts w:cs="Times New Roman" w:hAnsi="Times New Roman" w:ascii="Times New Roman"/>
          <w:sz w:val="24"/>
          <w:szCs w:val="24"/>
        </w:rPr>
        <w:t xml:space="preserve"> </w:t>
      </w:r>
      <w:r w:rsidR="004A399F" w:rsidRPr="004A399F">
        <w:rPr>
          <w:rFonts w:cs="Times New Roman" w:hAnsi="Times New Roman" w:ascii="Times New Roman"/>
          <w:sz w:val="24"/>
          <w:szCs w:val="24"/>
        </w:rPr>
        <w:t>HRVATSKO DRUŠTVO POLITIČKIH ZATVORENIKA, PODRUŽNICA RIJEKA, Kružna 8, REGISTARSKI BROJ: 08001653, OIB: 07212991549</w:t>
      </w:r>
      <w:r w:rsidRPr="00E91C60">
        <w:rPr>
          <w:rFonts w:cs="Times New Roman" w:hAnsi="Times New Roman" w:ascii="Times New Roman"/>
          <w:sz w:val="24"/>
          <w:szCs w:val="24"/>
        </w:rPr>
        <w:t>.</w:t>
      </w:r>
    </w:p>
    <w:p w:rsidRDefault="00E91C60" w:rsidP="00E91C60" w:rsidR="00E91C60" w:rsidRPr="00E91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IV. </w:t>
      </w:r>
      <w:r w:rsidRPr="00E91C60">
        <w:rPr>
          <w:rFonts w:cs="Times New Roman" w:hAnsi="Times New Roman" w:ascii="Times New Roman"/>
          <w:sz w:val="24"/>
          <w:szCs w:val="24"/>
        </w:rPr>
        <w:tab/>
        <w:t xml:space="preserve">Nakon pravomoćnosti ovoga rješenja, dužnik će se brisati </w:t>
      </w:r>
      <w:r w:rsidR="004A399F">
        <w:rPr>
          <w:rFonts w:cs="Times New Roman" w:hAnsi="Times New Roman" w:ascii="Times New Roman"/>
          <w:sz w:val="24"/>
          <w:szCs w:val="24"/>
        </w:rPr>
        <w:t>iz registra udruga.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Obrazloženje</w:t>
      </w: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4A399F">
        <w:rPr>
          <w:rFonts w:cs="Times New Roman" w:hAnsi="Times New Roman" w:ascii="Times New Roman"/>
          <w:sz w:val="24"/>
          <w:szCs w:val="24"/>
        </w:rPr>
        <w:t xml:space="preserve"> </w:t>
      </w:r>
      <w:r w:rsidR="004A399F" w:rsidRPr="004A399F">
        <w:rPr>
          <w:rFonts w:cs="Times New Roman" w:hAnsi="Times New Roman" w:ascii="Times New Roman"/>
          <w:sz w:val="24"/>
          <w:szCs w:val="24"/>
        </w:rPr>
        <w:t>HRVATSKO DRUŠTVO POLITIČKIH ZATVORENIKA, PODRUŽNICA RIJEKA, Kružna 8, REGISTARSKI BROJ: 08001653, OIB: 07212991549</w:t>
      </w:r>
      <w:r w:rsidRPr="00E91C60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E91C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91C60">
        <w:rPr>
          <w:rFonts w:cs="Times New Roman" w:hAnsi="Times New Roman" w:ascii="Times New Roman"/>
          <w:sz w:val="24"/>
          <w:szCs w:val="24"/>
        </w:rPr>
        <w:t xml:space="preserve">u neprekinutom razdoblju od 120 dana, </w:t>
      </w:r>
      <w:r w:rsidRPr="00E91C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4A399F">
        <w:rPr>
          <w:rFonts w:cs="Times New Roman" w:eastAsia="Times New Roman" w:hAnsi="Times New Roman" w:ascii="Times New Roman"/>
          <w:sz w:val="24"/>
          <w:szCs w:val="24"/>
          <w:lang w:eastAsia="hr-HR"/>
        </w:rPr>
        <w:t>19.179,47</w:t>
      </w:r>
      <w:r w:rsidRPr="00E91C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 da dužnik nema zaposlenih, te da podnositelj zahtjeva osim navedenih podataka ne raspolaže s drugim podacima o imovini pravnih osoba.</w:t>
      </w:r>
    </w:p>
    <w:p w:rsidRDefault="00E91C60" w:rsidP="00E91C60" w:rsidR="00E91C60" w:rsidRPr="00E91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E91C60" w:rsidP="00E91C60" w:rsidR="00E91C60" w:rsidRPr="00E91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lastRenderedPageBreak/>
        <w:t xml:space="preserve">Uvidom u izvadak  iz registra udruga za dužnika u skladu s odredbom članka 430. SZ-a (na listu </w:t>
      </w:r>
      <w:r w:rsidR="00784C1A">
        <w:rPr>
          <w:rFonts w:cs="Times New Roman" w:hAnsi="Times New Roman" w:ascii="Times New Roman"/>
          <w:sz w:val="24"/>
          <w:szCs w:val="24"/>
        </w:rPr>
        <w:t>2</w:t>
      </w:r>
      <w:r w:rsidR="004A399F">
        <w:rPr>
          <w:rFonts w:cs="Times New Roman" w:hAnsi="Times New Roman" w:ascii="Times New Roman"/>
          <w:sz w:val="24"/>
          <w:szCs w:val="24"/>
        </w:rPr>
        <w:t>-4</w:t>
      </w:r>
      <w:r w:rsidRPr="00E91C60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registra, a uvidom u potvrdu Hrvatskog zavoda za mirovinsko osiguranje (na listu </w:t>
      </w:r>
      <w:r w:rsidR="004A399F">
        <w:rPr>
          <w:rFonts w:cs="Times New Roman" w:hAnsi="Times New Roman" w:ascii="Times New Roman"/>
          <w:sz w:val="24"/>
          <w:szCs w:val="24"/>
        </w:rPr>
        <w:t>6</w:t>
      </w:r>
      <w:r w:rsidRPr="00E91C60">
        <w:rPr>
          <w:rFonts w:cs="Times New Roman" w:hAnsi="Times New Roman" w:ascii="Times New Roman"/>
          <w:sz w:val="24"/>
          <w:szCs w:val="24"/>
        </w:rPr>
        <w:t xml:space="preserve"> spisa), da </w:t>
      </w:r>
      <w:r w:rsidR="004A399F">
        <w:rPr>
          <w:rFonts w:cs="Times New Roman" w:hAnsi="Times New Roman" w:ascii="Times New Roman"/>
          <w:sz w:val="24"/>
          <w:szCs w:val="24"/>
        </w:rPr>
        <w:t xml:space="preserve">nema zaposlenih osoba. </w:t>
      </w:r>
    </w:p>
    <w:p w:rsidRDefault="00E91C60" w:rsidP="00E91C60" w:rsidR="00E91C60" w:rsidRPr="00E91C60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E91C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E91C60">
        <w:rPr>
          <w:rFonts w:cs="Times New Roman" w:hAnsi="Times New Roman" w:ascii="Times New Roman"/>
          <w:sz w:val="24"/>
          <w:szCs w:val="24"/>
        </w:rPr>
        <w:t xml:space="preserve">dana </w:t>
      </w:r>
      <w:r w:rsidR="004A399F">
        <w:rPr>
          <w:rFonts w:cs="Times New Roman" w:hAnsi="Times New Roman" w:ascii="Times New Roman"/>
          <w:sz w:val="24"/>
          <w:szCs w:val="24"/>
        </w:rPr>
        <w:t>18. listopada</w:t>
      </w:r>
      <w:r w:rsidRPr="00E91C60">
        <w:rPr>
          <w:rFonts w:cs="Times New Roman" w:hAnsi="Times New Roman" w:ascii="Times New Roman"/>
          <w:sz w:val="24"/>
          <w:szCs w:val="24"/>
        </w:rPr>
        <w:t xml:space="preserve"> 201</w:t>
      </w:r>
      <w:r w:rsidR="00784C1A">
        <w:rPr>
          <w:rFonts w:cs="Times New Roman" w:hAnsi="Times New Roman" w:ascii="Times New Roman"/>
          <w:sz w:val="24"/>
          <w:szCs w:val="24"/>
        </w:rPr>
        <w:t>7</w:t>
      </w:r>
      <w:r w:rsidRPr="00E91C60">
        <w:rPr>
          <w:rFonts w:cs="Times New Roman" w:hAnsi="Times New Roman" w:ascii="Times New Roman"/>
          <w:sz w:val="24"/>
          <w:szCs w:val="24"/>
        </w:rPr>
        <w:t xml:space="preserve">. </w:t>
      </w:r>
      <w:r w:rsidRPr="00E91C60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E91C60" w:rsidP="00E91C60" w:rsidR="00E91C60" w:rsidRPr="00E91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E91C60" w:rsidP="00E91C60" w:rsidR="00E91C60" w:rsidRPr="00E91C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Stoga je valjalo u skladu s odredbom članka  431. stavak 2. SZ-a </w:t>
      </w:r>
      <w:r w:rsidRPr="00E91C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E91C60">
        <w:rPr>
          <w:rFonts w:cs="Times New Roman" w:hAnsi="Times New Roman" w:ascii="Times New Roman"/>
          <w:sz w:val="24"/>
          <w:szCs w:val="24"/>
        </w:rPr>
        <w:t xml:space="preserve">132. i 286., SZ odlučiti kao u izreci ovog rješenja. 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91C60" w:rsidP="00E91C60" w:rsidR="00E91C60" w:rsidRPr="00E91C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Rijeka,  </w:t>
      </w:r>
      <w:r w:rsidR="00784C1A">
        <w:rPr>
          <w:rFonts w:cs="Times New Roman" w:hAnsi="Times New Roman" w:ascii="Times New Roman"/>
          <w:sz w:val="24"/>
          <w:szCs w:val="24"/>
        </w:rPr>
        <w:t xml:space="preserve">29. </w:t>
      </w:r>
      <w:r w:rsidR="004A399F">
        <w:rPr>
          <w:rFonts w:cs="Times New Roman" w:hAnsi="Times New Roman" w:ascii="Times New Roman"/>
          <w:sz w:val="24"/>
          <w:szCs w:val="24"/>
        </w:rPr>
        <w:t>prosinca 2017</w:t>
      </w:r>
      <w:r w:rsidRPr="00E91C60">
        <w:rPr>
          <w:rFonts w:cs="Times New Roman" w:hAnsi="Times New Roman" w:ascii="Times New Roman"/>
          <w:sz w:val="24"/>
          <w:szCs w:val="24"/>
        </w:rPr>
        <w:t>. godine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91C60" w:rsidP="00E91C60" w:rsidR="00E91C60" w:rsidRPr="00E91C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Željka Štrk-Vozila</w:t>
      </w:r>
    </w:p>
    <w:p w:rsidRDefault="00E91C60" w:rsidP="00E91C60" w:rsidR="00E91C60" w:rsidRPr="00E91C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C60" w:rsidP="00E91C60" w:rsidR="00E91C60" w:rsidRPr="00E91C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91C60" w:rsidP="00E91C60" w:rsidR="00E91C60" w:rsidRPr="00E91C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91C6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E91C60" w:rsidP="00E91C60" w:rsidR="00E91C60" w:rsidRPr="00E91C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245C" w:rsidR="00F9245C" w:rsidRPr="00E91C60">
      <w:pPr>
        <w:rPr>
          <w:rFonts w:cs="Times New Roman" w:hAnsi="Times New Roman" w:ascii="Times New Roman"/>
        </w:rPr>
      </w:pPr>
    </w:p>
    <w:sectPr w:rsidSect="00E91C60" w:rsidR="00F9245C" w:rsidRPr="00E91C60">
      <w:headerReference w:type="default" r:id="rId9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7293" w:rsidP="00E91C60" w:rsidR="00327293">
      <w:pPr>
        <w:spacing w:lineRule="auto" w:line="240" w:after="0"/>
      </w:pPr>
      <w:r>
        <w:separator/>
      </w:r>
    </w:p>
  </w:endnote>
  <w:endnote w:id="0" w:type="continuationSeparator">
    <w:p w:rsidRDefault="00327293" w:rsidP="00E91C60" w:rsidR="003272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7293" w:rsidP="00E91C60" w:rsidR="00327293">
      <w:pPr>
        <w:spacing w:lineRule="auto" w:line="240" w:after="0"/>
      </w:pPr>
      <w:r>
        <w:separator/>
      </w:r>
    </w:p>
  </w:footnote>
  <w:footnote w:id="0" w:type="continuationSeparator">
    <w:p w:rsidRDefault="00327293" w:rsidP="00E91C60" w:rsidR="003272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C60" w:rsidP="00E91C60" w:rsidR="00E91C60" w:rsidRPr="00E91C6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91C60">
      <w:rPr>
        <w:rFonts w:cs="Times New Roman" w:hAnsi="Times New Roman" w:ascii="Times New Roman"/>
        <w:sz w:val="24"/>
        <w:szCs w:val="24"/>
      </w:rPr>
      <w:t>Posl.br. 11 St-</w:t>
    </w:r>
    <w:r w:rsidR="004A399F">
      <w:rPr>
        <w:rFonts w:cs="Times New Roman" w:hAnsi="Times New Roman" w:ascii="Times New Roman"/>
        <w:sz w:val="24"/>
        <w:szCs w:val="24"/>
      </w:rPr>
      <w:t>579/2017-8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DF6C00"/>
    <w:multiLevelType w:val="hybridMultilevel"/>
    <w:tmpl w:val="3294B110"/>
    <w:lvl w:tplc="C6146F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8B5"/>
    <w:rsid w:val="001B5844"/>
    <w:rsid w:val="00323EFC"/>
    <w:rsid w:val="00327293"/>
    <w:rsid w:val="004A399F"/>
    <w:rsid w:val="00503778"/>
    <w:rsid w:val="005547D3"/>
    <w:rsid w:val="00577661"/>
    <w:rsid w:val="007141A2"/>
    <w:rsid w:val="00784C1A"/>
    <w:rsid w:val="007C6241"/>
    <w:rsid w:val="00893A5D"/>
    <w:rsid w:val="008A08B5"/>
    <w:rsid w:val="008F54A1"/>
    <w:rsid w:val="00941E98"/>
    <w:rsid w:val="00E91C60"/>
    <w:rsid w:val="00F52919"/>
    <w:rsid w:val="00F54CAB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1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1C6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1C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1C6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91C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91C60"/>
  </w:style>
  <w:style w:styleId="Podnoje" w:type="paragraph">
    <w:name w:val="footer"/>
    <w:basedOn w:val="Normal"/>
    <w:link w:val="PodnojeChar"/>
    <w:uiPriority w:val="99"/>
    <w:unhideWhenUsed/>
    <w:rsid w:val="00E91C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91C60"/>
  </w:style>
  <w:style w:styleId="Tekstrezerviranogmjesta" w:type="character">
    <w:name w:val="Placeholder Text"/>
    <w:basedOn w:val="Zadanifontodlomka"/>
    <w:uiPriority w:val="99"/>
    <w:semiHidden/>
    <w:rsid w:val="00F54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CA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C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C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1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91C6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1C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1C6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91C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91C60"/>
  </w:style>
  <w:style w:styleId="Podnoje" w:type="paragraph">
    <w:name w:val="footer"/>
    <w:basedOn w:val="Normal"/>
    <w:link w:val="PodnojeChar"/>
    <w:uiPriority w:val="99"/>
    <w:unhideWhenUsed/>
    <w:rsid w:val="00E91C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91C60"/>
  </w:style>
  <w:style w:styleId="Tekstrezerviranogmjesta" w:type="character">
    <w:name w:val="Placeholder Text"/>
    <w:basedOn w:val="Zadanifontodlomka"/>
    <w:uiPriority w:val="99"/>
    <w:semiHidden/>
    <w:rsid w:val="00F54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CA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C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C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0346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St-579/2017</izvorni_sadrzaj>
    <derivirana_varijabla naziv="DomainObject.Predmet.OznakaBroj_1">St-579/2017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HRVATSKO DRUŠTVO POLITIČKIH ZATVORENIKA Podružnica RIJEKA</izvorni_sadrzaj>
    <derivirana_varijabla naziv="DomainObject.Predmet.ProtustrankaFormated_1">  HRVATSKO DRUŠTVO POLITIČKIH ZATVORENIKA Podružnica RIJEKA</derivirana_varijabla>
  </DomainObject.Predmet.ProtustrankaFormated>
  <DomainObject.Predmet.ProtustrankaFormatedOIB>
    <izvorni_sadrzaj>  HRVATSKO DRUŠTVO POLITIČKIH ZATVORENIKA Podružnica RIJEKA, OIB 07212991549</izvorni_sadrzaj>
    <derivirana_varijabla naziv="DomainObject.Predmet.ProtustrankaFormatedOIB_1">  HRVATSKO DRUŠTVO POLITIČKIH ZATVORENIKA Podružnica RIJEKA, OIB 07212991549</derivirana_varijabla>
  </DomainObject.Predmet.ProtustrankaFormatedOIB>
  <DomainObject.Predmet.ProtustrankaFormatedWithAdress>
    <izvorni_sadrzaj> HRVATSKO DRUŠTVO POLITIČKIH ZATVORENIKA Podružnica RIJEKA, Kružna 8, 51000 Rijeka</izvorni_sadrzaj>
    <derivirana_varijabla naziv="DomainObject.Predmet.ProtustrankaFormatedWithAdress_1"> HRVATSKO DRUŠTVO POLITIČKIH ZATVORENIKA Podružnica RIJEKA, Kružna 8, 51000 Rijeka</derivirana_varijabla>
  </DomainObject.Predmet.ProtustrankaFormatedWithAdress>
  <DomainObject.Predmet.ProtustrankaFormatedWithAdressOIB>
    <izvorni_sadrzaj> HRVATSKO DRUŠTVO POLITIČKIH ZATVORENIKA Podružnica RIJEKA, OIB 07212991549, Kružna 8, 51000 Rijeka</izvorni_sadrzaj>
    <derivirana_varijabla naziv="DomainObject.Predmet.ProtustrankaFormatedWithAdressOIB_1"> HRVATSKO DRUŠTVO POLITIČKIH ZATVORENIKA Podružnica RIJEKA, OIB 07212991549, Kružna 8, 51000 Rijeka</derivirana_varijabla>
  </DomainObject.Predmet.ProtustrankaFormatedWithAdressOIB>
  <DomainObject.Predmet.ProtustrankaWithAdress>
    <izvorni_sadrzaj>HRVATSKO DRUŠTVO POLITIČKIH ZATVORENIKA Podružnica RIJEKA Kružna 8, 51000 Rijeka</izvorni_sadrzaj>
    <derivirana_varijabla naziv="DomainObject.Predmet.ProtustrankaWithAdress_1">HRVATSKO DRUŠTVO POLITIČKIH ZATVORENIKA Podružnica RIJEKA Kružna 8, 51000 Rijeka</derivirana_varijabla>
  </DomainObject.Predmet.ProtustrankaWithAdress>
  <DomainObject.Predmet.ProtustrankaWithAdressOIB>
    <izvorni_sadrzaj>HRVATSKO DRUŠTVO POLITIČKIH ZATVORENIKA Podružnica RIJEKA, OIB 07212991549, Kružna 8, 51000 Rijeka</izvorni_sadrzaj>
    <derivirana_varijabla naziv="DomainObject.Predmet.ProtustrankaWithAdressOIB_1">HRVATSKO DRUŠTVO POLITIČKIH ZATVORENIKA Podružnica RIJEKA, OIB 07212991549, Kružna 8, 51000 Rijeka</derivirana_varijabla>
  </DomainObject.Predmet.ProtustrankaWithAdressOIB>
  <DomainObject.Predmet.ProtustrankaNazivFormated>
    <izvorni_sadrzaj>HRVATSKO DRUŠTVO POLITIČKIH ZATVORENIKA Podružnica RIJEKA</izvorni_sadrzaj>
    <derivirana_varijabla naziv="DomainObject.Predmet.ProtustrankaNazivFormated_1">HRVATSKO DRUŠTVO POLITIČKIH ZATVORENIKA Podružnica RIJEKA</derivirana_varijabla>
  </DomainObject.Predmet.ProtustrankaNazivFormated>
  <DomainObject.Predmet.ProtustrankaNazivFormatedOIB>
    <izvorni_sadrzaj>HRVATSKO DRUŠTVO POLITIČKIH ZATVORENIKA Podružnica RIJEKA, OIB 07212991549</izvorni_sadrzaj>
    <derivirana_varijabla naziv="DomainObject.Predmet.ProtustrankaNazivFormatedOIB_1">HRVATSKO DRUŠTVO POLITIČKIH ZATVORENIKA Podružnica RIJEKA, OIB 07212991549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HRVATSKO DRUŠTVO POLITIČKIH ZATVORENIKA Podružnica RIJEKA</item>
    </izvorni_sadrzaj>
    <derivirana_varijabla naziv="DomainObject.Predmet.ProtuStrankaListFormated_1">
      <item>HRVATSKO DRUŠTVO POLITIČKIH ZATVORENIKA Podružnica RIJEKA</item>
    </derivirana_varijabla>
  </DomainObject.Predmet.ProtuStrankaListFormated>
  <DomainObject.Predmet.ProtuStrankaListFormatedOIB>
    <izvorni_sadrzaj>
      <item>HRVATSKO DRUŠTVO POLITIČKIH ZATVORENIKA Podružnica RIJEKA, OIB 07212991549</item>
    </izvorni_sadrzaj>
    <derivirana_varijabla naziv="DomainObject.Predmet.ProtuStrankaListFormatedOIB_1">
      <item>HRVATSKO DRUŠTVO POLITIČKIH ZATVORENIKA Podružnica RIJEKA, OIB 07212991549</item>
    </derivirana_varijabla>
  </DomainObject.Predmet.ProtuStrankaListFormatedOIB>
  <DomainObject.Predmet.ProtuStrankaListFormatedWithAdress>
    <izvorni_sadrzaj>
      <item>HRVATSKO DRUŠTVO POLITIČKIH ZATVORENIKA Podružnica RIJEKA, Kružna 8, 51000 Rijeka</item>
    </izvorni_sadrzaj>
    <derivirana_varijabla naziv="DomainObject.Predmet.ProtuStrankaListFormatedWithAdress_1">
      <item>HRVATSKO DRUŠTVO POLITIČKIH ZATVORENIKA Podružnica RIJEKA, Kružna 8, 51000 Rijeka</item>
    </derivirana_varijabla>
  </DomainObject.Predmet.ProtuStrankaListFormatedWithAdress>
  <DomainObject.Predmet.ProtuStrankaListFormatedWithAdressOIB>
    <izvorni_sadrzaj>
      <item>HRVATSKO DRUŠTVO POLITIČKIH ZATVORENIKA Podružnica RIJEKA, OIB 07212991549, Kružna 8, 51000 Rijeka</item>
    </izvorni_sadrzaj>
    <derivirana_varijabla naziv="DomainObject.Predmet.ProtuStrankaListFormatedWithAdressOIB_1">
      <item>HRVATSKO DRUŠTVO POLITIČKIH ZATVORENIKA Podružnica RIJEKA, OIB 07212991549, Kružna 8, 51000 Rijeka</item>
    </derivirana_varijabla>
  </DomainObject.Predmet.ProtuStrankaListFormatedWithAdressOIB>
  <DomainObject.Predmet.ProtuStrankaListNazivFormated>
    <izvorni_sadrzaj>
      <item>HRVATSKO DRUŠTVO POLITIČKIH ZATVORENIKA Podružnica RIJEKA</item>
    </izvorni_sadrzaj>
    <derivirana_varijabla naziv="DomainObject.Predmet.ProtuStrankaListNazivFormated_1">
      <item>HRVATSKO DRUŠTVO POLITIČKIH ZATVORENIKA Podružnica RIJEKA</item>
    </derivirana_varijabla>
  </DomainObject.Predmet.ProtuStrankaListNazivFormated>
  <DomainObject.Predmet.ProtuStrankaListNazivFormatedOIB>
    <izvorni_sadrzaj>
      <item>HRVATSKO DRUŠTVO POLITIČKIH ZATVORENIKA Podružnica RIJEKA, OIB 07212991549</item>
    </izvorni_sadrzaj>
    <derivirana_varijabla naziv="DomainObject.Predmet.ProtuStrankaListNazivFormatedOIB_1">
      <item>HRVATSKO DRUŠTVO POLITIČKIH ZATVORENIKA Podružnica RIJEKA, OIB 07212991549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HRVATSKO DRUŠTVO POLITIČKIH ZATVORENIKA Podružnica RIJEKA</izvorni_sadrzaj>
    <derivirana_varijabla naziv="DomainObject.Predmet.ProtustrankaIDrugi_1">HRVATSKO DRUŠTVO POLITIČKIH ZATVORENIKA Podružnica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HRVATSKO DRUŠTVO POLITIČKIH ZATVORENIKA Podružnica RIJEKA, OIB 07212991549, Kružna 8, 51000 Rijeka</izvorni_sadrzaj>
    <derivirana_varijabla naziv="DomainObject.Predmet.ProtustrankaIDrugiAdressOIB_1">HRVATSKO DRUŠTVO POLITIČKIH ZATVORENIKA Podružnica RIJEKA, OIB 07212991549, Kružna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HRVATSKO DRUŠTVO POLITIČKIH ZATVORENIKA Podružnica RIJEKA</item>
    </izvorni_sadrzaj>
    <derivirana_varijabla naziv="DomainObject.Predmet.SudioniciListNaziv_1">
      <item>FINA  Rijeka</item>
      <item>HRVATSKO DRUŠTVO POLITIČKIH ZATVORENIKA Podružnica RIJEKA</item>
    </derivirana_varijabla>
  </DomainObject.Predmet.SudioniciListNaziv>
  <DomainObject.Predmet.SudioniciListAdressOIB>
    <izvorni_sadrzaj>
      <item>FINA  Rijeka, OIB 85821130368, Frana Kurelca 8,51000 Rijeka</item>
      <item>HRVATSKO DRUŠTVO POLITIČKIH ZATVORENIKA Podružnica RIJEKA, OIB 07212991549, Kružna 8,51000 Rijeka</item>
    </izvorni_sadrzaj>
    <derivirana_varijabla naziv="DomainObject.Predmet.SudioniciListAdressOIB_1">
      <item>FINA  Rijeka, OIB 85821130368, Frana Kurelca 8,51000 Rijeka</item>
      <item>HRVATSKO DRUŠTVO POLITIČKIH ZATVORENIKA Podružnica RIJEKA, OIB 07212991549, Kružna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07212991549</item>
    </izvorni_sadrzaj>
    <derivirana_varijabla naziv="DomainObject.Predmet.SudioniciListNazivOIB_1">
      <item>, OIB 85821130368</item>
      <item>, OIB 07212991549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3503</properties:Characters>
  <properties:Lines>82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2017-06-29T08:41:00Z</dcterms:created>
  <dc:creator>Timjana Baričević</dc:creator>
  <dc:description/>
  <cp:keywords/>
  <cp:lastModifiedBy>Timjana Baričević</cp:lastModifiedBy>
  <cp:lastPrinted>2017-12-29T10:37:00Z</cp:lastPrinted>
  <dcterms:modified xmlns:xsi="http://www.w3.org/2001/XMLSchema-instance" xsi:type="dcterms:W3CDTF">2017-12-29T10:38:00Z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