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5610" w14:paraId="424561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283807">
        <w:rPr>
          <w:sz w:val="24"/>
          <w:szCs w:val="24"/>
        </w:rPr>
        <w:t>4</w:t>
      </w:r>
      <w:r w:rsidR="00EF3859">
        <w:rPr>
          <w:sz w:val="24"/>
          <w:szCs w:val="24"/>
        </w:rPr>
        <w:t>179</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397BFC">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1B7199" w:rsidP="001B7199" w:rsidR="00261B47" w:rsidRPr="00A914A7">
      <w:pPr>
        <w:jc w:val="both"/>
        <w:rPr>
          <w:sz w:val="24"/>
        </w:rPr>
      </w:pPr>
      <w:r>
        <w:rPr>
          <w:sz w:val="24"/>
        </w:rPr>
        <w:tab/>
      </w:r>
      <w:r w:rsidR="00EF3859" w:rsidRPr="000D7E17">
        <w:rPr>
          <w:sz w:val="24"/>
        </w:rPr>
        <w:t>Trgovački sud u Zagrebu, po sucu Nikolini Dorić Hadžisejdić, u stečajnom predmetu u povodu prijedloga predlagatelja FINANCIJSKA AGENCIJA, RC Zagreb, Podružnica Zagreb, Trg svibanjskih žrtava 1995. 1, OIB: 85821130368, za otvaranje stečajnog postupka nad dužnikom</w:t>
      </w:r>
      <w:r w:rsidR="00EF3859" w:rsidRPr="00EF3859">
        <w:rPr>
          <w:sz w:val="24"/>
        </w:rPr>
        <w:t xml:space="preserve"> </w:t>
      </w:r>
      <w:r w:rsidR="00EF3859" w:rsidRPr="00EF3859">
        <w:rPr>
          <w:sz w:val="24"/>
          <w:lang w:val="pt-BR"/>
        </w:rPr>
        <w:t>DINO-SAN, d.o.o., Zagreb, Ivanečka 1, OIB 07592026831</w:t>
      </w:r>
      <w:r w:rsidR="00DC2F77" w:rsidRPr="00DC2F77">
        <w:rPr>
          <w:sz w:val="24"/>
          <w:lang w:val="pt-BR"/>
        </w:rPr>
        <w:t xml:space="preserve">, </w:t>
      </w:r>
      <w:r w:rsidR="00E56EF9" w:rsidRPr="00A914A7">
        <w:rPr>
          <w:sz w:val="24"/>
        </w:rPr>
        <w:t>7</w:t>
      </w:r>
      <w:r w:rsidR="00261B47" w:rsidRPr="00A914A7">
        <w:rPr>
          <w:sz w:val="24"/>
        </w:rPr>
        <w:t xml:space="preserve">. </w:t>
      </w:r>
      <w:r w:rsidR="00E56EF9" w:rsidRPr="00A914A7">
        <w:rPr>
          <w:sz w:val="24"/>
        </w:rPr>
        <w:t>studenog</w:t>
      </w:r>
      <w:r w:rsidR="00FF787B" w:rsidRPr="00A914A7">
        <w:rPr>
          <w:sz w:val="24"/>
        </w:rPr>
        <w:t xml:space="preserve"> </w:t>
      </w:r>
      <w:r w:rsidR="00261B47" w:rsidRPr="00A914A7">
        <w:rPr>
          <w:sz w:val="24"/>
        </w:rPr>
        <w:t>2017.,</w:t>
      </w:r>
    </w:p>
    <w:p w:rsidRDefault="00261B47" w:rsidP="001B7199" w:rsidR="00261B47" w:rsidRPr="00A914A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EF3859" w:rsidRPr="00EF3859">
        <w:rPr>
          <w:sz w:val="24"/>
          <w:lang w:val="pt-BR"/>
        </w:rPr>
        <w:t>DINO-SAN, d.o.o., Zagreb, Ivanečka 1, OIB 07592026831</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EF3859">
        <w:rPr>
          <w:sz w:val="24"/>
          <w:szCs w:val="24"/>
        </w:rPr>
        <w:t>Dini Jakovljeviću</w:t>
      </w:r>
      <w:r w:rsidR="00A914A7" w:rsidRPr="00A914A7">
        <w:rPr>
          <w:sz w:val="24"/>
          <w:szCs w:val="24"/>
        </w:rPr>
        <w:t xml:space="preserve">, OIB: </w:t>
      </w:r>
      <w:r w:rsidR="00DC2F77">
        <w:rPr>
          <w:sz w:val="24"/>
          <w:szCs w:val="24"/>
        </w:rPr>
        <w:t>78</w:t>
      </w:r>
      <w:r w:rsidR="00EF3859">
        <w:rPr>
          <w:sz w:val="24"/>
          <w:szCs w:val="24"/>
        </w:rPr>
        <w:t>743586693</w:t>
      </w:r>
      <w:r w:rsidR="00A914A7" w:rsidRPr="00A914A7">
        <w:rPr>
          <w:sz w:val="24"/>
          <w:szCs w:val="24"/>
        </w:rPr>
        <w:t xml:space="preserve">, Zagreb, </w:t>
      </w:r>
      <w:r w:rsidR="00EF3859">
        <w:rPr>
          <w:sz w:val="24"/>
          <w:szCs w:val="24"/>
        </w:rPr>
        <w:t>Šumski prečac 1</w:t>
      </w:r>
      <w:r w:rsidR="009D1D64">
        <w:rPr>
          <w:sz w:val="24"/>
          <w:szCs w:val="24"/>
        </w:rPr>
        <w:t>,</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lastRenderedPageBreak/>
        <w:t>2</w:t>
      </w:r>
      <w:r w:rsidR="001650B8">
        <w:rPr>
          <w:sz w:val="24"/>
          <w:szCs w:val="24"/>
        </w:rPr>
        <w:t>9</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DC2F77">
        <w:rPr>
          <w:sz w:val="24"/>
          <w:szCs w:val="24"/>
        </w:rPr>
        <w:t>10</w:t>
      </w:r>
      <w:r w:rsidR="007D336F" w:rsidRPr="00CA1A6F">
        <w:rPr>
          <w:sz w:val="24"/>
          <w:szCs w:val="24"/>
        </w:rPr>
        <w:t>:</w:t>
      </w:r>
      <w:r w:rsidR="00EF3859">
        <w:rPr>
          <w:sz w:val="24"/>
          <w:szCs w:val="24"/>
        </w:rPr>
        <w:t>3</w:t>
      </w:r>
      <w:r w:rsidR="00DC2F77">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EF3859" w:rsidP="00EF3859" w:rsidR="00EF3859">
      <w:pPr>
        <w:ind w:firstLine="283" w:left="720"/>
        <w:jc w:val="both"/>
        <w:rPr>
          <w:sz w:val="24"/>
          <w:szCs w:val="24"/>
        </w:rPr>
      </w:pPr>
      <w:r>
        <w:rPr>
          <w:sz w:val="24"/>
          <w:szCs w:val="24"/>
        </w:rPr>
        <w:t xml:space="preserve">- pravna osoba ovlaštena za obavljanje poslova platnog prometa za dužnika – Zagrebačka banka d.d. </w:t>
      </w:r>
    </w:p>
    <w:p w:rsidRDefault="00EF3859" w:rsidP="00EF3859" w:rsidR="00EF3859">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dužnikom</w:t>
      </w:r>
      <w:r w:rsidR="00EF3859" w:rsidRPr="00EF3859">
        <w:rPr>
          <w:sz w:val="24"/>
          <w:lang w:val="pt-BR"/>
        </w:rPr>
        <w:t xml:space="preserve"> DINO-SAN, d.o.o., Zagreb, Ivanečka 1, OIB 07592026831</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DC2F77">
        <w:rPr>
          <w:sz w:val="24"/>
          <w:szCs w:val="24"/>
        </w:rPr>
        <w:t>1</w:t>
      </w:r>
      <w:r w:rsidR="00EF3859">
        <w:rPr>
          <w:sz w:val="24"/>
          <w:szCs w:val="24"/>
        </w:rPr>
        <w:t>099</w:t>
      </w:r>
      <w:r w:rsidRPr="00CA1A6F">
        <w:rPr>
          <w:sz w:val="24"/>
          <w:szCs w:val="24"/>
        </w:rPr>
        <w:t xml:space="preserve"> dana, u ukupnom iznosu od </w:t>
      </w:r>
      <w:r w:rsidR="00EF3859">
        <w:rPr>
          <w:sz w:val="24"/>
          <w:szCs w:val="24"/>
        </w:rPr>
        <w:t>7.915.710,92</w:t>
      </w:r>
      <w:r w:rsidR="00DC2F77">
        <w:rPr>
          <w:sz w:val="24"/>
          <w:szCs w:val="24"/>
        </w:rPr>
        <w:t xml:space="preserve"> </w:t>
      </w:r>
      <w:r w:rsidR="009D1D64">
        <w:rPr>
          <w:sz w:val="24"/>
          <w:szCs w:val="24"/>
        </w:rPr>
        <w:t>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 xml:space="preserve">na temelju odredbi čl. 117. st. 1., 2. i  6. SZ-a u vezi s čl. 177., 178. i </w:t>
      </w:r>
      <w:r w:rsidR="008771CC" w:rsidRPr="00CA1A6F">
        <w:rPr>
          <w:sz w:val="24"/>
          <w:szCs w:val="24"/>
        </w:rPr>
        <w:lastRenderedPageBreak/>
        <w:t>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7A6031">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7A6031" w:rsidP="00C359B6" w:rsidR="007A6031">
      <w:pPr>
        <w:pStyle w:val="Bezproreda"/>
        <w:ind w:left="4956"/>
        <w:jc w:val="right"/>
      </w:pPr>
      <w:r>
        <w:t>Za točnost otpravka - ovlašteni službenik</w:t>
      </w:r>
    </w:p>
    <w:p w:rsidRDefault="007A6031" w:rsidP="00C359B6" w:rsidR="007A6031">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F8A" w:rsidR="00E75F8A">
      <w:r>
        <w:separator/>
      </w:r>
    </w:p>
  </w:endnote>
  <w:endnote w:id="0" w:type="continuationSeparator">
    <w:p w:rsidRDefault="00E75F8A" w:rsidR="00E75F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F8A" w:rsidR="00E75F8A">
      <w:r>
        <w:separator/>
      </w:r>
    </w:p>
  </w:footnote>
  <w:footnote w:id="0" w:type="continuationSeparator">
    <w:p w:rsidRDefault="00E75F8A" w:rsidR="00E75F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A603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EF3859">
      <w:rPr>
        <w:sz w:val="24"/>
        <w:szCs w:val="24"/>
      </w:rPr>
      <w:t>179</w:t>
    </w:r>
    <w:r w:rsidR="001B7199">
      <w:rPr>
        <w:sz w:val="24"/>
        <w:szCs w:val="24"/>
      </w:rPr>
      <w:t>/1</w:t>
    </w:r>
    <w:r w:rsidR="00294869">
      <w:rPr>
        <w:sz w:val="24"/>
        <w:szCs w:val="24"/>
      </w:rPr>
      <w:t>6-</w:t>
    </w:r>
    <w:r w:rsidR="00397BFC">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A3651"/>
    <w:rsid w:val="000B49A9"/>
    <w:rsid w:val="000C5726"/>
    <w:rsid w:val="000C7FF6"/>
    <w:rsid w:val="000F22E2"/>
    <w:rsid w:val="000F32D6"/>
    <w:rsid w:val="00111454"/>
    <w:rsid w:val="00113EC7"/>
    <w:rsid w:val="00126D61"/>
    <w:rsid w:val="00131E99"/>
    <w:rsid w:val="00142C65"/>
    <w:rsid w:val="00146A08"/>
    <w:rsid w:val="001650B8"/>
    <w:rsid w:val="001662C4"/>
    <w:rsid w:val="00181351"/>
    <w:rsid w:val="001859DA"/>
    <w:rsid w:val="00195DEA"/>
    <w:rsid w:val="001A1A7F"/>
    <w:rsid w:val="001B44D2"/>
    <w:rsid w:val="001B7199"/>
    <w:rsid w:val="001F1D7A"/>
    <w:rsid w:val="002431C4"/>
    <w:rsid w:val="00260A9E"/>
    <w:rsid w:val="00261B47"/>
    <w:rsid w:val="00262BC1"/>
    <w:rsid w:val="0026510B"/>
    <w:rsid w:val="00271A82"/>
    <w:rsid w:val="00283807"/>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97BFC"/>
    <w:rsid w:val="003A2EAE"/>
    <w:rsid w:val="003B42E5"/>
    <w:rsid w:val="003C699F"/>
    <w:rsid w:val="003F16A6"/>
    <w:rsid w:val="003F41AF"/>
    <w:rsid w:val="00406FE8"/>
    <w:rsid w:val="004140A1"/>
    <w:rsid w:val="00414AED"/>
    <w:rsid w:val="00450221"/>
    <w:rsid w:val="00450676"/>
    <w:rsid w:val="00454BBA"/>
    <w:rsid w:val="00475CDF"/>
    <w:rsid w:val="00476E8D"/>
    <w:rsid w:val="004804BF"/>
    <w:rsid w:val="00482933"/>
    <w:rsid w:val="00483785"/>
    <w:rsid w:val="004A4885"/>
    <w:rsid w:val="004A6BF5"/>
    <w:rsid w:val="004A793B"/>
    <w:rsid w:val="004C6BBF"/>
    <w:rsid w:val="004D2841"/>
    <w:rsid w:val="004E2BFA"/>
    <w:rsid w:val="004E2FD0"/>
    <w:rsid w:val="004E5FEF"/>
    <w:rsid w:val="004E7441"/>
    <w:rsid w:val="004F1571"/>
    <w:rsid w:val="004F6CE6"/>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2D5F"/>
    <w:rsid w:val="00713A3A"/>
    <w:rsid w:val="00723860"/>
    <w:rsid w:val="0075681B"/>
    <w:rsid w:val="007757C8"/>
    <w:rsid w:val="00787D5A"/>
    <w:rsid w:val="007A6031"/>
    <w:rsid w:val="007B1919"/>
    <w:rsid w:val="007B593F"/>
    <w:rsid w:val="007C501E"/>
    <w:rsid w:val="007C6F31"/>
    <w:rsid w:val="007D336F"/>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D1D64"/>
    <w:rsid w:val="009E0233"/>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914A7"/>
    <w:rsid w:val="00AC28B3"/>
    <w:rsid w:val="00AD16EF"/>
    <w:rsid w:val="00AD3398"/>
    <w:rsid w:val="00AD6445"/>
    <w:rsid w:val="00AD7C85"/>
    <w:rsid w:val="00AF4C01"/>
    <w:rsid w:val="00B01169"/>
    <w:rsid w:val="00B05261"/>
    <w:rsid w:val="00B200AA"/>
    <w:rsid w:val="00B32E61"/>
    <w:rsid w:val="00B35218"/>
    <w:rsid w:val="00B6086A"/>
    <w:rsid w:val="00B844BF"/>
    <w:rsid w:val="00B93B9A"/>
    <w:rsid w:val="00BA4941"/>
    <w:rsid w:val="00BC4571"/>
    <w:rsid w:val="00BC5E34"/>
    <w:rsid w:val="00BD4EF7"/>
    <w:rsid w:val="00BF4BA4"/>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06694"/>
    <w:rsid w:val="00D10A4F"/>
    <w:rsid w:val="00D31451"/>
    <w:rsid w:val="00D448E9"/>
    <w:rsid w:val="00D60187"/>
    <w:rsid w:val="00D60476"/>
    <w:rsid w:val="00D660E8"/>
    <w:rsid w:val="00D85995"/>
    <w:rsid w:val="00D959BC"/>
    <w:rsid w:val="00DA048E"/>
    <w:rsid w:val="00DA1180"/>
    <w:rsid w:val="00DA5FA3"/>
    <w:rsid w:val="00DC1B6E"/>
    <w:rsid w:val="00DC2F77"/>
    <w:rsid w:val="00DD67BA"/>
    <w:rsid w:val="00DE479D"/>
    <w:rsid w:val="00E0445B"/>
    <w:rsid w:val="00E13BFE"/>
    <w:rsid w:val="00E13D3A"/>
    <w:rsid w:val="00E301E3"/>
    <w:rsid w:val="00E33D52"/>
    <w:rsid w:val="00E35272"/>
    <w:rsid w:val="00E4676E"/>
    <w:rsid w:val="00E56EF9"/>
    <w:rsid w:val="00E6156D"/>
    <w:rsid w:val="00E64D32"/>
    <w:rsid w:val="00E7396A"/>
    <w:rsid w:val="00E75F8A"/>
    <w:rsid w:val="00E815AE"/>
    <w:rsid w:val="00E844F6"/>
    <w:rsid w:val="00E94B09"/>
    <w:rsid w:val="00E94EF5"/>
    <w:rsid w:val="00EC1564"/>
    <w:rsid w:val="00EE116A"/>
    <w:rsid w:val="00EE1FA2"/>
    <w:rsid w:val="00EF2C2E"/>
    <w:rsid w:val="00EF3859"/>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7A6031"/>
    <w:rPr>
      <w:color w:val="808080"/>
      <w:bdr w:space="0" w:sz="0" w:color="auto" w:val="none"/>
      <w:shd w:fill="auto" w:color="auto" w:val="clear"/>
    </w:rPr>
  </w:style>
  <w:style w:customStyle="true" w:styleId="eSPISCCParagraphDefaultFont" w:type="character">
    <w:name w:val="eSPIS_CC_Paragraph Default Font"/>
    <w:basedOn w:val="Zadanifontodlomka"/>
    <w:rsid w:val="007A60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603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A60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60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4179</izvorni_sadrzaj>
    <derivirana_varijabla naziv="DomainObject.Predmet.Broj_1">4179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St-4179/2016</izvorni_sadrzaj>
    <derivirana_varijabla naziv="DomainObject.Predmet.OznakaBroj_1">St-4179/2016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DINO-SAN d.o.o. zastupanog po punomoćniku Dino Jakovljević</izvorni_sadrzaj>
    <derivirana_varijabla naziv="DomainObject.Predmet.ProtustrankaFormated_1">  DINO-SAN d.o.o. zastupanog po punomoćniku Dino Jakovljević</derivirana_varijabla>
  </DomainObject.Predmet.ProtustrankaFormated>
  <DomainObject.Predmet.ProtustrankaFormatedOIB>
    <izvorni_sadrzaj>  DINO-SAN d.o.o., OIB 07592026831 zastupanog po punomoćniku Dino Jakovljević</izvorni_sadrzaj>
    <derivirana_varijabla naziv="DomainObject.Predmet.ProtustrankaFormatedOIB_1">  DINO-SAN d.o.o., OIB 07592026831 zastupanog po punomoćniku Dino Jakovljević</derivirana_varijabla>
  </DomainObject.Predmet.ProtustrankaFormatedOIB>
  <DomainObject.Predmet.ProtustrankaFormatedWithAdress>
    <izvorni_sadrzaj> DINO-SAN d.o.o., Ivanečka 1, 10000 Zagreb zastupanog po punomoćniku Dino Jakovljević</izvorni_sadrzaj>
    <derivirana_varijabla naziv="DomainObject.Predmet.ProtustrankaFormatedWithAdress_1"> DINO-SAN d.o.o., Ivanečka 1, 10000 Zagreb zastupanog po punomoćniku Dino Jakovljević</derivirana_varijabla>
  </DomainObject.Predmet.ProtustrankaFormatedWithAdress>
  <DomainObject.Predmet.ProtustrankaFormatedWithAdressOIB>
    <izvorni_sadrzaj> DINO-SAN d.o.o., OIB 07592026831, Ivanečka 1, 10000 Zagreb zastupanog po punomoćniku Dino Jakovljević</izvorni_sadrzaj>
    <derivirana_varijabla naziv="DomainObject.Predmet.ProtustrankaFormatedWithAdressOIB_1"> DINO-SAN d.o.o., OIB 07592026831, Ivanečka 1, 10000 Zagreb zastupanog po punomoćniku Dino Jakovljević</derivirana_varijabla>
  </DomainObject.Predmet.ProtustrankaFormatedWithAdressOIB>
  <DomainObject.Predmet.ProtustrankaWithAdress>
    <izvorni_sadrzaj>DINO-SAN d.o.o. Ivanečka 1, 10000 Zagreb</izvorni_sadrzaj>
    <derivirana_varijabla naziv="DomainObject.Predmet.ProtustrankaWithAdress_1">DINO-SAN d.o.o. Ivanečka 1, 10000 Zagreb</derivirana_varijabla>
  </DomainObject.Predmet.ProtustrankaWithAdress>
  <DomainObject.Predmet.ProtustrankaWithAdressOIB>
    <izvorni_sadrzaj>DINO-SAN d.o.o., OIB 07592026831, Ivanečka 1, 10000 Zagreb</izvorni_sadrzaj>
    <derivirana_varijabla naziv="DomainObject.Predmet.ProtustrankaWithAdressOIB_1">DINO-SAN d.o.o., OIB 07592026831, Ivanečka 1, 10000 Zagreb</derivirana_varijabla>
  </DomainObject.Predmet.ProtustrankaWithAdressOIB>
  <DomainObject.Predmet.ProtustrankaNazivFormated>
    <izvorni_sadrzaj>DINO-SAN d.o.o.</izvorni_sadrzaj>
    <derivirana_varijabla naziv="DomainObject.Predmet.ProtustrankaNazivFormated_1">DINO-SAN d.o.o.</derivirana_varijabla>
  </DomainObject.Predmet.ProtustrankaNazivFormated>
  <DomainObject.Predmet.ProtustrankaNazivFormatedOIB>
    <izvorni_sadrzaj>DINO-SAN d.o.o., OIB 07592026831</izvorni_sadrzaj>
    <derivirana_varijabla naziv="DomainObject.Predmet.ProtustrankaNazivFormatedOIB_1">DINO-SAN d.o.o., OIB 07592026831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DINO-SAN d.o.o. zastupanog po punomoćniku Dino Jakovljević</item>
    </izvorni_sadrzaj>
    <derivirana_varijabla naziv="DomainObject.Predmet.ProtuStrankaListFormated_1">
      <item>DINO-SAN d.o.o. zastupanog po punomoćniku Dino Jakovljević</item>
    </derivirana_varijabla>
  </DomainObject.Predmet.ProtuStrankaListFormated>
  <DomainObject.Predmet.ProtuStrankaListFormatedOIB>
    <izvorni_sadrzaj>
      <item>DINO-SAN d.o.o., OIB 07592026831 zastupanog po punomoćniku Dino Jakovljević</item>
    </izvorni_sadrzaj>
    <derivirana_varijabla naziv="DomainObject.Predmet.ProtuStrankaListFormatedOIB_1">
      <item>DINO-SAN d.o.o., OIB 07592026831 zastupanog po punomoćniku Dino Jakovljević</item>
    </derivirana_varijabla>
  </DomainObject.Predmet.ProtuStrankaListFormatedOIB>
  <DomainObject.Predmet.ProtuStrankaListFormatedWithAdress>
    <izvorni_sadrzaj>
      <item>DINO-SAN d.o.o., Ivanečka 1, 10000 Zagreb zastupanog po punomoćniku Dino Jakovljević</item>
    </izvorni_sadrzaj>
    <derivirana_varijabla naziv="DomainObject.Predmet.ProtuStrankaListFormatedWithAdress_1">
      <item>DINO-SAN d.o.o., Ivanečka 1, 10000 Zagreb zastupanog po punomoćniku Dino Jakovljević</item>
    </derivirana_varijabla>
  </DomainObject.Predmet.ProtuStrankaListFormatedWithAdress>
  <DomainObject.Predmet.ProtuStrankaListFormatedWithAdressOIB>
    <izvorni_sadrzaj>
      <item>DINO-SAN d.o.o., OIB 07592026831, Ivanečka 1, 10000 Zagreb zastupanog po punomoćniku Dino Jakovljević</item>
    </izvorni_sadrzaj>
    <derivirana_varijabla naziv="DomainObject.Predmet.ProtuStrankaListFormatedWithAdressOIB_1">
      <item>DINO-SAN d.o.o., OIB 07592026831, Ivanečka 1, 10000 Zagreb zastupanog po punomoćniku Dino Jakovljević</item>
    </derivirana_varijabla>
  </DomainObject.Predmet.ProtuStrankaListFormatedWithAdressOIB>
  <DomainObject.Predmet.ProtuStrankaListNazivFormated>
    <izvorni_sadrzaj>
      <item>DINO-SAN d.o.o.</item>
    </izvorni_sadrzaj>
    <derivirana_varijabla naziv="DomainObject.Predmet.ProtuStrankaListNazivFormated_1">
      <item>DINO-SAN d.o.o.</item>
    </derivirana_varijabla>
  </DomainObject.Predmet.ProtuStrankaListNazivFormated>
  <DomainObject.Predmet.ProtuStrankaListNazivFormatedOIB>
    <izvorni_sadrzaj>
      <item>DINO-SAN d.o.o., OIB 07592026831</item>
    </izvorni_sadrzaj>
    <derivirana_varijabla naziv="DomainObject.Predmet.ProtuStrankaListNazivFormatedOIB_1">
      <item>DINO-SAN d.o.o., OIB 07592026831</item>
    </derivirana_varijabla>
  </DomainObject.Predmet.ProtuStrankaListNazivFormatedOIB>
  <DomainObject.Predmet.OstaliListFormated>
    <izvorni_sadrzaj>
      <item>Dino Jakovljević punomoćnik sudionika u postupku DINO-SAN d.o.o.</item>
    </izvorni_sadrzaj>
    <derivirana_varijabla naziv="DomainObject.Predmet.OstaliListFormated_1">
      <item>Dino Jakovljević punomoćnik sudionika u postupku DINO-SAN d.o.o.</item>
    </derivirana_varijabla>
  </DomainObject.Predmet.OstaliListFormated>
  <DomainObject.Predmet.OstaliListFormatedOIB>
    <izvorni_sadrzaj>
      <item>Dino Jakovljević, OIB 78743586693 punomoćnik sudionika u postupku DINO-SAN d.o.o.</item>
    </izvorni_sadrzaj>
    <derivirana_varijabla naziv="DomainObject.Predmet.OstaliListFormatedOIB_1">
      <item>Dino Jakovljević, OIB 78743586693 punomoćnik sudionika u postupku DINO-SAN d.o.o.</item>
    </derivirana_varijabla>
  </DomainObject.Predmet.OstaliListFormatedOIB>
  <DomainObject.Predmet.OstaliListFormatedWithAdress>
    <izvorni_sadrzaj>
      <item>Dino Jakovljević, Šumski Prečac 1, 10000 Zagreb punomoćnik sudionika u postupku DINO-SAN d.o.o.</item>
    </izvorni_sadrzaj>
    <derivirana_varijabla naziv="DomainObject.Predmet.OstaliListFormatedWithAdress_1">
      <item>Dino Jakovljević, Šumski Prečac 1, 10000 Zagreb punomoćnik sudionika u postupku DINO-SAN d.o.o.</item>
    </derivirana_varijabla>
  </DomainObject.Predmet.OstaliListFormatedWithAdress>
  <DomainObject.Predmet.OstaliListFormatedWithAdressOIB>
    <izvorni_sadrzaj>
      <item>Dino Jakovljević, OIB 78743586693, Šumski Prečac 1, 10000 Zagreb punomoćnik sudionika u postupku DINO-SAN d.o.o.</item>
    </izvorni_sadrzaj>
    <derivirana_varijabla naziv="DomainObject.Predmet.OstaliListFormatedWithAdressOIB_1">
      <item>Dino Jakovljević, OIB 78743586693, Šumski Prečac 1, 10000 Zagreb punomoćnik sudionika u postupku DINO-SAN d.o.o.</item>
    </derivirana_varijabla>
  </DomainObject.Predmet.OstaliListFormatedWithAdressOIB>
  <DomainObject.Predmet.OstaliListNazivFormated>
    <izvorni_sadrzaj>
      <item>Dino Jakovljević</item>
    </izvorni_sadrzaj>
    <derivirana_varijabla naziv="DomainObject.Predmet.OstaliListNazivFormated_1">
      <item>Dino Jakovljević</item>
    </derivirana_varijabla>
  </DomainObject.Predmet.OstaliListNazivFormated>
  <DomainObject.Predmet.OstaliListNazivFormatedOIB>
    <izvorni_sadrzaj>
      <item>Dino Jakovljević, OIB 78743586693</item>
    </izvorni_sadrzaj>
    <derivirana_varijabla naziv="DomainObject.Predmet.OstaliListNazivFormatedOIB_1">
      <item>Dino Jakovljević, OIB 78743586693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DINO-SAN d.o.o.</izvorni_sadrzaj>
    <derivirana_varijabla naziv="DomainObject.Predmet.ProtustrankaIDrugi_1">DINO-SAN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DINO-SAN d.o.o., OIB 07592026831, Ivanečka 1, 10000 Zagreb</izvorni_sadrzaj>
    <derivirana_varijabla naziv="DomainObject.Predmet.ProtustrankaIDrugiAdressOIB_1">DINO-SAN d.o.o., OIB 07592026831,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DINO-SAN d.o.o.</item>
      <item>Dino Jakovljević</item>
    </izvorni_sadrzaj>
    <derivirana_varijabla naziv="DomainObject.Predmet.SudioniciListNaziv_1">
      <item>FINA Regionalni centar Zagreb</item>
      <item>DINO-SAN d.o.o.</item>
      <item>Dino Jakovljević</item>
    </derivirana_varijabla>
  </DomainObject.Predmet.SudioniciListNaziv>
  <DomainObject.Predmet.SudioniciListAdressOIB>
    <izvorni_sadrzaj>
      <item>FINA Regionalni centar Zagreb, OIB 85821130368, Trg svibanjskih žrtava 1995. 1,10000 Zagreb</item>
      <item>DINO-SAN d.o.o., OIB 07592026831, Ivanečka 1,10000 Zagreb</item>
      <item>Dino Jakovljević, OIB 78743586693, Šumski Prečac 1,10000 Zagreb</item>
    </izvorni_sadrzaj>
    <derivirana_varijabla naziv="DomainObject.Predmet.SudioniciListAdressOIB_1">
      <item>FINA Regionalni centar Zagreb, OIB 85821130368, Trg svibanjskih žrtava 1995. 1,10000 Zagreb</item>
      <item>DINO-SAN d.o.o., OIB 07592026831, Ivanečka 1,10000 Zagreb</item>
      <item>Dino Jakovljević, OIB 78743586693, Šumski Prečac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07592026831</item>
      <item>, OIB 78743586693</item>
    </izvorni_sadrzaj>
    <derivirana_varijabla naziv="DomainObject.Predmet.SudioniciListNazivOIB_1">
      <item>, OIB 85821130368</item>
      <item>, OIB 07592026831</item>
      <item>, OIB 78743586693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6E0EE3-D9B0-4575-AF34-36489E09A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5165</properties:Characters>
  <properties:Lines>120</properties:Lines>
  <properties:Paragraphs>43</properties:Paragraphs>
  <properties:TotalTime>608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2017-11-09T12:57:00Z</cp:lastPrinted>
  <dcterms:modified xmlns:xsi="http://www.w3.org/2001/XMLSchema-instance" xsi:type="dcterms:W3CDTF">2017-11-09T12:57:00Z</dcterms:modified>
  <cp:revision>145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